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2871d" w14:paraId="3f2871d" w:rsidRDefault="00201B98" w:rsidP="00C90ED6" w:rsidR="00C90ED6" w:rsidRPr="002772DA">
      <w:pPr>
        <w15:collapsed w:val="false"/>
        <w:rPr>
          <w:sz w:val="24"/>
          <w:szCs w:val="24"/>
        </w:rPr>
      </w:pPr>
      <w:bookmarkStart w:name="_GoBack" w:id="0"/>
      <w:bookmarkEnd w:id="0"/>
      <w:r w:rsidRPr="002772DA">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2772DA">
        <w:rPr>
          <w:noProof/>
          <w:sz w:val="24"/>
          <w:szCs w:val="24"/>
        </w:rPr>
        <w:t xml:space="preserve">          </w:t>
      </w:r>
    </w:p>
    <w:p w:rsidRDefault="00D74BF3" w:rsidP="00D74BF3" w:rsidR="00D74BF3" w:rsidRPr="002772DA">
      <w:pPr>
        <w:jc w:val="both"/>
        <w:rPr>
          <w:sz w:val="24"/>
          <w:szCs w:val="24"/>
        </w:rPr>
      </w:pPr>
      <w:r w:rsidRPr="002772DA">
        <w:rPr>
          <w:sz w:val="24"/>
          <w:szCs w:val="24"/>
        </w:rPr>
        <w:t>REPUBLIKA HRVATSKA</w:t>
      </w:r>
    </w:p>
    <w:p w:rsidRDefault="00D74BF3" w:rsidP="00D74BF3" w:rsidR="00D74BF3" w:rsidRPr="002772DA">
      <w:pPr>
        <w:jc w:val="both"/>
        <w:rPr>
          <w:sz w:val="24"/>
          <w:szCs w:val="24"/>
        </w:rPr>
      </w:pPr>
      <w:r w:rsidRPr="002772DA">
        <w:rPr>
          <w:sz w:val="24"/>
          <w:szCs w:val="24"/>
        </w:rPr>
        <w:t>TRGOVAČKI SUD U ZAGREBU</w:t>
      </w:r>
    </w:p>
    <w:p w:rsidRDefault="00D74BF3" w:rsidP="00D74BF3" w:rsidR="00C90ED6" w:rsidRPr="002772DA">
      <w:pPr>
        <w:jc w:val="both"/>
        <w:rPr>
          <w:sz w:val="24"/>
          <w:szCs w:val="24"/>
        </w:rPr>
      </w:pPr>
      <w:r w:rsidRPr="002772DA">
        <w:rPr>
          <w:sz w:val="24"/>
          <w:szCs w:val="24"/>
        </w:rPr>
        <w:t xml:space="preserve">Zagreb, </w:t>
      </w:r>
      <w:proofErr w:type="spellStart"/>
      <w:r w:rsidRPr="002772DA">
        <w:rPr>
          <w:sz w:val="24"/>
          <w:szCs w:val="24"/>
        </w:rPr>
        <w:t>Amruševa</w:t>
      </w:r>
      <w:proofErr w:type="spellEnd"/>
      <w:r w:rsidRPr="002772DA">
        <w:rPr>
          <w:sz w:val="24"/>
          <w:szCs w:val="24"/>
        </w:rPr>
        <w:t xml:space="preserve"> 2/II</w:t>
      </w:r>
      <w:r w:rsidRPr="002772DA">
        <w:rPr>
          <w:sz w:val="24"/>
          <w:szCs w:val="24"/>
        </w:rPr>
        <w:tab/>
      </w:r>
      <w:r w:rsidRPr="002772DA">
        <w:rPr>
          <w:sz w:val="24"/>
          <w:szCs w:val="24"/>
        </w:rPr>
        <w:tab/>
      </w:r>
      <w:r w:rsidRPr="002772DA">
        <w:rPr>
          <w:sz w:val="24"/>
          <w:szCs w:val="24"/>
        </w:rPr>
        <w:tab/>
      </w:r>
      <w:r w:rsidRPr="002772DA">
        <w:rPr>
          <w:sz w:val="24"/>
          <w:szCs w:val="24"/>
        </w:rPr>
        <w:tab/>
      </w:r>
      <w:r w:rsidRPr="002772DA">
        <w:rPr>
          <w:sz w:val="24"/>
          <w:szCs w:val="24"/>
        </w:rPr>
        <w:tab/>
        <w:t xml:space="preserve">            </w:t>
      </w:r>
      <w:r w:rsidR="00FB71A2" w:rsidRPr="002772DA">
        <w:rPr>
          <w:sz w:val="24"/>
          <w:szCs w:val="24"/>
        </w:rPr>
        <w:t xml:space="preserve"> </w:t>
      </w:r>
    </w:p>
    <w:p w:rsidRDefault="00C90ED6" w:rsidP="00C90ED6" w:rsidR="00C90ED6" w:rsidRPr="002772DA">
      <w:pPr>
        <w:jc w:val="center"/>
        <w:rPr>
          <w:sz w:val="24"/>
          <w:szCs w:val="24"/>
        </w:rPr>
      </w:pPr>
    </w:p>
    <w:p w:rsidRDefault="00E81F79" w:rsidP="00611CDB" w:rsidR="00201B98" w:rsidRPr="002772DA">
      <w:pPr>
        <w:jc w:val="center"/>
        <w:rPr>
          <w:sz w:val="24"/>
          <w:szCs w:val="24"/>
        </w:rPr>
      </w:pPr>
      <w:r w:rsidRPr="002772DA">
        <w:rPr>
          <w:sz w:val="24"/>
          <w:szCs w:val="24"/>
        </w:rPr>
        <w:t xml:space="preserve">    </w:t>
      </w:r>
    </w:p>
    <w:p w:rsidRDefault="00E81F79" w:rsidP="00611CDB" w:rsidR="00C90ED6" w:rsidRPr="002772DA">
      <w:pPr>
        <w:jc w:val="center"/>
        <w:rPr>
          <w:sz w:val="24"/>
          <w:szCs w:val="24"/>
        </w:rPr>
      </w:pPr>
      <w:r w:rsidRPr="002772DA">
        <w:rPr>
          <w:sz w:val="24"/>
          <w:szCs w:val="24"/>
        </w:rPr>
        <w:t xml:space="preserve">  </w:t>
      </w:r>
      <w:r w:rsidR="00C90ED6" w:rsidRPr="002772DA">
        <w:rPr>
          <w:sz w:val="24"/>
          <w:szCs w:val="24"/>
        </w:rPr>
        <w:t>R E P U B L I K A    H R V A T S K A</w:t>
      </w:r>
      <w:r w:rsidR="00C90ED6" w:rsidRPr="002772DA">
        <w:rPr>
          <w:sz w:val="24"/>
          <w:szCs w:val="24"/>
        </w:rPr>
        <w:tab/>
        <w:t xml:space="preserve"> </w:t>
      </w:r>
    </w:p>
    <w:p w:rsidRDefault="00E56F96" w:rsidP="00C90ED6" w:rsidR="00C90ED6" w:rsidRPr="002772DA">
      <w:pPr>
        <w:jc w:val="center"/>
        <w:rPr>
          <w:sz w:val="24"/>
          <w:szCs w:val="24"/>
        </w:rPr>
      </w:pPr>
      <w:r w:rsidRPr="002772DA">
        <w:rPr>
          <w:sz w:val="24"/>
          <w:szCs w:val="24"/>
        </w:rPr>
        <w:t>Z A K L</w:t>
      </w:r>
      <w:r w:rsidR="009C2523" w:rsidRPr="002772DA">
        <w:rPr>
          <w:sz w:val="24"/>
          <w:szCs w:val="24"/>
        </w:rPr>
        <w:t xml:space="preserve"> </w:t>
      </w:r>
      <w:r w:rsidRPr="002772DA">
        <w:rPr>
          <w:sz w:val="24"/>
          <w:szCs w:val="24"/>
        </w:rPr>
        <w:t>J U Č A K</w:t>
      </w:r>
    </w:p>
    <w:p w:rsidRDefault="00C90ED6" w:rsidP="00C90ED6" w:rsidR="00C90ED6" w:rsidRPr="002772DA">
      <w:pPr>
        <w:jc w:val="both"/>
        <w:rPr>
          <w:sz w:val="24"/>
          <w:szCs w:val="24"/>
        </w:rPr>
      </w:pPr>
    </w:p>
    <w:p w:rsidRDefault="00E855CC" w:rsidP="00E855CC" w:rsidR="00982FE7" w:rsidRPr="002772DA">
      <w:pPr>
        <w:ind w:firstLine="720"/>
        <w:jc w:val="both"/>
        <w:rPr>
          <w:sz w:val="24"/>
          <w:szCs w:val="24"/>
        </w:rPr>
      </w:pPr>
      <w:r w:rsidRPr="002772DA">
        <w:rPr>
          <w:sz w:val="24"/>
          <w:szCs w:val="24"/>
        </w:rPr>
        <w:t>T</w:t>
      </w:r>
      <w:r w:rsidR="00EE0AD1" w:rsidRPr="002772DA">
        <w:rPr>
          <w:sz w:val="24"/>
          <w:szCs w:val="24"/>
        </w:rPr>
        <w:t xml:space="preserve">rgovački sud u Zagrebu po sucu </w:t>
      </w:r>
      <w:r w:rsidRPr="002772DA">
        <w:rPr>
          <w:sz w:val="24"/>
          <w:szCs w:val="24"/>
        </w:rPr>
        <w:t xml:space="preserve"> Vesni Sremac Šoštar </w:t>
      </w:r>
      <w:r w:rsidR="003D05D9" w:rsidRPr="002772DA">
        <w:rPr>
          <w:sz w:val="24"/>
          <w:szCs w:val="24"/>
        </w:rPr>
        <w:t xml:space="preserve">u </w:t>
      </w:r>
      <w:r w:rsidR="002410BB" w:rsidRPr="001757E4">
        <w:rPr>
          <w:sz w:val="24"/>
          <w:szCs w:val="24"/>
        </w:rPr>
        <w:t xml:space="preserve">u stečajnom </w:t>
      </w:r>
      <w:r w:rsidR="002410BB">
        <w:rPr>
          <w:sz w:val="24"/>
          <w:szCs w:val="24"/>
        </w:rPr>
        <w:t>postupku</w:t>
      </w:r>
      <w:r w:rsidR="002410BB" w:rsidRPr="001757E4">
        <w:rPr>
          <w:sz w:val="24"/>
          <w:szCs w:val="24"/>
        </w:rPr>
        <w:t xml:space="preserve"> nad dužnikom </w:t>
      </w:r>
      <w:r w:rsidR="003D36F9" w:rsidRPr="006D0BB2">
        <w:rPr>
          <w:sz w:val="24"/>
          <w:szCs w:val="24"/>
        </w:rPr>
        <w:t xml:space="preserve">BICIKLIST d.o.o. u stečaju, Zagreb, Ratarska </w:t>
      </w:r>
      <w:proofErr w:type="spellStart"/>
      <w:r w:rsidR="003D36F9" w:rsidRPr="006D0BB2">
        <w:rPr>
          <w:sz w:val="24"/>
          <w:szCs w:val="24"/>
        </w:rPr>
        <w:t>12</w:t>
      </w:r>
      <w:proofErr w:type="spellEnd"/>
      <w:r w:rsidR="003D36F9" w:rsidRPr="006D0BB2">
        <w:rPr>
          <w:sz w:val="24"/>
          <w:szCs w:val="24"/>
        </w:rPr>
        <w:t xml:space="preserve">, </w:t>
      </w:r>
      <w:proofErr w:type="spellStart"/>
      <w:r w:rsidR="003D36F9" w:rsidRPr="006D0BB2">
        <w:rPr>
          <w:sz w:val="24"/>
          <w:szCs w:val="24"/>
        </w:rPr>
        <w:t>OIB</w:t>
      </w:r>
      <w:proofErr w:type="spellEnd"/>
      <w:r w:rsidR="003D36F9" w:rsidRPr="006D0BB2">
        <w:rPr>
          <w:sz w:val="24"/>
          <w:szCs w:val="24"/>
        </w:rPr>
        <w:t xml:space="preserve">: </w:t>
      </w:r>
      <w:proofErr w:type="spellStart"/>
      <w:r w:rsidR="003D36F9" w:rsidRPr="006D0BB2">
        <w:rPr>
          <w:sz w:val="24"/>
          <w:szCs w:val="24"/>
        </w:rPr>
        <w:t>52892161655</w:t>
      </w:r>
      <w:proofErr w:type="spellEnd"/>
      <w:r w:rsidR="003D36F9">
        <w:rPr>
          <w:sz w:val="24"/>
          <w:szCs w:val="24"/>
        </w:rPr>
        <w:t xml:space="preserve"> </w:t>
      </w:r>
      <w:r w:rsidRPr="002772DA">
        <w:rPr>
          <w:sz w:val="24"/>
          <w:szCs w:val="24"/>
        </w:rPr>
        <w:t xml:space="preserve">dana </w:t>
      </w:r>
      <w:proofErr w:type="spellStart"/>
      <w:r w:rsidR="006A1E9D">
        <w:rPr>
          <w:sz w:val="24"/>
          <w:szCs w:val="24"/>
        </w:rPr>
        <w:t>15</w:t>
      </w:r>
      <w:proofErr w:type="spellEnd"/>
      <w:r w:rsidR="006A1E9D">
        <w:rPr>
          <w:sz w:val="24"/>
          <w:szCs w:val="24"/>
        </w:rPr>
        <w:t xml:space="preserve">. ožujka </w:t>
      </w:r>
      <w:proofErr w:type="spellStart"/>
      <w:r w:rsidR="00897B0A" w:rsidRPr="002772DA">
        <w:rPr>
          <w:sz w:val="24"/>
          <w:szCs w:val="24"/>
        </w:rPr>
        <w:t>2019</w:t>
      </w:r>
      <w:proofErr w:type="spellEnd"/>
      <w:r w:rsidR="00897B0A" w:rsidRPr="002772DA">
        <w:rPr>
          <w:sz w:val="24"/>
          <w:szCs w:val="24"/>
        </w:rPr>
        <w:t>. godine</w:t>
      </w:r>
    </w:p>
    <w:p w:rsidRDefault="0083756A" w:rsidP="0083756A" w:rsidR="00897B0A" w:rsidRPr="002772DA">
      <w:pPr>
        <w:ind w:firstLine="720"/>
        <w:jc w:val="both"/>
        <w:rPr>
          <w:sz w:val="24"/>
          <w:szCs w:val="24"/>
        </w:rPr>
      </w:pPr>
      <w:r w:rsidRPr="002772DA">
        <w:rPr>
          <w:sz w:val="24"/>
          <w:szCs w:val="24"/>
        </w:rPr>
        <w:t xml:space="preserve"> </w:t>
      </w:r>
    </w:p>
    <w:p w:rsidRDefault="00897B0A" w:rsidP="00897B0A" w:rsidR="00897B0A" w:rsidRPr="002772DA">
      <w:pPr>
        <w:jc w:val="center"/>
        <w:rPr>
          <w:sz w:val="24"/>
          <w:szCs w:val="24"/>
        </w:rPr>
      </w:pPr>
      <w:r w:rsidRPr="002772DA">
        <w:rPr>
          <w:sz w:val="24"/>
          <w:szCs w:val="24"/>
        </w:rPr>
        <w:t>z a k l</w:t>
      </w:r>
      <w:r w:rsidR="0083756A" w:rsidRPr="002772DA">
        <w:rPr>
          <w:sz w:val="24"/>
          <w:szCs w:val="24"/>
        </w:rPr>
        <w:t xml:space="preserve"> </w:t>
      </w:r>
      <w:r w:rsidRPr="002772DA">
        <w:rPr>
          <w:sz w:val="24"/>
          <w:szCs w:val="24"/>
        </w:rPr>
        <w:t>j u č i o    j e</w:t>
      </w:r>
    </w:p>
    <w:p w:rsidRDefault="00897B0A" w:rsidP="00897B0A" w:rsidR="00897B0A" w:rsidRPr="002772DA">
      <w:pPr>
        <w:jc w:val="both"/>
        <w:rPr>
          <w:sz w:val="24"/>
          <w:szCs w:val="24"/>
        </w:rPr>
      </w:pPr>
    </w:p>
    <w:p w:rsidRDefault="00BC4608" w:rsidP="00897B0A" w:rsidR="00897B0A" w:rsidRPr="002772DA">
      <w:pPr>
        <w:pStyle w:val="Odlomakpopisa"/>
        <w:numPr>
          <w:ilvl w:val="0"/>
          <w:numId w:val="12"/>
        </w:numPr>
        <w:jc w:val="both"/>
        <w:rPr>
          <w:rFonts w:hAnsi="Times New Roman" w:ascii="Times New Roman"/>
          <w:szCs w:val="24"/>
        </w:rPr>
      </w:pPr>
      <w:proofErr w:type="spellStart"/>
      <w:r>
        <w:rPr>
          <w:rFonts w:hAnsi="Times New Roman" w:ascii="Times New Roman"/>
          <w:szCs w:val="24"/>
        </w:rPr>
        <w:t>Skupština</w:t>
      </w:r>
      <w:proofErr w:type="spellEnd"/>
      <w:r>
        <w:rPr>
          <w:rFonts w:hAnsi="Times New Roman" w:ascii="Times New Roman"/>
          <w:szCs w:val="24"/>
        </w:rPr>
        <w:t xml:space="preserve"> </w:t>
      </w:r>
      <w:proofErr w:type="spellStart"/>
      <w:r>
        <w:rPr>
          <w:rFonts w:hAnsi="Times New Roman" w:ascii="Times New Roman"/>
          <w:szCs w:val="24"/>
        </w:rPr>
        <w:t>vjerovnika</w:t>
      </w:r>
      <w:proofErr w:type="spellEnd"/>
      <w:r>
        <w:rPr>
          <w:rFonts w:hAnsi="Times New Roman" w:ascii="Times New Roman"/>
          <w:szCs w:val="24"/>
        </w:rPr>
        <w:t xml:space="preserve"> </w:t>
      </w:r>
      <w:proofErr w:type="spellStart"/>
      <w:r>
        <w:rPr>
          <w:rFonts w:hAnsi="Times New Roman" w:ascii="Times New Roman"/>
          <w:szCs w:val="24"/>
        </w:rPr>
        <w:t>određena</w:t>
      </w:r>
      <w:proofErr w:type="spellEnd"/>
      <w:r w:rsidR="00897B0A" w:rsidRPr="002772DA">
        <w:rPr>
          <w:rFonts w:hAnsi="Times New Roman" w:ascii="Times New Roman"/>
          <w:szCs w:val="24"/>
        </w:rPr>
        <w:t xml:space="preserve"> </w:t>
      </w:r>
      <w:proofErr w:type="spellStart"/>
      <w:r w:rsidR="00897B0A" w:rsidRPr="002772DA">
        <w:rPr>
          <w:rFonts w:hAnsi="Times New Roman" w:ascii="Times New Roman"/>
          <w:szCs w:val="24"/>
        </w:rPr>
        <w:t>za</w:t>
      </w:r>
      <w:proofErr w:type="spellEnd"/>
      <w:r w:rsidR="00897B0A" w:rsidRPr="002772DA">
        <w:rPr>
          <w:rFonts w:hAnsi="Times New Roman" w:ascii="Times New Roman"/>
          <w:szCs w:val="24"/>
        </w:rPr>
        <w:t xml:space="preserve"> </w:t>
      </w:r>
      <w:proofErr w:type="spellStart"/>
      <w:r w:rsidR="00897B0A" w:rsidRPr="002772DA">
        <w:rPr>
          <w:rFonts w:hAnsi="Times New Roman" w:ascii="Times New Roman"/>
          <w:szCs w:val="24"/>
        </w:rPr>
        <w:t>dan</w:t>
      </w:r>
      <w:proofErr w:type="spellEnd"/>
      <w:r w:rsidR="00897B0A" w:rsidRPr="002772DA">
        <w:rPr>
          <w:rFonts w:hAnsi="Times New Roman" w:ascii="Times New Roman"/>
          <w:szCs w:val="24"/>
        </w:rPr>
        <w:t xml:space="preserve"> </w:t>
      </w:r>
      <w:r w:rsidR="006A1E9D">
        <w:rPr>
          <w:rFonts w:hAnsi="Times New Roman" w:ascii="Times New Roman"/>
          <w:szCs w:val="24"/>
        </w:rPr>
        <w:t>21</w:t>
      </w:r>
      <w:r w:rsidR="00512CB8" w:rsidRPr="002772DA">
        <w:rPr>
          <w:rFonts w:hAnsi="Times New Roman" w:ascii="Times New Roman"/>
          <w:szCs w:val="24"/>
        </w:rPr>
        <w:t xml:space="preserve">. </w:t>
      </w:r>
      <w:proofErr w:type="spellStart"/>
      <w:proofErr w:type="gramStart"/>
      <w:r w:rsidR="00512CB8" w:rsidRPr="002772DA">
        <w:rPr>
          <w:rFonts w:hAnsi="Times New Roman" w:ascii="Times New Roman"/>
          <w:szCs w:val="24"/>
        </w:rPr>
        <w:t>ožujka</w:t>
      </w:r>
      <w:proofErr w:type="spellEnd"/>
      <w:proofErr w:type="gramEnd"/>
      <w:r w:rsidR="00897B0A" w:rsidRPr="002772DA">
        <w:rPr>
          <w:rFonts w:hAnsi="Times New Roman" w:ascii="Times New Roman"/>
          <w:szCs w:val="24"/>
        </w:rPr>
        <w:t xml:space="preserve"> 2019.</w:t>
      </w:r>
      <w:r w:rsidR="006B21DE" w:rsidRPr="002772DA">
        <w:rPr>
          <w:rFonts w:hAnsi="Times New Roman" w:ascii="Times New Roman"/>
          <w:szCs w:val="24"/>
        </w:rPr>
        <w:t xml:space="preserve">, u </w:t>
      </w:r>
      <w:r w:rsidR="003D36F9">
        <w:rPr>
          <w:rFonts w:hAnsi="Times New Roman" w:ascii="Times New Roman"/>
          <w:szCs w:val="24"/>
        </w:rPr>
        <w:t>10,00</w:t>
      </w:r>
      <w:r w:rsidR="00A73F7E" w:rsidRPr="002772DA">
        <w:rPr>
          <w:rFonts w:hAnsi="Times New Roman" w:ascii="Times New Roman"/>
          <w:szCs w:val="24"/>
        </w:rPr>
        <w:t xml:space="preserve"> sati</w:t>
      </w:r>
      <w:r w:rsidR="00512CB8" w:rsidRPr="002772DA">
        <w:rPr>
          <w:rFonts w:hAnsi="Times New Roman" w:ascii="Times New Roman"/>
          <w:szCs w:val="24"/>
        </w:rPr>
        <w:t xml:space="preserve"> </w:t>
      </w:r>
      <w:proofErr w:type="spellStart"/>
      <w:r w:rsidR="00512CB8" w:rsidRPr="002772DA">
        <w:rPr>
          <w:rFonts w:hAnsi="Times New Roman" w:ascii="Times New Roman"/>
          <w:szCs w:val="24"/>
        </w:rPr>
        <w:t>neće</w:t>
      </w:r>
      <w:proofErr w:type="spellEnd"/>
      <w:r w:rsidR="00512CB8" w:rsidRPr="002772DA">
        <w:rPr>
          <w:rFonts w:hAnsi="Times New Roman" w:ascii="Times New Roman"/>
          <w:szCs w:val="24"/>
        </w:rPr>
        <w:t xml:space="preserve"> se </w:t>
      </w:r>
      <w:proofErr w:type="spellStart"/>
      <w:r w:rsidR="00512CB8" w:rsidRPr="002772DA">
        <w:rPr>
          <w:rFonts w:hAnsi="Times New Roman" w:ascii="Times New Roman"/>
          <w:szCs w:val="24"/>
        </w:rPr>
        <w:t>održati</w:t>
      </w:r>
      <w:proofErr w:type="spellEnd"/>
      <w:r w:rsidR="00512CB8" w:rsidRPr="002772DA">
        <w:rPr>
          <w:rFonts w:hAnsi="Times New Roman" w:ascii="Times New Roman"/>
          <w:szCs w:val="24"/>
        </w:rPr>
        <w:t>.</w:t>
      </w:r>
    </w:p>
    <w:p w:rsidRDefault="00BC4608" w:rsidP="00897B0A" w:rsidR="00897B0A" w:rsidRPr="002772DA">
      <w:pPr>
        <w:pStyle w:val="Odlomakpopisa"/>
        <w:numPr>
          <w:ilvl w:val="0"/>
          <w:numId w:val="12"/>
        </w:numPr>
        <w:jc w:val="both"/>
        <w:rPr>
          <w:rFonts w:hAnsi="Times New Roman" w:ascii="Times New Roman"/>
          <w:szCs w:val="24"/>
        </w:rPr>
      </w:pPr>
      <w:r>
        <w:rPr>
          <w:rFonts w:hAnsi="Times New Roman" w:ascii="Times New Roman"/>
          <w:szCs w:val="24"/>
        </w:rPr>
        <w:t xml:space="preserve">Nova </w:t>
      </w:r>
      <w:proofErr w:type="spellStart"/>
      <w:r>
        <w:rPr>
          <w:rFonts w:hAnsi="Times New Roman" w:ascii="Times New Roman"/>
          <w:szCs w:val="24"/>
        </w:rPr>
        <w:t>Skupština</w:t>
      </w:r>
      <w:proofErr w:type="spellEnd"/>
      <w:r>
        <w:rPr>
          <w:rFonts w:hAnsi="Times New Roman" w:ascii="Times New Roman"/>
          <w:szCs w:val="24"/>
        </w:rPr>
        <w:t xml:space="preserve"> </w:t>
      </w:r>
      <w:proofErr w:type="spellStart"/>
      <w:r>
        <w:rPr>
          <w:rFonts w:hAnsi="Times New Roman" w:ascii="Times New Roman"/>
          <w:szCs w:val="24"/>
        </w:rPr>
        <w:t>vjerovnika</w:t>
      </w:r>
      <w:proofErr w:type="spellEnd"/>
      <w:r w:rsidR="006962A2" w:rsidRPr="002772DA">
        <w:rPr>
          <w:rFonts w:hAnsi="Times New Roman" w:ascii="Times New Roman"/>
          <w:szCs w:val="24"/>
        </w:rPr>
        <w:t xml:space="preserve"> </w:t>
      </w:r>
      <w:proofErr w:type="spellStart"/>
      <w:r w:rsidR="006A1E9D">
        <w:rPr>
          <w:rFonts w:hAnsi="Times New Roman" w:ascii="Times New Roman"/>
          <w:szCs w:val="24"/>
        </w:rPr>
        <w:t>biti</w:t>
      </w:r>
      <w:proofErr w:type="spellEnd"/>
      <w:r w:rsidR="006A1E9D">
        <w:rPr>
          <w:rFonts w:hAnsi="Times New Roman" w:ascii="Times New Roman"/>
          <w:szCs w:val="24"/>
        </w:rPr>
        <w:t xml:space="preserve"> </w:t>
      </w:r>
      <w:proofErr w:type="spellStart"/>
      <w:proofErr w:type="gramStart"/>
      <w:r w:rsidR="006A1E9D">
        <w:rPr>
          <w:rFonts w:hAnsi="Times New Roman" w:ascii="Times New Roman"/>
          <w:szCs w:val="24"/>
        </w:rPr>
        <w:t>će</w:t>
      </w:r>
      <w:proofErr w:type="spellEnd"/>
      <w:proofErr w:type="gramEnd"/>
      <w:r w:rsidR="006A1E9D">
        <w:rPr>
          <w:rFonts w:hAnsi="Times New Roman" w:ascii="Times New Roman"/>
          <w:szCs w:val="24"/>
        </w:rPr>
        <w:t xml:space="preserve"> </w:t>
      </w:r>
      <w:proofErr w:type="spellStart"/>
      <w:r w:rsidR="006A1E9D">
        <w:rPr>
          <w:rFonts w:hAnsi="Times New Roman" w:ascii="Times New Roman"/>
          <w:szCs w:val="24"/>
        </w:rPr>
        <w:t>određena</w:t>
      </w:r>
      <w:proofErr w:type="spellEnd"/>
      <w:r w:rsidR="006A1E9D">
        <w:rPr>
          <w:rFonts w:hAnsi="Times New Roman" w:ascii="Times New Roman"/>
          <w:szCs w:val="24"/>
        </w:rPr>
        <w:t xml:space="preserve"> </w:t>
      </w:r>
      <w:proofErr w:type="spellStart"/>
      <w:r w:rsidR="006A1E9D">
        <w:rPr>
          <w:rFonts w:hAnsi="Times New Roman" w:ascii="Times New Roman"/>
          <w:szCs w:val="24"/>
        </w:rPr>
        <w:t>pisanim</w:t>
      </w:r>
      <w:proofErr w:type="spellEnd"/>
      <w:r w:rsidR="006A1E9D">
        <w:rPr>
          <w:rFonts w:hAnsi="Times New Roman" w:ascii="Times New Roman"/>
          <w:szCs w:val="24"/>
        </w:rPr>
        <w:t xml:space="preserve"> </w:t>
      </w:r>
      <w:proofErr w:type="spellStart"/>
      <w:r w:rsidR="006A1E9D">
        <w:rPr>
          <w:rFonts w:hAnsi="Times New Roman" w:ascii="Times New Roman"/>
          <w:szCs w:val="24"/>
        </w:rPr>
        <w:t>putem</w:t>
      </w:r>
      <w:proofErr w:type="spellEnd"/>
      <w:r w:rsidR="006A1E9D">
        <w:rPr>
          <w:rFonts w:hAnsi="Times New Roman" w:ascii="Times New Roman"/>
          <w:szCs w:val="24"/>
        </w:rPr>
        <w:t xml:space="preserve">. </w:t>
      </w:r>
    </w:p>
    <w:p w:rsidRDefault="00897B0A" w:rsidP="00897B0A" w:rsidR="00897B0A" w:rsidRPr="002772DA">
      <w:pPr>
        <w:jc w:val="both"/>
        <w:rPr>
          <w:sz w:val="24"/>
          <w:szCs w:val="24"/>
        </w:rPr>
      </w:pPr>
    </w:p>
    <w:p w:rsidRDefault="00897B0A" w:rsidP="00897B0A" w:rsidR="00897B0A" w:rsidRPr="002772DA">
      <w:pPr>
        <w:rPr>
          <w:sz w:val="24"/>
          <w:szCs w:val="24"/>
        </w:rPr>
      </w:pPr>
    </w:p>
    <w:p w:rsidRDefault="00897B0A" w:rsidP="00897B0A" w:rsidR="00897B0A" w:rsidRPr="002772DA">
      <w:pPr>
        <w:jc w:val="center"/>
        <w:rPr>
          <w:sz w:val="24"/>
          <w:szCs w:val="24"/>
        </w:rPr>
      </w:pPr>
      <w:r w:rsidRPr="002772DA">
        <w:rPr>
          <w:sz w:val="24"/>
          <w:szCs w:val="24"/>
        </w:rPr>
        <w:t xml:space="preserve">U Zagrebu, </w:t>
      </w:r>
      <w:proofErr w:type="spellStart"/>
      <w:r w:rsidR="003D2439">
        <w:rPr>
          <w:sz w:val="24"/>
          <w:szCs w:val="24"/>
        </w:rPr>
        <w:t>15</w:t>
      </w:r>
      <w:proofErr w:type="spellEnd"/>
      <w:r w:rsidR="003D2439">
        <w:rPr>
          <w:sz w:val="24"/>
          <w:szCs w:val="24"/>
        </w:rPr>
        <w:t xml:space="preserve">. ožujka </w:t>
      </w:r>
      <w:r w:rsidR="00512CB8" w:rsidRPr="002772DA">
        <w:rPr>
          <w:sz w:val="24"/>
          <w:szCs w:val="24"/>
        </w:rPr>
        <w:t xml:space="preserve"> </w:t>
      </w:r>
      <w:r w:rsidRPr="002772DA">
        <w:rPr>
          <w:sz w:val="24"/>
          <w:szCs w:val="24"/>
        </w:rPr>
        <w:t xml:space="preserve"> </w:t>
      </w:r>
      <w:proofErr w:type="spellStart"/>
      <w:r w:rsidRPr="002772DA">
        <w:rPr>
          <w:sz w:val="24"/>
          <w:szCs w:val="24"/>
        </w:rPr>
        <w:t>2019</w:t>
      </w:r>
      <w:proofErr w:type="spellEnd"/>
      <w:r w:rsidRPr="002772DA">
        <w:rPr>
          <w:sz w:val="24"/>
          <w:szCs w:val="24"/>
        </w:rPr>
        <w:t>. godine</w:t>
      </w:r>
    </w:p>
    <w:p w:rsidRDefault="00897B0A" w:rsidP="00897B0A" w:rsidR="00897B0A" w:rsidRPr="002772DA">
      <w:pPr>
        <w:jc w:val="right"/>
        <w:rPr>
          <w:sz w:val="24"/>
          <w:szCs w:val="24"/>
        </w:rPr>
      </w:pPr>
      <w:r w:rsidRPr="002772DA">
        <w:rPr>
          <w:sz w:val="24"/>
          <w:szCs w:val="24"/>
        </w:rPr>
        <w:tab/>
      </w:r>
      <w:r w:rsidRPr="002772DA">
        <w:rPr>
          <w:sz w:val="24"/>
          <w:szCs w:val="24"/>
        </w:rPr>
        <w:tab/>
      </w:r>
      <w:r w:rsidRPr="002772DA">
        <w:rPr>
          <w:sz w:val="24"/>
          <w:szCs w:val="24"/>
        </w:rPr>
        <w:tab/>
      </w:r>
      <w:r w:rsidRPr="002772DA">
        <w:rPr>
          <w:sz w:val="24"/>
          <w:szCs w:val="24"/>
        </w:rPr>
        <w:tab/>
      </w:r>
      <w:r w:rsidRPr="002772DA">
        <w:rPr>
          <w:sz w:val="24"/>
          <w:szCs w:val="24"/>
        </w:rPr>
        <w:tab/>
      </w:r>
      <w:r w:rsidRPr="002772DA">
        <w:rPr>
          <w:sz w:val="24"/>
          <w:szCs w:val="24"/>
        </w:rPr>
        <w:tab/>
      </w:r>
      <w:r w:rsidRPr="002772DA">
        <w:rPr>
          <w:sz w:val="24"/>
          <w:szCs w:val="24"/>
        </w:rPr>
        <w:tab/>
      </w:r>
      <w:r w:rsidRPr="002772DA">
        <w:rPr>
          <w:sz w:val="24"/>
          <w:szCs w:val="24"/>
        </w:rPr>
        <w:tab/>
        <w:t xml:space="preserve">                          SUDAC:</w:t>
      </w:r>
    </w:p>
    <w:p w:rsidRDefault="00897B0A" w:rsidP="00897B0A" w:rsidR="00897B0A" w:rsidRPr="002772DA">
      <w:pPr>
        <w:pStyle w:val="Uvuenotijeloteksta"/>
        <w:ind w:firstLine="141" w:left="1983"/>
        <w:jc w:val="right"/>
      </w:pPr>
      <w:r w:rsidRPr="002772DA">
        <w:tab/>
      </w:r>
      <w:r w:rsidRPr="002772DA">
        <w:tab/>
      </w:r>
      <w:r w:rsidRPr="002772DA">
        <w:tab/>
      </w:r>
      <w:r w:rsidRPr="002772DA">
        <w:tab/>
      </w:r>
      <w:r w:rsidRPr="002772DA">
        <w:tab/>
        <w:t>Vesna Sremac Šoštar</w:t>
      </w:r>
      <w:r w:rsidR="0006215A">
        <w:t>,v.r.</w:t>
      </w:r>
    </w:p>
    <w:p w:rsidRDefault="00897B0A" w:rsidP="00897B0A" w:rsidR="00897B0A" w:rsidRPr="002772DA">
      <w:pPr>
        <w:jc w:val="both"/>
        <w:rPr>
          <w:sz w:val="24"/>
          <w:szCs w:val="24"/>
        </w:rPr>
      </w:pPr>
      <w:r w:rsidRPr="002772DA">
        <w:rPr>
          <w:sz w:val="24"/>
          <w:szCs w:val="24"/>
        </w:rPr>
        <w:t>UPUTA O PRAVNOM  LIJEKU:</w:t>
      </w:r>
    </w:p>
    <w:p w:rsidRDefault="00897B0A" w:rsidP="00897B0A" w:rsidR="00897B0A" w:rsidRPr="002772DA">
      <w:pPr>
        <w:jc w:val="both"/>
        <w:rPr>
          <w:i/>
          <w:sz w:val="24"/>
          <w:szCs w:val="24"/>
        </w:rPr>
      </w:pPr>
      <w:r w:rsidRPr="002772DA">
        <w:rPr>
          <w:sz w:val="24"/>
          <w:szCs w:val="24"/>
        </w:rPr>
        <w:t xml:space="preserve">Protiv zaključka nije dopušten pravni lijek (članak </w:t>
      </w:r>
      <w:proofErr w:type="spellStart"/>
      <w:r w:rsidRPr="002772DA">
        <w:rPr>
          <w:sz w:val="24"/>
          <w:szCs w:val="24"/>
        </w:rPr>
        <w:t>19</w:t>
      </w:r>
      <w:proofErr w:type="spellEnd"/>
      <w:r w:rsidRPr="002772DA">
        <w:rPr>
          <w:sz w:val="24"/>
          <w:szCs w:val="24"/>
        </w:rPr>
        <w:t xml:space="preserve">. stavak </w:t>
      </w:r>
      <w:proofErr w:type="spellStart"/>
      <w:r w:rsidRPr="002772DA">
        <w:rPr>
          <w:sz w:val="24"/>
          <w:szCs w:val="24"/>
        </w:rPr>
        <w:t>7.SZ</w:t>
      </w:r>
      <w:proofErr w:type="spellEnd"/>
      <w:r w:rsidRPr="002772DA">
        <w:rPr>
          <w:sz w:val="24"/>
          <w:szCs w:val="24"/>
        </w:rPr>
        <w:t xml:space="preserve">-a).      </w:t>
      </w:r>
      <w:r w:rsidRPr="002772DA">
        <w:rPr>
          <w:sz w:val="24"/>
          <w:szCs w:val="24"/>
        </w:rPr>
        <w:tab/>
      </w:r>
    </w:p>
    <w:p w:rsidRDefault="00897B0A" w:rsidP="00897B0A" w:rsidR="00897B0A" w:rsidRPr="002772DA">
      <w:pPr>
        <w:pStyle w:val="Tijeloteksta"/>
        <w:outlineLvl w:val="0"/>
        <w:rPr>
          <w:rFonts w:cs="Times New Roman" w:hAnsi="Times New Roman" w:ascii="Times New Roman"/>
          <w:sz w:val="24"/>
        </w:rPr>
      </w:pPr>
    </w:p>
    <w:p w:rsidRDefault="0006215A" w:rsidR="0006215A">
      <w:r>
        <w:rPr>
          <w:sz w:val="24"/>
        </w:rPr>
        <w:tab/>
      </w:r>
      <w:r>
        <w:rPr>
          <w:sz w:val="24"/>
        </w:rPr>
        <w:tab/>
      </w:r>
      <w:r>
        <w:rPr>
          <w:sz w:val="24"/>
        </w:rPr>
        <w:tab/>
      </w:r>
      <w:r>
        <w:rPr>
          <w:sz w:val="24"/>
        </w:rPr>
        <w:tab/>
      </w:r>
      <w:r>
        <w:rPr>
          <w:sz w:val="24"/>
        </w:rPr>
        <w:tab/>
      </w:r>
      <w:r>
        <w:rPr>
          <w:sz w:val="24"/>
        </w:rPr>
        <w:tab/>
      </w:r>
      <w:r>
        <w:rPr>
          <w:sz w:val="24"/>
        </w:rPr>
        <w:tab/>
      </w:r>
      <w:r>
        <w:rPr>
          <w:sz w:val="24"/>
        </w:rPr>
        <w:tab/>
      </w:r>
      <w:r>
        <w:t xml:space="preserve">Za točnost </w:t>
      </w:r>
      <w:proofErr w:type="spellStart"/>
      <w:r>
        <w:t>otpravka</w:t>
      </w:r>
      <w:proofErr w:type="spellEnd"/>
      <w:r>
        <w:t>-</w:t>
      </w:r>
      <w:proofErr w:type="spellStart"/>
      <w:r>
        <w:t>ovl</w:t>
      </w:r>
      <w:proofErr w:type="spellEnd"/>
      <w:r>
        <w:t>. službenik</w:t>
      </w:r>
    </w:p>
    <w:p w:rsidRDefault="0006215A" w:rsidR="0006215A">
      <w:r>
        <w:tab/>
      </w:r>
      <w:r>
        <w:tab/>
      </w:r>
      <w:r>
        <w:tab/>
      </w:r>
      <w:r>
        <w:tab/>
      </w:r>
      <w:r>
        <w:tab/>
      </w:r>
      <w:r>
        <w:tab/>
      </w:r>
      <w:r>
        <w:tab/>
      </w:r>
      <w:r>
        <w:tab/>
      </w:r>
      <w:r>
        <w:tab/>
        <w:t>Vinka Mihalinčić</w:t>
      </w:r>
    </w:p>
    <w:p w:rsidRDefault="00BC20F2" w:rsidP="00C12DC6" w:rsidR="00BC20F2" w:rsidRPr="002772DA">
      <w:pPr>
        <w:pStyle w:val="Tijeloteksta"/>
        <w:outlineLvl w:val="0"/>
        <w:rPr>
          <w:rFonts w:cs="Times New Roman" w:hAnsi="Times New Roman" w:ascii="Times New Roman"/>
          <w:sz w:val="24"/>
        </w:rPr>
      </w:pPr>
    </w:p>
    <w:sectPr w:rsidSect="0083756A" w:rsidR="00BC20F2" w:rsidRPr="002772DA">
      <w:headerReference w:type="default" r:id="rId11"/>
      <w:footerReference w:type="even" r:id="rId12"/>
      <w:footerReference w:type="default" r:id="rId13"/>
      <w:headerReference w:type="first" r:id="rId14"/>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40CE" w:rsidR="001D40CE">
      <w:r>
        <w:separator/>
      </w:r>
    </w:p>
  </w:endnote>
  <w:endnote w:id="0" w:type="continuationSeparator">
    <w:p w:rsidRDefault="001D40CE" w:rsidR="001D40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40CE" w:rsidR="001D40CE">
      <w:r>
        <w:separator/>
      </w:r>
    </w:p>
  </w:footnote>
  <w:footnote w:id="0" w:type="continuationSeparator">
    <w:p w:rsidRDefault="001D40CE" w:rsidR="001D40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CA0354">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proofErr w:type="spellStart"/>
    <w:r w:rsidRPr="009F44CE">
      <w:rPr>
        <w:sz w:val="24"/>
        <w:szCs w:val="24"/>
      </w:rPr>
      <w:t>48</w:t>
    </w:r>
    <w:proofErr w:type="spellEnd"/>
    <w:r w:rsidRPr="009F44CE">
      <w:rPr>
        <w:sz w:val="24"/>
        <w:szCs w:val="24"/>
      </w:rPr>
      <w:t>. St-</w:t>
    </w:r>
    <w:proofErr w:type="spellStart"/>
    <w:r w:rsidR="00816809">
      <w:rPr>
        <w:sz w:val="24"/>
        <w:szCs w:val="24"/>
      </w:rPr>
      <w:t>127</w:t>
    </w:r>
    <w:proofErr w:type="spellEnd"/>
    <w:r w:rsidR="00816809">
      <w:rPr>
        <w:sz w:val="24"/>
        <w:szCs w:val="24"/>
      </w:rPr>
      <w:t>/</w:t>
    </w:r>
    <w:proofErr w:type="spellStart"/>
    <w:r w:rsidR="00816809">
      <w:rPr>
        <w:sz w:val="24"/>
        <w:szCs w:val="24"/>
      </w:rPr>
      <w:t>15</w:t>
    </w:r>
    <w:proofErr w:type="spellEnd"/>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proofErr w:type="spellStart"/>
        <w:r w:rsidRPr="00201B98">
          <w:rPr>
            <w:sz w:val="24"/>
            <w:szCs w:val="24"/>
          </w:rPr>
          <w:t>48.St</w:t>
        </w:r>
        <w:proofErr w:type="spellEnd"/>
        <w:r w:rsidRPr="00201B98">
          <w:rPr>
            <w:sz w:val="24"/>
            <w:szCs w:val="24"/>
          </w:rPr>
          <w:t>-</w:t>
        </w:r>
        <w:proofErr w:type="spellStart"/>
        <w:r w:rsidR="006A1E9D">
          <w:rPr>
            <w:sz w:val="24"/>
            <w:szCs w:val="24"/>
          </w:rPr>
          <w:t>330</w:t>
        </w:r>
        <w:proofErr w:type="spellEnd"/>
        <w:r w:rsidR="006A1E9D">
          <w:rPr>
            <w:sz w:val="24"/>
            <w:szCs w:val="24"/>
          </w:rPr>
          <w:t>/</w:t>
        </w:r>
        <w:proofErr w:type="spellStart"/>
        <w:r w:rsidR="006A1E9D">
          <w:rPr>
            <w:sz w:val="24"/>
            <w:szCs w:val="24"/>
          </w:rPr>
          <w:t>12</w:t>
        </w:r>
        <w:proofErr w:type="spellEnd"/>
        <w:r w:rsidR="006A1E9D">
          <w:rPr>
            <w:sz w:val="24"/>
            <w:szCs w:val="24"/>
          </w:rPr>
          <w:t>-</w:t>
        </w:r>
        <w:proofErr w:type="spellStart"/>
        <w:r w:rsidR="006A1E9D">
          <w:rPr>
            <w:sz w:val="24"/>
            <w:szCs w:val="24"/>
          </w:rPr>
          <w:t>173</w:t>
        </w:r>
        <w:proofErr w:type="spellEnd"/>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027E51"/>
    <w:multiLevelType w:val="hybridMultilevel"/>
    <w:tmpl w:val="611AB078"/>
    <w:lvl w:tplc="97FC26F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DCB448B"/>
    <w:multiLevelType w:val="hybridMultilevel"/>
    <w:tmpl w:val="785AA9FC"/>
    <w:lvl w:tplc="99A24F4C" w:ilvl="0">
      <w:start w:val="2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A805E45"/>
    <w:multiLevelType w:val="hybridMultilevel"/>
    <w:tmpl w:val="17C08092"/>
    <w:lvl w:tplc="38B4B6F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7A3366"/>
    <w:multiLevelType w:val="hybridMultilevel"/>
    <w:tmpl w:val="BE18184C"/>
    <w:lvl w:tplc="3A6219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3">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6"/>
  </w:num>
  <w:num w:numId="3">
    <w:abstractNumId w:val="13"/>
  </w:num>
  <w:num w:numId="4">
    <w:abstractNumId w:val="9"/>
  </w:num>
  <w:num w:numId="5">
    <w:abstractNumId w:val="10"/>
  </w:num>
  <w:num w:numId="6">
    <w:abstractNumId w:val="14"/>
  </w:num>
  <w:num w:numId="7">
    <w:abstractNumId w:val="0"/>
  </w:num>
  <w:num w:numId="8">
    <w:abstractNumId w:val="4"/>
  </w:num>
  <w:num w:numId="9">
    <w:abstractNumId w:val="11"/>
  </w:num>
  <w:num w:numId="10">
    <w:abstractNumId w:val="1"/>
  </w:num>
  <w:num w:numId="11">
    <w:abstractNumId w:val="3"/>
  </w:num>
  <w:num w:numId="12">
    <w:abstractNumId w:val="8"/>
  </w:num>
  <w:num w:numId="13">
    <w:abstractNumId w:val="2"/>
  </w:num>
  <w:num w:numId="14">
    <w:abstractNumId w:val="7"/>
  </w:num>
  <w:num w:numId="15">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02BA1"/>
    <w:rsid w:val="00015D30"/>
    <w:rsid w:val="00027D47"/>
    <w:rsid w:val="00031A79"/>
    <w:rsid w:val="0003348B"/>
    <w:rsid w:val="00034B71"/>
    <w:rsid w:val="000455A2"/>
    <w:rsid w:val="000577CA"/>
    <w:rsid w:val="0006215A"/>
    <w:rsid w:val="000971F5"/>
    <w:rsid w:val="000A238E"/>
    <w:rsid w:val="000B3E0A"/>
    <w:rsid w:val="000B3E4B"/>
    <w:rsid w:val="000B5348"/>
    <w:rsid w:val="000B6056"/>
    <w:rsid w:val="000C5FFF"/>
    <w:rsid w:val="000D234B"/>
    <w:rsid w:val="000E55DB"/>
    <w:rsid w:val="000F707B"/>
    <w:rsid w:val="00121B8C"/>
    <w:rsid w:val="00124D8A"/>
    <w:rsid w:val="0013154C"/>
    <w:rsid w:val="001440E1"/>
    <w:rsid w:val="00152C0F"/>
    <w:rsid w:val="00153B96"/>
    <w:rsid w:val="001601CA"/>
    <w:rsid w:val="00175AE1"/>
    <w:rsid w:val="00182778"/>
    <w:rsid w:val="0018507C"/>
    <w:rsid w:val="001976F7"/>
    <w:rsid w:val="001A21B8"/>
    <w:rsid w:val="001A5534"/>
    <w:rsid w:val="001B5FB4"/>
    <w:rsid w:val="001B7C25"/>
    <w:rsid w:val="001C5F7A"/>
    <w:rsid w:val="001D2C93"/>
    <w:rsid w:val="001D40CE"/>
    <w:rsid w:val="001E7B4E"/>
    <w:rsid w:val="00201B98"/>
    <w:rsid w:val="002038A9"/>
    <w:rsid w:val="00217785"/>
    <w:rsid w:val="002179C2"/>
    <w:rsid w:val="00235891"/>
    <w:rsid w:val="002410BB"/>
    <w:rsid w:val="00241809"/>
    <w:rsid w:val="002510A4"/>
    <w:rsid w:val="00266062"/>
    <w:rsid w:val="002708A2"/>
    <w:rsid w:val="00272E07"/>
    <w:rsid w:val="002772DA"/>
    <w:rsid w:val="00291621"/>
    <w:rsid w:val="002A7704"/>
    <w:rsid w:val="002B1696"/>
    <w:rsid w:val="002C0745"/>
    <w:rsid w:val="002E345C"/>
    <w:rsid w:val="002E7C19"/>
    <w:rsid w:val="002F559B"/>
    <w:rsid w:val="00303420"/>
    <w:rsid w:val="003240C3"/>
    <w:rsid w:val="00324265"/>
    <w:rsid w:val="00325824"/>
    <w:rsid w:val="003326D7"/>
    <w:rsid w:val="003414D1"/>
    <w:rsid w:val="00344F05"/>
    <w:rsid w:val="00346995"/>
    <w:rsid w:val="003559EE"/>
    <w:rsid w:val="00355D6D"/>
    <w:rsid w:val="00355DD4"/>
    <w:rsid w:val="00386534"/>
    <w:rsid w:val="00391515"/>
    <w:rsid w:val="0039740D"/>
    <w:rsid w:val="003A0E2C"/>
    <w:rsid w:val="003C6364"/>
    <w:rsid w:val="003D05D9"/>
    <w:rsid w:val="003D2439"/>
    <w:rsid w:val="003D36F9"/>
    <w:rsid w:val="003F1166"/>
    <w:rsid w:val="003F1CDC"/>
    <w:rsid w:val="003F7003"/>
    <w:rsid w:val="004008CE"/>
    <w:rsid w:val="0040710B"/>
    <w:rsid w:val="00423367"/>
    <w:rsid w:val="00443CA4"/>
    <w:rsid w:val="00444428"/>
    <w:rsid w:val="004464D4"/>
    <w:rsid w:val="00447DD5"/>
    <w:rsid w:val="00460252"/>
    <w:rsid w:val="00467628"/>
    <w:rsid w:val="00471D4D"/>
    <w:rsid w:val="004A3A5B"/>
    <w:rsid w:val="004B52A9"/>
    <w:rsid w:val="004C1837"/>
    <w:rsid w:val="004D6A82"/>
    <w:rsid w:val="004E1BBF"/>
    <w:rsid w:val="004E5FEF"/>
    <w:rsid w:val="00512CB8"/>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73EAE"/>
    <w:rsid w:val="006962A2"/>
    <w:rsid w:val="006A1E9D"/>
    <w:rsid w:val="006A3FEF"/>
    <w:rsid w:val="006A4A4A"/>
    <w:rsid w:val="006B21DE"/>
    <w:rsid w:val="006B600E"/>
    <w:rsid w:val="006B62F8"/>
    <w:rsid w:val="006C454B"/>
    <w:rsid w:val="006E0203"/>
    <w:rsid w:val="006F52B0"/>
    <w:rsid w:val="0072068A"/>
    <w:rsid w:val="00720BEA"/>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E7852"/>
    <w:rsid w:val="007F2008"/>
    <w:rsid w:val="007F3910"/>
    <w:rsid w:val="007F4666"/>
    <w:rsid w:val="007F72EF"/>
    <w:rsid w:val="0080139E"/>
    <w:rsid w:val="008101F9"/>
    <w:rsid w:val="0081411E"/>
    <w:rsid w:val="00816809"/>
    <w:rsid w:val="00817A73"/>
    <w:rsid w:val="00830A53"/>
    <w:rsid w:val="00831D23"/>
    <w:rsid w:val="0083350A"/>
    <w:rsid w:val="008356A4"/>
    <w:rsid w:val="00836807"/>
    <w:rsid w:val="00836A52"/>
    <w:rsid w:val="0083756A"/>
    <w:rsid w:val="00881945"/>
    <w:rsid w:val="00895A2B"/>
    <w:rsid w:val="00897B0A"/>
    <w:rsid w:val="008B0234"/>
    <w:rsid w:val="008D3E89"/>
    <w:rsid w:val="008D5B22"/>
    <w:rsid w:val="008E09C6"/>
    <w:rsid w:val="008E0E14"/>
    <w:rsid w:val="008E5675"/>
    <w:rsid w:val="008E6585"/>
    <w:rsid w:val="008E7918"/>
    <w:rsid w:val="00900BA4"/>
    <w:rsid w:val="00907943"/>
    <w:rsid w:val="00925D24"/>
    <w:rsid w:val="00927EB1"/>
    <w:rsid w:val="00955A8C"/>
    <w:rsid w:val="00955D2D"/>
    <w:rsid w:val="00963321"/>
    <w:rsid w:val="0097040B"/>
    <w:rsid w:val="00982FE7"/>
    <w:rsid w:val="00983FE5"/>
    <w:rsid w:val="00986ADD"/>
    <w:rsid w:val="009B2095"/>
    <w:rsid w:val="009B5F2C"/>
    <w:rsid w:val="009C2523"/>
    <w:rsid w:val="009D0804"/>
    <w:rsid w:val="009E0EF6"/>
    <w:rsid w:val="009F44CE"/>
    <w:rsid w:val="009F740A"/>
    <w:rsid w:val="00A02F5C"/>
    <w:rsid w:val="00A0530D"/>
    <w:rsid w:val="00A06D54"/>
    <w:rsid w:val="00A15C61"/>
    <w:rsid w:val="00A56B1A"/>
    <w:rsid w:val="00A61B61"/>
    <w:rsid w:val="00A63274"/>
    <w:rsid w:val="00A73F7E"/>
    <w:rsid w:val="00A74BB1"/>
    <w:rsid w:val="00A75637"/>
    <w:rsid w:val="00A815E6"/>
    <w:rsid w:val="00A85DFF"/>
    <w:rsid w:val="00AA1E8F"/>
    <w:rsid w:val="00AA53A6"/>
    <w:rsid w:val="00AB7B38"/>
    <w:rsid w:val="00AC3A56"/>
    <w:rsid w:val="00AC6F91"/>
    <w:rsid w:val="00AD35F5"/>
    <w:rsid w:val="00AF4881"/>
    <w:rsid w:val="00B1364B"/>
    <w:rsid w:val="00B2245F"/>
    <w:rsid w:val="00B534BC"/>
    <w:rsid w:val="00B62987"/>
    <w:rsid w:val="00B830FA"/>
    <w:rsid w:val="00B84D54"/>
    <w:rsid w:val="00B949C2"/>
    <w:rsid w:val="00BA497A"/>
    <w:rsid w:val="00BB098D"/>
    <w:rsid w:val="00BC20F2"/>
    <w:rsid w:val="00BC4608"/>
    <w:rsid w:val="00BD7216"/>
    <w:rsid w:val="00C06EC4"/>
    <w:rsid w:val="00C12CEF"/>
    <w:rsid w:val="00C12DC6"/>
    <w:rsid w:val="00C14274"/>
    <w:rsid w:val="00C30121"/>
    <w:rsid w:val="00C365DD"/>
    <w:rsid w:val="00C41F13"/>
    <w:rsid w:val="00C42504"/>
    <w:rsid w:val="00C56F75"/>
    <w:rsid w:val="00C90ED6"/>
    <w:rsid w:val="00C95AC8"/>
    <w:rsid w:val="00CA0354"/>
    <w:rsid w:val="00CB66D3"/>
    <w:rsid w:val="00CD4A70"/>
    <w:rsid w:val="00CD4FF3"/>
    <w:rsid w:val="00CD54A5"/>
    <w:rsid w:val="00CE12D3"/>
    <w:rsid w:val="00CF3D24"/>
    <w:rsid w:val="00CF7097"/>
    <w:rsid w:val="00D016CE"/>
    <w:rsid w:val="00D02C9C"/>
    <w:rsid w:val="00D104B3"/>
    <w:rsid w:val="00D126E7"/>
    <w:rsid w:val="00D139A6"/>
    <w:rsid w:val="00D13B97"/>
    <w:rsid w:val="00D214DD"/>
    <w:rsid w:val="00D317F9"/>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C3E18"/>
    <w:rsid w:val="00DD7DC5"/>
    <w:rsid w:val="00DE242F"/>
    <w:rsid w:val="00DE5AB8"/>
    <w:rsid w:val="00E03175"/>
    <w:rsid w:val="00E06AEB"/>
    <w:rsid w:val="00E2474F"/>
    <w:rsid w:val="00E25D0C"/>
    <w:rsid w:val="00E27D26"/>
    <w:rsid w:val="00E56F96"/>
    <w:rsid w:val="00E614F7"/>
    <w:rsid w:val="00E71F92"/>
    <w:rsid w:val="00E755AF"/>
    <w:rsid w:val="00E81F79"/>
    <w:rsid w:val="00E83465"/>
    <w:rsid w:val="00E855CC"/>
    <w:rsid w:val="00E8681B"/>
    <w:rsid w:val="00E93434"/>
    <w:rsid w:val="00E937CF"/>
    <w:rsid w:val="00EA0624"/>
    <w:rsid w:val="00EA7AB4"/>
    <w:rsid w:val="00EB27C3"/>
    <w:rsid w:val="00EC1913"/>
    <w:rsid w:val="00EC6638"/>
    <w:rsid w:val="00EE0AD1"/>
    <w:rsid w:val="00F007D0"/>
    <w:rsid w:val="00F11B04"/>
    <w:rsid w:val="00F12A9A"/>
    <w:rsid w:val="00F12A9B"/>
    <w:rsid w:val="00F369B5"/>
    <w:rsid w:val="00F43FA9"/>
    <w:rsid w:val="00F82D66"/>
    <w:rsid w:val="00FA184C"/>
    <w:rsid w:val="00FB21FA"/>
    <w:rsid w:val="00FB5283"/>
    <w:rsid w:val="00FB71A2"/>
    <w:rsid w:val="00FC5A41"/>
    <w:rsid w:val="00FC70A1"/>
    <w:rsid w:val="00FD2D6D"/>
    <w:rsid w:val="00FE30CD"/>
    <w:rsid w:val="00FF41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St-330/2012</izvorni_sadrzaj>
    <derivirana_varijabla naziv="DomainObject.Predmet.OznakaBroj_1">St-330/2012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BICIKLIST d.o.o.</izvorni_sadrzaj>
    <derivirana_varijabla naziv="DomainObject.Predmet.ProtustrankaFormated_1">  BICIKLIST d.o.o.</derivirana_varijabla>
  </DomainObject.Predmet.ProtustrankaFormated>
  <DomainObject.Predmet.ProtustrankaFormatedOIB>
    <izvorni_sadrzaj>  BICIKLIST d.o.o., OIB 52892161655</izvorni_sadrzaj>
    <derivirana_varijabla naziv="DomainObject.Predmet.ProtustrankaFormatedOIB_1">  BICIKLIST d.o.o., OIB 52892161655</derivirana_varijabla>
  </DomainObject.Predmet.ProtustrankaFormatedOIB>
  <DomainObject.Predmet.ProtustrankaFormatedWithAdress>
    <izvorni_sadrzaj> BICIKLIST d.o.o., RATARSKA 12, 10000 Zagreb</izvorni_sadrzaj>
    <derivirana_varijabla naziv="DomainObject.Predmet.ProtustrankaFormatedWithAdress_1"> BICIKLIST d.o.o., RATARSKA 12, 10000 Zagreb</derivirana_varijabla>
  </DomainObject.Predmet.ProtustrankaFormatedWithAdress>
  <DomainObject.Predmet.ProtustrankaFormatedWithAdressOIB>
    <izvorni_sadrzaj> BICIKLIST d.o.o., OIB 52892161655, RATARSKA 12, 10000 Zagreb</izvorni_sadrzaj>
    <derivirana_varijabla naziv="DomainObject.Predmet.ProtustrankaFormatedWithAdressOIB_1"> BICIKLIST d.o.o., OIB 52892161655, RATARSKA 12, 10000 Zagreb</derivirana_varijabla>
  </DomainObject.Predmet.ProtustrankaFormatedWithAdressOIB>
  <DomainObject.Predmet.ProtustrankaWithAdress>
    <izvorni_sadrzaj>BICIKLIST d.o.o. RATARSKA 12, 10000 Zagreb</izvorni_sadrzaj>
    <derivirana_varijabla naziv="DomainObject.Predmet.ProtustrankaWithAdress_1">BICIKLIST d.o.o. RATARSKA 12, 10000 Zagreb</derivirana_varijabla>
  </DomainObject.Predmet.ProtustrankaWithAdress>
  <DomainObject.Predmet.ProtustrankaWithAdressOIB>
    <izvorni_sadrzaj>BICIKLIST d.o.o., OIB 52892161655, RATARSKA 12, 10000 Zagreb</izvorni_sadrzaj>
    <derivirana_varijabla naziv="DomainObject.Predmet.ProtustrankaWithAdressOIB_1">BICIKLIST d.o.o., OIB 52892161655, RATARSKA 12, 10000 Zagreb</derivirana_varijabla>
  </DomainObject.Predmet.ProtustrankaWithAdressOIB>
  <DomainObject.Predmet.ProtustrankaNazivFormated>
    <izvorni_sadrzaj>BICIKLIST d.o.o.</izvorni_sadrzaj>
    <derivirana_varijabla naziv="DomainObject.Predmet.ProtustrankaNazivFormated_1">BICIKLIST d.o.o.</derivirana_varijabla>
  </DomainObject.Predmet.ProtustrankaNazivFormated>
  <DomainObject.Predmet.ProtustrankaNazivFormatedOIB>
    <izvorni_sadrzaj>BICIKLIST d.o.o., OIB 52892161655</izvorni_sadrzaj>
    <derivirana_varijabla naziv="DomainObject.Predmet.ProtustrankaNazivFormatedOIB_1">BICIKLIST d.o.o., OIB 52892161655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JUROŠ; TOMISLAV HORVAT; MARICA LUKAČEVIĆ; Stevo Bosančić; KREŠIMIR BELŠČAK; Goran Švab; ZLATKO TRBUŠIĆ; TAHIRI MUHAREM; CENT GRADNJA d.o.o.; T.Č.T d.o.o.; Vedrana Pupić</izvorni_sadrzaj>
    <derivirana_varijabla naziv="DomainObject.Predmet.StrankaFormated_1">  MARIN JUROŠ; TOMISLAV HORVAT; MARICA LUKAČEVIĆ; Stevo Bosančić; KREŠIMIR BELŠČAK; Goran Švab; ZLATKO TRBUŠIĆ; TAHIRI MUHAREM; CENT GRADNJA d.o.o.; T.Č.T d.o.o.; Vedrana Pupić</derivirana_varijabla>
  </DomainObject.Predmet.StrankaFormated>
  <DomainObject.Predmet.StrankaFormatedOIB>
    <izvorni_sadrzaj>  MARIN JUROŠ; TOMISLAV HORVAT; MARICA LUKAČEVIĆ; Stevo Bosančić, OIB 12181702203; KREŠIMIR BELŠČAK; Goran Švab, OIB 45942927792; ZLATKO TRBUŠIĆ, OIB 49364835932; TAHIRI MUHAREM; CENT GRADNJA d.o.o., OIB 02977806640; T.Č.T d.o.o., OIB 50908373163; Vedrana Pupić, OIB 48892392806</izvorni_sadrzaj>
    <derivirana_varijabla naziv="DomainObject.Predmet.StrankaFormatedOIB_1">  MARIN JUROŠ; TOMISLAV HORVAT; MARICA LUKAČEVIĆ; Stevo Bosančić, OIB 12181702203; KREŠIMIR BELŠČAK; Goran Švab, OIB 45942927792; ZLATKO TRBUŠIĆ, OIB 49364835932; TAHIRI MUHAREM; CENT GRADNJA d.o.o., OIB 02977806640; T.Č.T d.o.o., OIB 50908373163; Vedrana Pupić, OIB 48892392806</derivirana_varijabla>
  </DomainObject.Predmet.StrankaFormatedOIB>
  <DomainObject.Predmet.StrankaFormatedWithAdress>
    <izvorni_sadrzaj> MARIN JUROŠ, STUBIČKA 51, 10290 IVANEC BISTRANSKI-ZAPREŠIĆ; TOMISLAV HORVAT, ŠTEFANIĆEVA 5, 10000 Zagreb; MARICA LUKAČEVIĆ, STJEPANA DRAGONIĆA 9, 10000 Zagreb; Stevo Bosančić, SUTINSKA 6, 10000 Zagreb; KREŠIMIR BELŠČAK, IVANE BRLIĆ MAŽURANIĆ 80F, 10000 Zagreb; Goran Švab, PERUANSKA 6, 10000 Zagreb; ZLATKO TRBUŠIĆ, I. LOVRIĆA 6, 10000 Zagreb; TAHIRI MUHAREM; CENT GRADNJA d.o.o.; T.Č.T d.o.o.; Vedrana Pupić, Splitska Ulica 9, 21230 Sinj</izvorni_sadrzaj>
    <derivirana_varijabla naziv="DomainObject.Predmet.StrankaFormatedWithAdress_1"> MARIN JUROŠ, STUBIČKA 51, 10290 IVANEC BISTRANSKI-ZAPREŠIĆ; TOMISLAV HORVAT, ŠTEFANIĆEVA 5, 10000 Zagreb; MARICA LUKAČEVIĆ, STJEPANA DRAGONIĆA 9, 10000 Zagreb; Stevo Bosančić, SUTINSKA 6, 10000 Zagreb; KREŠIMIR BELŠČAK, IVANE BRLIĆ MAŽURANIĆ 80F, 10000 Zagreb; Goran Švab, PERUANSKA 6, 10000 Zagreb; ZLATKO TRBUŠIĆ, I. LOVRIĆA 6, 10000 Zagreb; TAHIRI MUHAREM; CENT GRADNJA d.o.o.; T.Č.T d.o.o.; Vedrana Pupić, Splitska Ulica 9, 21230 Sinj</derivirana_varijabla>
  </DomainObject.Predmet.StrankaFormatedWithAdress>
  <DomainObject.Predmet.StrankaFormatedWithAdressOIB>
    <izvorni_sadrzaj> MARIN JUROŠ, STUBIČKA 51, 10290 IVANEC BISTRANSKI-ZAPREŠIĆ; TOMISLAV HORVAT, ŠTEFANIĆEVA 5, 10000 Zagreb; MARICA LUKAČEVIĆ, STJEPANA DRAGONIĆA 9, 10000 Zagreb; Stevo Bosančić, OIB 12181702203, SUTINSKA 6, 10000 Zagreb; KREŠIMIR BELŠČAK, IVANE BRLIĆ MAŽURANIĆ 80F, 10000 Zagreb; Goran Švab, OIB 45942927792, PERUANSKA 6, 10000 Zagreb; ZLATKO TRBUŠIĆ, OIB 49364835932, I. LOVRIĆA 6, 10000 Zagreb; TAHIRI MUHAREM; CENT GRADNJA d.o.o., OIB 02977806640; T.Č.T d.o.o., OIB 50908373163; Vedrana Pupić, OIB 48892392806, Splitska Ulica 9, 21230 Sinj</izvorni_sadrzaj>
    <derivirana_varijabla naziv="DomainObject.Predmet.StrankaFormatedWithAdressOIB_1"> MARIN JUROŠ, STUBIČKA 51, 10290 IVANEC BISTRANSKI-ZAPREŠIĆ; TOMISLAV HORVAT, ŠTEFANIĆEVA 5, 10000 Zagreb; MARICA LUKAČEVIĆ, STJEPANA DRAGONIĆA 9, 10000 Zagreb; Stevo Bosančić, OIB 12181702203, SUTINSKA 6, 10000 Zagreb; KREŠIMIR BELŠČAK, IVANE BRLIĆ MAŽURANIĆ 80F, 10000 Zagreb; Goran Švab, OIB 45942927792, PERUANSKA 6, 10000 Zagreb; ZLATKO TRBUŠIĆ, OIB 49364835932, I. LOVRIĆA 6, 10000 Zagreb; TAHIRI MUHAREM; CENT GRADNJA d.o.o., OIB 02977806640; T.Č.T d.o.o., OIB 50908373163; Vedrana Pupić, OIB 48892392806, Splitska Ulica 9, 21230 Sinj</derivirana_varijabla>
  </DomainObject.Predmet.StrankaFormatedWithAdressOIB>
  <DomainObject.Predmet.StrankaWithAdress>
    <izvorni_sadrzaj>MARIN JUROŠ STUBIČKA 51,10290 IVANEC BISTRANSKI-ZAPREŠIĆ,TOMISLAV HORVAT ŠTEFANIĆEVA 5,10000 Zagreb,MARICA LUKAČEVIĆ STJEPANA DRAGONIĆA 9,10000 Zagreb,Stevo Bosančić SUTINSKA 6,10000 Zagreb,KREŠIMIR BELŠČAK IVANE BRLIĆ MAŽURANIĆ 80F,10000 Zagreb,Goran Švab PERUANSKA 6,10000 Zagreb,ZLATKO TRBUŠIĆ I. LOVRIĆA 6,10000 Zagreb,TAHIRI MUHAREM ,CENT GRADNJA d.o.o. ,T.Č.T d.o.o. ,Vedrana Pupić Splitska Ulica 9,21230 Sinj</izvorni_sadrzaj>
    <derivirana_varijabla naziv="DomainObject.Predmet.StrankaWithAdress_1">MARIN JUROŠ STUBIČKA 51,10290 IVANEC BISTRANSKI-ZAPREŠIĆ,TOMISLAV HORVAT ŠTEFANIĆEVA 5,10000 Zagreb,MARICA LUKAČEVIĆ STJEPANA DRAGONIĆA 9,10000 Zagreb,Stevo Bosančić SUTINSKA 6,10000 Zagreb,KREŠIMIR BELŠČAK IVANE BRLIĆ MAŽURANIĆ 80F,10000 Zagreb,Goran Švab PERUANSKA 6,10000 Zagreb,ZLATKO TRBUŠIĆ I. LOVRIĆA 6,10000 Zagreb,TAHIRI MUHAREM ,CENT GRADNJA d.o.o. ,T.Č.T d.o.o. ,Vedrana Pupić Splitska Ulica 9,21230 Sinj</derivirana_varijabla>
  </DomainObject.Predmet.StrankaWithAdress>
  <DomainObject.Predmet.StrankaWithAdressOIB>
    <izvorni_sadrzaj>MARIN JUROŠ, STUBIČKA 51,10290 IVANEC BISTRANSKI-ZAPREŠIĆ,TOMISLAV HORVAT, ŠTEFANIĆEVA 5,10000 Zagreb,MARICA LUKAČEVIĆ, STJEPANA DRAGONIĆA 9,10000 Zagreb,Stevo Bosančić, OIB 12181702203, SUTINSKA 6,10000 Zagreb,KREŠIMIR BELŠČAK, IVANE BRLIĆ MAŽURANIĆ 80F,10000 Zagreb,Goran Švab, OIB 45942927792, PERUANSKA 6,10000 Zagreb,ZLATKO TRBUŠIĆ, OIB 49364835932, I. LOVRIĆA 6,10000 Zagreb,TAHIRI MUHAREM,CENT GRADNJA d.o.o., OIB 02977806640,T.Č.T d.o.o., OIB 50908373163,Vedrana Pupić, OIB 48892392806, Splitska Ulica 9,21230 Sinj</izvorni_sadrzaj>
    <derivirana_varijabla naziv="DomainObject.Predmet.StrankaWithAdressOIB_1">MARIN JUROŠ, STUBIČKA 51,10290 IVANEC BISTRANSKI-ZAPREŠIĆ,TOMISLAV HORVAT, ŠTEFANIĆEVA 5,10000 Zagreb,MARICA LUKAČEVIĆ, STJEPANA DRAGONIĆA 9,10000 Zagreb,Stevo Bosančić, OIB 12181702203, SUTINSKA 6,10000 Zagreb,KREŠIMIR BELŠČAK, IVANE BRLIĆ MAŽURANIĆ 80F,10000 Zagreb,Goran Švab, OIB 45942927792, PERUANSKA 6,10000 Zagreb,ZLATKO TRBUŠIĆ, OIB 49364835932, I. LOVRIĆA 6,10000 Zagreb,TAHIRI MUHAREM,CENT GRADNJA d.o.o., OIB 02977806640,T.Č.T d.o.o., OIB 50908373163,Vedrana Pupić, OIB 48892392806, Splitska Ulica 9,21230 Sinj</derivirana_varijabla>
  </DomainObject.Predmet.StrankaWithAdressOIB>
  <DomainObject.Predmet.StrankaNazivFormated>
    <izvorni_sadrzaj>MARIN JUROŠ,TOMISLAV HORVAT,MARICA LUKAČEVIĆ,Stevo Bosančić,KREŠIMIR BELŠČAK,Goran Švab,ZLATKO TRBUŠIĆ,TAHIRI MUHAREM,CENT GRADNJA d.o.o.,T.Č.T d.o.o.,Vedrana Pupić</izvorni_sadrzaj>
    <derivirana_varijabla naziv="DomainObject.Predmet.StrankaNazivFormated_1">MARIN JUROŠ,TOMISLAV HORVAT,MARICA LUKAČEVIĆ,Stevo Bosančić,KREŠIMIR BELŠČAK,Goran Švab,ZLATKO TRBUŠIĆ,TAHIRI MUHAREM,CENT GRADNJA d.o.o.,T.Č.T d.o.o.,Vedrana Pupić</derivirana_varijabla>
  </DomainObject.Predmet.StrankaNazivFormated>
  <DomainObject.Predmet.StrankaNazivFormatedOIB>
    <izvorni_sadrzaj>MARIN JUROŠ,TOMISLAV HORVAT,MARICA LUKAČEVIĆ,Stevo Bosančić, OIB 12181702203,KREŠIMIR BELŠČAK,Goran Švab, OIB 45942927792,ZLATKO TRBUŠIĆ, OIB 49364835932,TAHIRI MUHAREM,CENT GRADNJA d.o.o., OIB 02977806640,T.Č.T d.o.o., OIB 50908373163,Vedrana Pupić, OIB 48892392806</izvorni_sadrzaj>
    <derivirana_varijabla naziv="DomainObject.Predmet.StrankaNazivFormatedOIB_1">MARIN JUROŠ,TOMISLAV HORVAT,MARICA LUKAČEVIĆ,Stevo Bosančić, OIB 12181702203,KREŠIMIR BELŠČAK,Goran Švab, OIB 45942927792,ZLATKO TRBUŠIĆ, OIB 49364835932,TAHIRI MUHAREM,CENT GRADNJA d.o.o., OIB 02977806640,T.Č.T d.o.o., OIB 50908373163,Vedrana Pupić, OIB 48892392806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MARIN JUROŠ</item>
      <item>TOMISLAV HORVAT</item>
      <item>MARICA LUKAČEVIĆ</item>
      <item>Stevo Bosančić</item>
      <item>KREŠIMIR BELŠČAK</item>
      <item>Goran Švab</item>
      <item>ZLATKO TRBUŠIĆ</item>
      <item>TAHIRI MUHAREM</item>
      <item>CENT GRADNJA d.o.o.</item>
      <item>T.Č.T d.o.o.</item>
      <item>Vedrana Pupić</item>
    </izvorni_sadrzaj>
    <derivirana_varijabla naziv="DomainObject.Predmet.StrankaListFormated_1">
      <item>MARIN JUROŠ</item>
      <item>TOMISLAV HORVAT</item>
      <item>MARICA LUKAČEVIĆ</item>
      <item>Stevo Bosančić</item>
      <item>KREŠIMIR BELŠČAK</item>
      <item>Goran Švab</item>
      <item>ZLATKO TRBUŠIĆ</item>
      <item>TAHIRI MUHAREM</item>
      <item>CENT GRADNJA d.o.o.</item>
      <item>T.Č.T d.o.o.</item>
      <item>Vedrana Pupić</item>
    </derivirana_varijabla>
  </DomainObject.Predmet.StrankaListFormated>
  <DomainObject.Predmet.StrankaListFormatedOIB>
    <izvorni_sadrzaj>
      <item>MARIN JUROŠ</item>
      <item>TOMISLAV HORVAT</item>
      <item>MARICA LUKAČEVIĆ</item>
      <item>Stevo Bosančić, OIB 12181702203</item>
      <item>KREŠIMIR BELŠČAK</item>
      <item>Goran Švab, OIB 45942927792</item>
      <item>ZLATKO TRBUŠIĆ, OIB 49364835932</item>
      <item>TAHIRI MUHAREM</item>
      <item>CENT GRADNJA d.o.o., OIB 02977806640</item>
      <item>T.Č.T d.o.o., OIB 50908373163</item>
      <item>Vedrana Pupić, OIB 48892392806</item>
    </izvorni_sadrzaj>
    <derivirana_varijabla naziv="DomainObject.Predmet.StrankaListFormatedOIB_1">
      <item>MARIN JUROŠ</item>
      <item>TOMISLAV HORVAT</item>
      <item>MARICA LUKAČEVIĆ</item>
      <item>Stevo Bosančić, OIB 12181702203</item>
      <item>KREŠIMIR BELŠČAK</item>
      <item>Goran Švab, OIB 45942927792</item>
      <item>ZLATKO TRBUŠIĆ, OIB 49364835932</item>
      <item>TAHIRI MUHAREM</item>
      <item>CENT GRADNJA d.o.o., OIB 02977806640</item>
      <item>T.Č.T d.o.o., OIB 50908373163</item>
      <item>Vedrana Pupić, OIB 48892392806</item>
    </derivirana_varijabla>
  </DomainObject.Predmet.StrankaListFormatedOIB>
  <DomainObject.Predmet.StrankaListFormatedWithAdress>
    <izvorni_sadrzaj>
      <item>MARIN JUROŠ, STUBIČKA 51, 10290 IVANEC BISTRANSKI-ZAPREŠIĆ</item>
      <item>TOMISLAV HORVAT, ŠTEFANIĆEVA 5, 10000 Zagreb</item>
      <item>MARICA LUKAČEVIĆ, STJEPANA DRAGONIĆA 9, 10000 Zagreb</item>
      <item>Stevo Bosančić, SUTINSKA 6, 10000 Zagreb</item>
      <item>KREŠIMIR BELŠČAK, IVANE BRLIĆ MAŽURANIĆ 80F, 10000 Zagreb</item>
      <item>Goran Švab, PERUANSKA 6, 10000 Zagreb</item>
      <item>ZLATKO TRBUŠIĆ, I. LOVRIĆA 6, 10000 Zagreb</item>
      <item>TAHIRI MUHAREM</item>
      <item>CENT GRADNJA d.o.o.</item>
      <item>T.Č.T d.o.o.</item>
      <item>Vedrana Pupić, Splitska Ulica 9, 21230 Sinj</item>
    </izvorni_sadrzaj>
    <derivirana_varijabla naziv="DomainObject.Predmet.StrankaListFormatedWithAdress_1">
      <item>MARIN JUROŠ, STUBIČKA 51, 10290 IVANEC BISTRANSKI-ZAPREŠIĆ</item>
      <item>TOMISLAV HORVAT, ŠTEFANIĆEVA 5, 10000 Zagreb</item>
      <item>MARICA LUKAČEVIĆ, STJEPANA DRAGONIĆA 9, 10000 Zagreb</item>
      <item>Stevo Bosančić, SUTINSKA 6, 10000 Zagreb</item>
      <item>KREŠIMIR BELŠČAK, IVANE BRLIĆ MAŽURANIĆ 80F, 10000 Zagreb</item>
      <item>Goran Švab, PERUANSKA 6, 10000 Zagreb</item>
      <item>ZLATKO TRBUŠIĆ, I. LOVRIĆA 6, 10000 Zagreb</item>
      <item>TAHIRI MUHAREM</item>
      <item>CENT GRADNJA d.o.o.</item>
      <item>T.Č.T d.o.o.</item>
      <item>Vedrana Pupić, Splitska Ulica 9, 21230 Sinj</item>
    </derivirana_varijabla>
  </DomainObject.Predmet.StrankaListFormatedWithAdress>
  <DomainObject.Predmet.StrankaListFormatedWithAdressOIB>
    <izvorni_sadrzaj>
      <item>MARIN JUROŠ, STUBIČKA 51, 10290 IVANEC BISTRANSKI-ZAPREŠIĆ</item>
      <item>TOMISLAV HORVAT, ŠTEFANIĆEVA 5, 10000 Zagreb</item>
      <item>MARICA LUKAČEVIĆ, STJEPANA DRAGONIĆA 9, 10000 Zagreb</item>
      <item>Stevo Bosančić, OIB 12181702203, SUTINSKA 6, 10000 Zagreb</item>
      <item>KREŠIMIR BELŠČAK, IVANE BRLIĆ MAŽURANIĆ 80F, 10000 Zagreb</item>
      <item>Goran Švab, OIB 45942927792, PERUANSKA 6, 10000 Zagreb</item>
      <item>ZLATKO TRBUŠIĆ, OIB 49364835932, I. LOVRIĆA 6, 10000 Zagreb</item>
      <item>TAHIRI MUHAREM</item>
      <item>CENT GRADNJA d.o.o., OIB 02977806640</item>
      <item>T.Č.T d.o.o., OIB 50908373163</item>
      <item>Vedrana Pupić, OIB 48892392806, Splitska Ulica 9, 21230 Sinj</item>
    </izvorni_sadrzaj>
    <derivirana_varijabla naziv="DomainObject.Predmet.StrankaListFormatedWithAdressOIB_1">
      <item>MARIN JUROŠ, STUBIČKA 51, 10290 IVANEC BISTRANSKI-ZAPREŠIĆ</item>
      <item>TOMISLAV HORVAT, ŠTEFANIĆEVA 5, 10000 Zagreb</item>
      <item>MARICA LUKAČEVIĆ, STJEPANA DRAGONIĆA 9, 10000 Zagreb</item>
      <item>Stevo Bosančić, OIB 12181702203, SUTINSKA 6, 10000 Zagreb</item>
      <item>KREŠIMIR BELŠČAK, IVANE BRLIĆ MAŽURANIĆ 80F, 10000 Zagreb</item>
      <item>Goran Švab, OIB 45942927792, PERUANSKA 6, 10000 Zagreb</item>
      <item>ZLATKO TRBUŠIĆ, OIB 49364835932, I. LOVRIĆA 6, 10000 Zagreb</item>
      <item>TAHIRI MUHAREM</item>
      <item>CENT GRADNJA d.o.o., OIB 02977806640</item>
      <item>T.Č.T d.o.o., OIB 50908373163</item>
      <item>Vedrana Pupić, OIB 48892392806, Splitska Ulica 9, 21230 Sinj</item>
    </derivirana_varijabla>
  </DomainObject.Predmet.StrankaListFormatedWithAdressOIB>
  <DomainObject.Predmet.StrankaListNazivFormated>
    <izvorni_sadrzaj>
      <item>MARIN JUROŠ</item>
      <item>TOMISLAV HORVAT</item>
      <item>MARICA LUKAČEVIĆ</item>
      <item>Stevo Bosančić</item>
      <item>KREŠIMIR BELŠČAK</item>
      <item>Goran Švab</item>
      <item>ZLATKO TRBUŠIĆ</item>
      <item>TAHIRI MUHAREM</item>
      <item>CENT GRADNJA d.o.o.</item>
      <item>T.Č.T d.o.o.</item>
      <item>Vedrana Pupić</item>
    </izvorni_sadrzaj>
    <derivirana_varijabla naziv="DomainObject.Predmet.StrankaListNazivFormated_1">
      <item>MARIN JUROŠ</item>
      <item>TOMISLAV HORVAT</item>
      <item>MARICA LUKAČEVIĆ</item>
      <item>Stevo Bosančić</item>
      <item>KREŠIMIR BELŠČAK</item>
      <item>Goran Švab</item>
      <item>ZLATKO TRBUŠIĆ</item>
      <item>TAHIRI MUHAREM</item>
      <item>CENT GRADNJA d.o.o.</item>
      <item>T.Č.T d.o.o.</item>
      <item>Vedrana Pupić</item>
    </derivirana_varijabla>
  </DomainObject.Predmet.StrankaListNazivFormated>
  <DomainObject.Predmet.StrankaListNazivFormatedOIB>
    <izvorni_sadrzaj>
      <item>MARIN JUROŠ</item>
      <item>TOMISLAV HORVAT</item>
      <item>MARICA LUKAČEVIĆ</item>
      <item>Stevo Bosančić, OIB 12181702203</item>
      <item>KREŠIMIR BELŠČAK</item>
      <item>Goran Švab, OIB 45942927792</item>
      <item>ZLATKO TRBUŠIĆ, OIB 49364835932</item>
      <item>TAHIRI MUHAREM</item>
      <item>CENT GRADNJA d.o.o., OIB 02977806640</item>
      <item>T.Č.T d.o.o., OIB 50908373163</item>
      <item>Vedrana Pupić, OIB 48892392806</item>
    </izvorni_sadrzaj>
    <derivirana_varijabla naziv="DomainObject.Predmet.StrankaListNazivFormatedOIB_1">
      <item>MARIN JUROŠ</item>
      <item>TOMISLAV HORVAT</item>
      <item>MARICA LUKAČEVIĆ</item>
      <item>Stevo Bosančić, OIB 12181702203</item>
      <item>KREŠIMIR BELŠČAK</item>
      <item>Goran Švab, OIB 45942927792</item>
      <item>ZLATKO TRBUŠIĆ, OIB 49364835932</item>
      <item>TAHIRI MUHAREM</item>
      <item>CENT GRADNJA d.o.o., OIB 02977806640</item>
      <item>T.Č.T d.o.o., OIB 50908373163</item>
      <item>Vedrana Pupić, OIB 48892392806</item>
    </derivirana_varijabla>
  </DomainObject.Predmet.StrankaListNazivFormatedOIB>
  <DomainObject.Predmet.ProtuStrankaListFormated>
    <izvorni_sadrzaj>
      <item>BICIKLIST d.o.o.</item>
    </izvorni_sadrzaj>
    <derivirana_varijabla naziv="DomainObject.Predmet.ProtuStrankaListFormated_1">
      <item>BICIKLIST d.o.o.</item>
    </derivirana_varijabla>
  </DomainObject.Predmet.ProtuStrankaListFormated>
  <DomainObject.Predmet.ProtuStrankaListFormatedOIB>
    <izvorni_sadrzaj>
      <item>BICIKLIST d.o.o., OIB 52892161655</item>
    </izvorni_sadrzaj>
    <derivirana_varijabla naziv="DomainObject.Predmet.ProtuStrankaListFormatedOIB_1">
      <item>BICIKLIST d.o.o., OIB 52892161655</item>
    </derivirana_varijabla>
  </DomainObject.Predmet.ProtuStrankaListFormatedOIB>
  <DomainObject.Predmet.ProtuStrankaListFormatedWithAdress>
    <izvorni_sadrzaj>
      <item>BICIKLIST d.o.o., RATARSKA 12, 10000 Zagreb</item>
    </izvorni_sadrzaj>
    <derivirana_varijabla naziv="DomainObject.Predmet.ProtuStrankaListFormatedWithAdress_1">
      <item>BICIKLIST d.o.o., RATARSKA 12, 10000 Zagreb</item>
    </derivirana_varijabla>
  </DomainObject.Predmet.ProtuStrankaListFormatedWithAdress>
  <DomainObject.Predmet.ProtuStrankaListFormatedWithAdressOIB>
    <izvorni_sadrzaj>
      <item>BICIKLIST d.o.o., OIB 52892161655, RATARSKA 12, 10000 Zagreb</item>
    </izvorni_sadrzaj>
    <derivirana_varijabla naziv="DomainObject.Predmet.ProtuStrankaListFormatedWithAdressOIB_1">
      <item>BICIKLIST d.o.o., OIB 52892161655, RATARSKA 12, 10000 Zagreb</item>
    </derivirana_varijabla>
  </DomainObject.Predmet.ProtuStrankaListFormatedWithAdressOIB>
  <DomainObject.Predmet.ProtuStrankaListNazivFormated>
    <izvorni_sadrzaj>
      <item>BICIKLIST d.o.o.</item>
    </izvorni_sadrzaj>
    <derivirana_varijabla naziv="DomainObject.Predmet.ProtuStrankaListNazivFormated_1">
      <item>BICIKLIST d.o.o.</item>
    </derivirana_varijabla>
  </DomainObject.Predmet.ProtuStrankaListNazivFormated>
  <DomainObject.Predmet.ProtuStrankaListNazivFormatedOIB>
    <izvorni_sadrzaj>
      <item>BICIKLIST d.o.o., OIB 52892161655</item>
    </izvorni_sadrzaj>
    <derivirana_varijabla naziv="DomainObject.Predmet.ProtuStrankaListNazivFormatedOIB_1">
      <item>BICIKLIST d.o.o., OIB 52892161655</item>
    </derivirana_varijabla>
  </DomainObject.Predmet.ProtuStrankaListNazivFormatedOIB>
  <DomainObject.Predmet.OstaliListFormated>
    <izvorni_sadrzaj>
      <item>Sunčica Benović</item>
      <item>Hypo Alpe-Adria_Bank d.d.</item>
      <item>Partner banka d.d.</item>
      <item>Mladen Lojen</item>
      <item>MF porezna uprava Zagreb</item>
      <item>Milorad Zajkovski</item>
    </izvorni_sadrzaj>
    <derivirana_varijabla naziv="DomainObject.Predmet.OstaliListFormated_1">
      <item>Sunčica Benović</item>
      <item>Hypo Alpe-Adria_Bank d.d.</item>
      <item>Partner banka d.d.</item>
      <item>Mladen Lojen</item>
      <item>MF porezna uprava Zagreb</item>
      <item>Milorad Zajkovski</item>
    </derivirana_varijabla>
  </DomainObject.Predmet.OstaliListFormated>
  <DomainObject.Predmet.OstaliListFormatedOIB>
    <izvorni_sadrzaj>
      <item>Sunčica Benović</item>
      <item>Hypo Alpe-Adria_Bank d.d., OIB 14036333877</item>
      <item>Partner banka d.d., OIB 71221608291</item>
      <item>Mladen Lojen</item>
      <item>MF porezna uprava Zagreb</item>
      <item>Milorad Zajkovski, OIB 59768013642</item>
    </izvorni_sadrzaj>
    <derivirana_varijabla naziv="DomainObject.Predmet.OstaliListFormatedOIB_1">
      <item>Sunčica Benović</item>
      <item>Hypo Alpe-Adria_Bank d.d., OIB 14036333877</item>
      <item>Partner banka d.d., OIB 71221608291</item>
      <item>Mladen Lojen</item>
      <item>MF porezna uprava Zagreb</item>
      <item>Milorad Zajkovski, OIB 59768013642</item>
    </derivirana_varijabla>
  </DomainObject.Predmet.OstaliListFormatedOIB>
  <DomainObject.Predmet.OstaliListFormatedWithAdress>
    <izvorni_sadrzaj>
      <item>Sunčica Benović, Trg kralja Petra Krešimira IV br. 2, 10000 Zagreb</item>
      <item>Hypo Alpe-Adria_Bank d.d., Slavonska avenija 6, 10000 Zagreb</item>
      <item>Partner banka d.d., Vončinina 2, 10000 Zagreb</item>
      <item>Mladen Lojen, Vlahe  Stulića 18, 10000 Zagreb</item>
      <item>MF porezna uprava Zagreb, Avenija Dubrovnik 32, 10000 Zagreb</item>
      <item>Milorad Zajkovski, Ivana Vencla 32, 10290 Zaprešić</item>
    </izvorni_sadrzaj>
    <derivirana_varijabla naziv="DomainObject.Predmet.OstaliListFormatedWithAdress_1">
      <item>Sunčica Benović, Trg kralja Petra Krešimira IV br. 2, 10000 Zagreb</item>
      <item>Hypo Alpe-Adria_Bank d.d., Slavonska avenija 6, 10000 Zagreb</item>
      <item>Partner banka d.d., Vončinina 2, 10000 Zagreb</item>
      <item>Mladen Lojen, Vlahe  Stulića 18, 10000 Zagreb</item>
      <item>MF porezna uprava Zagreb, Avenija Dubrovnik 32, 10000 Zagreb</item>
      <item>Milorad Zajkovski, Ivana Vencla 32, 10290 Zaprešić</item>
    </derivirana_varijabla>
  </DomainObject.Predmet.OstaliListFormatedWithAdress>
  <DomainObject.Predmet.OstaliListFormatedWithAdressOIB>
    <izvorni_sadrzaj>
      <item>Sunčica Benović, Trg kralja Petra Krešimira IV br. 2, 10000 Zagreb</item>
      <item>Hypo Alpe-Adria_Bank d.d., OIB 14036333877, Slavonska avenija 6, 10000 Zagreb</item>
      <item>Partner banka d.d., OIB 71221608291, Vončinina 2, 10000 Zagreb</item>
      <item>Mladen Lojen, Vlahe  Stulića 18, 10000 Zagreb</item>
      <item>MF porezna uprava Zagreb, Avenija Dubrovnik 32, 10000 Zagreb</item>
      <item>Milorad Zajkovski, OIB 59768013642, Ivana Vencla 32, 10290 Zaprešić</item>
    </izvorni_sadrzaj>
    <derivirana_varijabla naziv="DomainObject.Predmet.OstaliListFormatedWithAdressOIB_1">
      <item>Sunčica Benović, Trg kralja Petra Krešimira IV br. 2, 10000 Zagreb</item>
      <item>Hypo Alpe-Adria_Bank d.d., OIB 14036333877, Slavonska avenija 6, 10000 Zagreb</item>
      <item>Partner banka d.d., OIB 71221608291, Vončinina 2, 10000 Zagreb</item>
      <item>Mladen Lojen, Vlahe  Stulića 18, 10000 Zagreb</item>
      <item>MF porezna uprava Zagreb, Avenija Dubrovnik 32, 10000 Zagreb</item>
      <item>Milorad Zajkovski, OIB 59768013642, Ivana Vencla 32, 10290 Zaprešić</item>
    </derivirana_varijabla>
  </DomainObject.Predmet.OstaliListFormatedWithAdressOIB>
  <DomainObject.Predmet.OstaliListNazivFormated>
    <izvorni_sadrzaj>
      <item>Sunčica Benović</item>
      <item>Hypo Alpe-Adria_Bank d.d.</item>
      <item>Partner banka d.d.</item>
      <item>Mladen Lojen</item>
      <item>MF porezna uprava Zagreb</item>
      <item>Milorad Zajkovski</item>
    </izvorni_sadrzaj>
    <derivirana_varijabla naziv="DomainObject.Predmet.OstaliListNazivFormated_1">
      <item>Sunčica Benović</item>
      <item>Hypo Alpe-Adria_Bank d.d.</item>
      <item>Partner banka d.d.</item>
      <item>Mladen Lojen</item>
      <item>MF porezna uprava Zagreb</item>
      <item>Milorad Zajkovski</item>
    </derivirana_varijabla>
  </DomainObject.Predmet.OstaliListNazivFormated>
  <DomainObject.Predmet.OstaliListNazivFormatedOIB>
    <izvorni_sadrzaj>
      <item>Sunčica Benović</item>
      <item>Hypo Alpe-Adria_Bank d.d., OIB 14036333877</item>
      <item>Partner banka d.d., OIB 71221608291</item>
      <item>Mladen Lojen</item>
      <item>MF porezna uprava Zagreb</item>
      <item>Milorad Zajkovski, OIB 59768013642</item>
    </izvorni_sadrzaj>
    <derivirana_varijabla naziv="DomainObject.Predmet.OstaliListNazivFormatedOIB_1">
      <item>Sunčica Benović</item>
      <item>Hypo Alpe-Adria_Bank d.d., OIB 14036333877</item>
      <item>Partner banka d.d., OIB 71221608291</item>
      <item>Mladen Lojen</item>
      <item>MF porezna uprava Zagreb</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KREŠIMIR BELŠČAK i dr.</izvorni_sadrzaj>
    <derivirana_varijabla naziv="DomainObject.Predmet.StrankaIDrugi_1">KREŠIMIR BELŠČAK i dr.</derivirana_varijabla>
  </DomainObject.Predmet.StrankaIDrugi>
  <DomainObject.Predmet.ProtustrankaIDrugi>
    <izvorni_sadrzaj>BICIKLIST d.o.o.</izvorni_sadrzaj>
    <derivirana_varijabla naziv="DomainObject.Predmet.ProtustrankaIDrugi_1">BICIKLIST d.o.o.</derivirana_varijabla>
  </DomainObject.Predmet.ProtustrankaIDrugi>
  <DomainObject.Predmet.StrankaIDrugiAdressOIB>
    <izvorni_sadrzaj>KREŠIMIR BELŠČAK, IVANE BRLIĆ MAŽURANIĆ 80F, 10000 Zagreb i dr.</izvorni_sadrzaj>
    <derivirana_varijabla naziv="DomainObject.Predmet.StrankaIDrugiAdressOIB_1">KREŠIMIR BELŠČAK, IVANE BRLIĆ MAŽURANIĆ 80F, 10000 Zagreb i dr.</derivirana_varijabla>
  </DomainObject.Predmet.StrankaIDrugiAdressOIB>
  <DomainObject.Predmet.ProtustrankaIDrugiAdressOIB>
    <izvorni_sadrzaj>BICIKLIST d.o.o., OIB 52892161655, RATARSKA 12, 10000 Zagreb</izvorni_sadrzaj>
    <derivirana_varijabla naziv="DomainObject.Predmet.ProtustrankaIDrugiAdressOIB_1">BICIKLIST d.o.o., OIB 52892161655, RATARSKA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BICIKLIST d.o.o.</item>
      <item>MARIN JUROŠ</item>
      <item>TOMISLAV HORVAT</item>
      <item>MARICA LUKAČEVIĆ</item>
      <item>Stevo Bosančić</item>
      <item>KREŠIMIR BELŠČAK</item>
      <item>Goran Švab</item>
      <item>ZLATKO TRBUŠIĆ</item>
      <item>Sunčica Benović</item>
      <item>Hypo Alpe-Adria_Bank d.d.</item>
      <item>Partner banka d.d.</item>
      <item>Mladen Lojen</item>
      <item>MF porezna uprava Zagreb</item>
      <item>TAHIRI MUHAREM</item>
      <item>CENT GRADNJA d.o.o.</item>
      <item>T.Č.T d.o.o.</item>
      <item>Vedrana Pupić</item>
      <item>Milorad Zajkovski</item>
    </izvorni_sadrzaj>
    <derivirana_varijabla naziv="DomainObject.Predmet.SudioniciListNaziv_1">
      <item>BICIKLIST d.o.o.</item>
      <item>MARIN JUROŠ</item>
      <item>TOMISLAV HORVAT</item>
      <item>MARICA LUKAČEVIĆ</item>
      <item>Stevo Bosančić</item>
      <item>KREŠIMIR BELŠČAK</item>
      <item>Goran Švab</item>
      <item>ZLATKO TRBUŠIĆ</item>
      <item>Sunčica Benović</item>
      <item>Hypo Alpe-Adria_Bank d.d.</item>
      <item>Partner banka d.d.</item>
      <item>Mladen Lojen</item>
      <item>MF porezna uprava Zagreb</item>
      <item>TAHIRI MUHAREM</item>
      <item>CENT GRADNJA d.o.o.</item>
      <item>T.Č.T d.o.o.</item>
      <item>Vedrana Pupić</item>
      <item>Milorad Zajkovski</item>
    </derivirana_varijabla>
  </DomainObject.Predmet.SudioniciListNaziv>
  <DomainObject.Predmet.SudioniciListAdressOIB>
    <izvorni_sadrzaj>
      <item>BICIKLIST d.o.o., OIB 52892161655, RATARSKA 12,10000 Zagreb</item>
      <item>MARIN JUROŠ, STUBIČKA 51,10290 IVANEC BISTRANSKI-ZAPREŠIĆ</item>
      <item>TOMISLAV HORVAT, ŠTEFANIĆEVA 5,10000 Zagreb</item>
      <item>MARICA LUKAČEVIĆ, STJEPANA DRAGONIĆA 9,10000 Zagreb</item>
      <item>Stevo Bosančić, OIB 12181702203, SUTINSKA 6,10000 Zagreb</item>
      <item>KREŠIMIR BELŠČAK, IVANE BRLIĆ MAŽURANIĆ 80F,10000 Zagreb</item>
      <item>Goran Švab, OIB 45942927792, PERUANSKA 6,10000 Zagreb</item>
      <item>ZLATKO TRBUŠIĆ, OIB 49364835932, I. LOVRIĆA 6,10000 Zagreb</item>
      <item>Sunčica Benović, Trg kralja Petra Krešimira IV br. 2,10000 Zagreb</item>
      <item>Hypo Alpe-Adria_Bank d.d., OIB 14036333877, Slavonska avenija 6,10000 Zagreb</item>
      <item>Partner banka d.d., OIB 71221608291, Vončinina 2,10000 Zagreb</item>
      <item>Mladen Lojen, Vlahe  Stulića 18,10000 Zagreb</item>
      <item>MF porezna uprava Zagreb, Avenija Dubrovnik 32,10000 Zagreb</item>
      <item>TAHIRI MUHAREM</item>
      <item>CENT GRADNJA d.o.o., OIB 02977806640</item>
      <item>T.Č.T d.o.o., OIB 50908373163</item>
      <item>Vedrana Pupić, OIB 48892392806, Splitska Ulica 9,21230 Sinj</item>
      <item>Milorad Zajkovski, OIB 59768013642, Ivana Vencla 32,10290 Zaprešić</item>
    </izvorni_sadrzaj>
    <derivirana_varijabla naziv="DomainObject.Predmet.SudioniciListAdressOIB_1">
      <item>BICIKLIST d.o.o., OIB 52892161655, RATARSKA 12,10000 Zagreb</item>
      <item>MARIN JUROŠ, STUBIČKA 51,10290 IVANEC BISTRANSKI-ZAPREŠIĆ</item>
      <item>TOMISLAV HORVAT, ŠTEFANIĆEVA 5,10000 Zagreb</item>
      <item>MARICA LUKAČEVIĆ, STJEPANA DRAGONIĆA 9,10000 Zagreb</item>
      <item>Stevo Bosančić, OIB 12181702203, SUTINSKA 6,10000 Zagreb</item>
      <item>KREŠIMIR BELŠČAK, IVANE BRLIĆ MAŽURANIĆ 80F,10000 Zagreb</item>
      <item>Goran Švab, OIB 45942927792, PERUANSKA 6,10000 Zagreb</item>
      <item>ZLATKO TRBUŠIĆ, OIB 49364835932, I. LOVRIĆA 6,10000 Zagreb</item>
      <item>Sunčica Benović, Trg kralja Petra Krešimira IV br. 2,10000 Zagreb</item>
      <item>Hypo Alpe-Adria_Bank d.d., OIB 14036333877, Slavonska avenija 6,10000 Zagreb</item>
      <item>Partner banka d.d., OIB 71221608291, Vončinina 2,10000 Zagreb</item>
      <item>Mladen Lojen, Vlahe  Stulića 18,10000 Zagreb</item>
      <item>MF porezna uprava Zagreb, Avenija Dubrovnik 32,10000 Zagreb</item>
      <item>TAHIRI MUHAREM</item>
      <item>CENT GRADNJA d.o.o., OIB 02977806640</item>
      <item>T.Č.T d.o.o., OIB 50908373163</item>
      <item>Vedrana Pupić, OIB 48892392806, Splitska Ulica 9,21230 Sinj</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52892161655</item>
      <item>, OIB null</item>
      <item>, OIB null</item>
      <item>, OIB null</item>
      <item>, OIB 12181702203</item>
      <item>, OIB null</item>
      <item>, OIB 45942927792</item>
      <item>, OIB 49364835932</item>
      <item>, OIB null</item>
      <item>, OIB 14036333877</item>
      <item>, OIB 71221608291</item>
      <item>, OIB null</item>
      <item>, OIB null</item>
      <item>, OIB null</item>
      <item>, OIB 02977806640</item>
      <item>, OIB 50908373163</item>
      <item>, OIB 48892392806</item>
      <item>, OIB 59768013642</item>
    </izvorni_sadrzaj>
    <derivirana_varijabla naziv="DomainObject.Predmet.SudioniciListNazivOIB_1">
      <item>, OIB 52892161655</item>
      <item>, OIB null</item>
      <item>, OIB null</item>
      <item>, OIB null</item>
      <item>, OIB 12181702203</item>
      <item>, OIB null</item>
      <item>, OIB 45942927792</item>
      <item>, OIB 49364835932</item>
      <item>, OIB null</item>
      <item>, OIB 14036333877</item>
      <item>, OIB 71221608291</item>
      <item>, OIB null</item>
      <item>, OIB null</item>
      <item>, OIB null</item>
      <item>, OIB 02977806640</item>
      <item>, OIB 50908373163</item>
      <item>, OIB 48892392806</item>
      <item>, OIB 59768013642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04BAC7-32F5-413D-A81B-39874664C4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129</properties:Words>
  <properties:Characters>558</properties:Characters>
  <properties:Lines>28</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2019-03-15T11:59:00Z</dcterms:created>
  <dc:creator>Ante</dc:creator>
  <cp:lastModifiedBy>Vinka Mihalinčić</cp:lastModifiedBy>
  <cp:lastPrinted>2019-03-15T12:01:00Z</cp:lastPrinted>
  <dcterms:modified xmlns:xsi="http://www.w3.org/2001/XMLSchema-instance" xsi:type="dcterms:W3CDTF">2019-03-15T12:01:00Z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(St-330-12-ODGODA_ROČIŠTA od 15.3.2019..docx)</vt:lpwstr>
  </prop:property>
  <prop:property name="CC_coloring" pid="4" fmtid="{D5CDD505-2E9C-101B-9397-08002B2CF9AE}">
    <vt:bool>false</vt:bool>
  </prop:property>
  <prop:property name="BrojStranica" pid="5" fmtid="{D5CDD505-2E9C-101B-9397-08002B2CF9AE}">
    <vt:i4>1</vt:i4>
  </prop:property>
</prop:Properties>
</file>