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57b8" w14:paraId="34a57b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1376D4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St-6858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3819C2" w:rsidR="003819C2" w:rsidRPr="003819C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3819C2" w:rsidRPr="003819C2">
        <w:t xml:space="preserve"> </w:t>
      </w:r>
      <w:r w:rsidR="003819C2" w:rsidRPr="003819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VERENA j.d.o.o., Zaprešić, Tržna 2, MBS: 080836336, </w:t>
      </w:r>
    </w:p>
    <w:p w:rsidRDefault="003819C2" w:rsidP="00C0696B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819C2">
        <w:rPr>
          <w:rFonts w:cs="Times New Roman" w:eastAsia="Times New Roman" w:hAnsi="Times New Roman" w:ascii="Times New Roman"/>
          <w:sz w:val="24"/>
          <w:szCs w:val="24"/>
          <w:lang w:eastAsia="hr-HR"/>
        </w:rPr>
        <w:t>OIB: 37964058568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578C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30</w:t>
      </w:r>
      <w:r w:rsidR="0085261B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3819C2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0A6EBD" w:rsidRPr="000A6EBD">
        <w:t xml:space="preserve"> </w:t>
      </w:r>
      <w:r w:rsidR="003819C2" w:rsidRPr="003819C2">
        <w:rPr>
          <w:rFonts w:cs="Times New Roman" w:eastAsia="Times New Roman" w:hAnsi="Times New Roman" w:ascii="Times New Roman"/>
          <w:sz w:val="24"/>
          <w:szCs w:val="24"/>
          <w:lang w:eastAsia="hr-HR"/>
        </w:rPr>
        <w:t>VERENA j.d.o.o., Zaprešić, Tržna 2, MBS: 080836336, OIB: 37964058568</w:t>
      </w:r>
      <w:r w:rsidR="00F54C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r w:rsid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9C3246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5245">
        <w:rPr>
          <w:rFonts w:cs="Times New Roman" w:eastAsia="Times New Roman" w:hAnsi="Times New Roman" w:ascii="Times New Roman"/>
          <w:sz w:val="24"/>
          <w:szCs w:val="24"/>
          <w:lang w:eastAsia="hr-HR"/>
        </w:rPr>
        <w:t>Marinko Vrbić</w:t>
      </w:r>
      <w:r w:rsidR="00302F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B5245">
        <w:rPr>
          <w:rFonts w:cs="Times New Roman" w:eastAsia="Times New Roman" w:hAnsi="Times New Roman" w:ascii="Times New Roman"/>
          <w:sz w:val="24"/>
          <w:szCs w:val="24"/>
          <w:lang w:eastAsia="hr-HR"/>
        </w:rPr>
        <w:t>Malekovićeva 90,</w:t>
      </w:r>
      <w:r w:rsidR="00302F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5245">
        <w:rPr>
          <w:rFonts w:cs="Times New Roman" w:eastAsia="Times New Roman" w:hAnsi="Times New Roman" w:ascii="Times New Roman"/>
          <w:sz w:val="24"/>
          <w:szCs w:val="24"/>
          <w:lang w:eastAsia="hr-HR"/>
        </w:rPr>
        <w:t>Zaprešić</w:t>
      </w:r>
      <w:r w:rsidR="00302F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B5245">
        <w:rPr>
          <w:rFonts w:cs="Times New Roman" w:eastAsia="Times New Roman" w:hAnsi="Times New Roman" w:ascii="Times New Roman"/>
          <w:sz w:val="24"/>
          <w:szCs w:val="24"/>
          <w:lang w:eastAsia="hr-HR"/>
        </w:rPr>
        <w:t>16986188763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3819C2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0A6EBD" w:rsidRPr="000A6EBD">
        <w:t xml:space="preserve"> </w:t>
      </w:r>
      <w:r w:rsidR="003819C2" w:rsidRPr="003819C2">
        <w:rPr>
          <w:rFonts w:cs="Times New Roman" w:eastAsia="Times New Roman" w:hAnsi="Times New Roman" w:ascii="Times New Roman"/>
          <w:sz w:val="24"/>
          <w:szCs w:val="24"/>
          <w:lang w:eastAsia="hr-HR"/>
        </w:rPr>
        <w:t>VERENA j.d.o.o., Zaprešić, Tržna 2, MBS: 080836336,</w:t>
      </w:r>
      <w:r w:rsidR="003819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819C2" w:rsidRPr="003819C2">
        <w:rPr>
          <w:rFonts w:cs="Times New Roman" w:eastAsia="Times New Roman" w:hAnsi="Times New Roman" w:ascii="Times New Roman"/>
          <w:sz w:val="24"/>
          <w:szCs w:val="24"/>
          <w:lang w:eastAsia="hr-HR"/>
        </w:rPr>
        <w:t>OIB: 37964058568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2673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23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474BF4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13. svib</w:t>
      </w:r>
      <w:r w:rsidR="0014796A">
        <w:rPr>
          <w:rFonts w:cs="Times New Roman" w:eastAsia="Times New Roman" w:hAnsi="Times New Roman" w:ascii="Times New Roman"/>
          <w:sz w:val="24"/>
          <w:szCs w:val="20"/>
          <w:lang w:eastAsia="hr-HR"/>
        </w:rPr>
        <w:t>nja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7578C3">
        <w:rPr>
          <w:rFonts w:cs="Times New Roman" w:eastAsia="Times New Roman" w:hAnsi="Times New Roman" w:ascii="Times New Roman"/>
          <w:sz w:val="24"/>
          <w:szCs w:val="20"/>
          <w:lang w:eastAsia="hr-HR"/>
        </w:rPr>
        <w:t>30</w:t>
      </w:r>
      <w:r w:rsidR="0085261B">
        <w:rPr>
          <w:rFonts w:cs="Times New Roman" w:eastAsia="Times New Roman" w:hAnsi="Times New Roman" w:ascii="Times New Roman"/>
          <w:sz w:val="24"/>
          <w:szCs w:val="20"/>
          <w:lang w:eastAsia="hr-HR"/>
        </w:rPr>
        <w:t>. kolovoz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373069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B230F6">
      <w:rPr>
        <w:rFonts w:cs="Times New Roman" w:hAnsi="Times New Roman" w:ascii="Times New Roman"/>
        <w:sz w:val="24"/>
        <w:szCs w:val="24"/>
      </w:rPr>
      <w:t>6</w:t>
    </w:r>
    <w:r w:rsidR="001376D4">
      <w:rPr>
        <w:rFonts w:cs="Times New Roman" w:hAnsi="Times New Roman" w:ascii="Times New Roman"/>
        <w:sz w:val="24"/>
        <w:szCs w:val="24"/>
      </w:rPr>
      <w:t>858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34980"/>
    <w:rsid w:val="00040FBC"/>
    <w:rsid w:val="00054FF8"/>
    <w:rsid w:val="000934E6"/>
    <w:rsid w:val="00093E37"/>
    <w:rsid w:val="000A289B"/>
    <w:rsid w:val="000A6EBD"/>
    <w:rsid w:val="000A7B72"/>
    <w:rsid w:val="000B308C"/>
    <w:rsid w:val="000C0DEB"/>
    <w:rsid w:val="000F3A15"/>
    <w:rsid w:val="001156F9"/>
    <w:rsid w:val="0012132B"/>
    <w:rsid w:val="0012235D"/>
    <w:rsid w:val="00131324"/>
    <w:rsid w:val="001376D4"/>
    <w:rsid w:val="0014796A"/>
    <w:rsid w:val="0017646E"/>
    <w:rsid w:val="001B6BD3"/>
    <w:rsid w:val="001E246A"/>
    <w:rsid w:val="002242F1"/>
    <w:rsid w:val="00254826"/>
    <w:rsid w:val="0026737C"/>
    <w:rsid w:val="0028717D"/>
    <w:rsid w:val="002B5245"/>
    <w:rsid w:val="002B5FFE"/>
    <w:rsid w:val="002B79EC"/>
    <w:rsid w:val="002C35F0"/>
    <w:rsid w:val="002D5756"/>
    <w:rsid w:val="002E4C60"/>
    <w:rsid w:val="00302F4E"/>
    <w:rsid w:val="00305A38"/>
    <w:rsid w:val="00314186"/>
    <w:rsid w:val="00342C52"/>
    <w:rsid w:val="003442E0"/>
    <w:rsid w:val="0035447B"/>
    <w:rsid w:val="00354606"/>
    <w:rsid w:val="00367681"/>
    <w:rsid w:val="00373069"/>
    <w:rsid w:val="0037567F"/>
    <w:rsid w:val="003819C2"/>
    <w:rsid w:val="00393011"/>
    <w:rsid w:val="003A1F20"/>
    <w:rsid w:val="003A3A2C"/>
    <w:rsid w:val="003C0253"/>
    <w:rsid w:val="003C7C63"/>
    <w:rsid w:val="003F2428"/>
    <w:rsid w:val="00406ECB"/>
    <w:rsid w:val="00410796"/>
    <w:rsid w:val="00430377"/>
    <w:rsid w:val="00474BF4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14FFF"/>
    <w:rsid w:val="0062552B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8C3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5261B"/>
    <w:rsid w:val="00872421"/>
    <w:rsid w:val="008775C6"/>
    <w:rsid w:val="0089537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C3246"/>
    <w:rsid w:val="009C3881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67BE6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228D8"/>
    <w:rsid w:val="00B230F6"/>
    <w:rsid w:val="00B621A2"/>
    <w:rsid w:val="00B7255D"/>
    <w:rsid w:val="00B73A29"/>
    <w:rsid w:val="00B86677"/>
    <w:rsid w:val="00BA36F5"/>
    <w:rsid w:val="00BA6970"/>
    <w:rsid w:val="00BB19B9"/>
    <w:rsid w:val="00BE3395"/>
    <w:rsid w:val="00BF0F60"/>
    <w:rsid w:val="00C0498F"/>
    <w:rsid w:val="00C04B48"/>
    <w:rsid w:val="00C0670D"/>
    <w:rsid w:val="00C0696B"/>
    <w:rsid w:val="00C1215A"/>
    <w:rsid w:val="00C2396D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2433"/>
    <w:rsid w:val="00CE4F80"/>
    <w:rsid w:val="00CF5DC2"/>
    <w:rsid w:val="00D0221E"/>
    <w:rsid w:val="00D1087E"/>
    <w:rsid w:val="00D16D7D"/>
    <w:rsid w:val="00D20C23"/>
    <w:rsid w:val="00D2350D"/>
    <w:rsid w:val="00D40C44"/>
    <w:rsid w:val="00D4451C"/>
    <w:rsid w:val="00D63BF4"/>
    <w:rsid w:val="00D714CF"/>
    <w:rsid w:val="00D8240A"/>
    <w:rsid w:val="00D9516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74B87"/>
    <w:rsid w:val="00EA34EC"/>
    <w:rsid w:val="00EA5AEA"/>
    <w:rsid w:val="00EB17BD"/>
    <w:rsid w:val="00EB22F7"/>
    <w:rsid w:val="00EC0735"/>
    <w:rsid w:val="00EC61CA"/>
    <w:rsid w:val="00ED300E"/>
    <w:rsid w:val="00ED3E26"/>
    <w:rsid w:val="00EE296C"/>
    <w:rsid w:val="00F347E0"/>
    <w:rsid w:val="00F35FD2"/>
    <w:rsid w:val="00F47FCE"/>
    <w:rsid w:val="00F52D45"/>
    <w:rsid w:val="00F54C48"/>
    <w:rsid w:val="00F654EA"/>
    <w:rsid w:val="00F67482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73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06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7306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7306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7306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73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0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730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730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730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6858</izvorni_sadrzaj>
    <derivirana_varijabla naziv="DomainObject.Predmet.Broj_1">6858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St-6858/2015</izvorni_sadrzaj>
    <derivirana_varijabla naziv="DomainObject.Predmet.OznakaBroj_1">St-6858/2015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VERENA j.d.o.o. zastupanog po punomoćniku Marko Žerjavić</izvorni_sadrzaj>
    <derivirana_varijabla naziv="DomainObject.Predmet.ProtustrankaFormated_1">  VERENA j.d.o.o. zastupanog po punomoćniku Marko Žerjavić</derivirana_varijabla>
  </DomainObject.Predmet.ProtustrankaFormated>
  <DomainObject.Predmet.ProtustrankaFormatedOIB>
    <izvorni_sadrzaj>  VERENA j.d.o.o., OIB 37964058568 zastupanog po punomoćniku Marko Žerjavić</izvorni_sadrzaj>
    <derivirana_varijabla naziv="DomainObject.Predmet.ProtustrankaFormatedOIB_1">  VERENA j.d.o.o., OIB 37964058568 zastupanog po punomoćniku Marko Žerjavić</derivirana_varijabla>
  </DomainObject.Predmet.ProtustrankaFormatedOIB>
  <DomainObject.Predmet.ProtustrankaFormatedWithAdress>
    <izvorni_sadrzaj> VERENA j.d.o.o., Tržna 2, 10290 Zaprešić zastupanog po punomoćniku Marko Žerjavić</izvorni_sadrzaj>
    <derivirana_varijabla naziv="DomainObject.Predmet.ProtustrankaFormatedWithAdress_1"> VERENA j.d.o.o., Tržna 2, 10290 Zaprešić zastupanog po punomoćniku Marko Žerjavić</derivirana_varijabla>
  </DomainObject.Predmet.ProtustrankaFormatedWithAdress>
  <DomainObject.Predmet.ProtustrankaFormatedWithAdressOIB>
    <izvorni_sadrzaj> VERENA j.d.o.o., OIB 37964058568, Tržna 2, 10290 Zaprešić zastupanog po punomoćniku Marko Žerjavić</izvorni_sadrzaj>
    <derivirana_varijabla naziv="DomainObject.Predmet.ProtustrankaFormatedWithAdressOIB_1"> VERENA j.d.o.o., OIB 37964058568, Tržna 2, 10290 Zaprešić zastupanog po punomoćniku Marko Žerjavić</derivirana_varijabla>
  </DomainObject.Predmet.ProtustrankaFormatedWithAdressOIB>
  <DomainObject.Predmet.ProtustrankaWithAdress>
    <izvorni_sadrzaj>VERENA j.d.o.o. Tržna 2, 10290 Zaprešić</izvorni_sadrzaj>
    <derivirana_varijabla naziv="DomainObject.Predmet.ProtustrankaWithAdress_1">VERENA j.d.o.o. Tržna 2, 10290 Zaprešić</derivirana_varijabla>
  </DomainObject.Predmet.ProtustrankaWithAdress>
  <DomainObject.Predmet.ProtustrankaWithAdressOIB>
    <izvorni_sadrzaj>VERENA j.d.o.o., OIB 37964058568, Tržna 2, 10290 Zaprešić</izvorni_sadrzaj>
    <derivirana_varijabla naziv="DomainObject.Predmet.ProtustrankaWithAdressOIB_1">VERENA j.d.o.o., OIB 37964058568, Tržna 2, 10290 Zaprešić</derivirana_varijabla>
  </DomainObject.Predmet.ProtustrankaWithAdressOIB>
  <DomainObject.Predmet.ProtustrankaNazivFormated>
    <izvorni_sadrzaj>VERENA j.d.o.o.</izvorni_sadrzaj>
    <derivirana_varijabla naziv="DomainObject.Predmet.ProtustrankaNazivFormated_1">VERENA j.d.o.o.</derivirana_varijabla>
  </DomainObject.Predmet.ProtustrankaNazivFormated>
  <DomainObject.Predmet.ProtustrankaNazivFormatedOIB>
    <izvorni_sadrzaj>VERENA j.d.o.o., OIB 37964058568</izvorni_sadrzaj>
    <derivirana_varijabla naziv="DomainObject.Predmet.ProtustrankaNazivFormatedOIB_1">VERENA j.d.o.o., OIB 37964058568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VERENA j.d.o.o. zastupanog po punomoćniku Marko Žerjavić</item>
    </izvorni_sadrzaj>
    <derivirana_varijabla naziv="DomainObject.Predmet.ProtuStrankaListFormated_1">
      <item>VERENA j.d.o.o. zastupanog po punomoćniku Marko Žerjavić</item>
    </derivirana_varijabla>
  </DomainObject.Predmet.ProtuStrankaListFormated>
  <DomainObject.Predmet.ProtuStrankaListFormatedOIB>
    <izvorni_sadrzaj>
      <item>VERENA j.d.o.o., OIB 37964058568 zastupanog po punomoćniku Marko Žerjavić</item>
    </izvorni_sadrzaj>
    <derivirana_varijabla naziv="DomainObject.Predmet.ProtuStrankaListFormatedOIB_1">
      <item>VERENA j.d.o.o., OIB 37964058568 zastupanog po punomoćniku Marko Žerjavić</item>
    </derivirana_varijabla>
  </DomainObject.Predmet.ProtuStrankaListFormatedOIB>
  <DomainObject.Predmet.ProtuStrankaListFormatedWithAdress>
    <izvorni_sadrzaj>
      <item>VERENA j.d.o.o., Tržna 2, 10290 Zaprešić zastupanog po punomoćniku Marko Žerjavić</item>
    </izvorni_sadrzaj>
    <derivirana_varijabla naziv="DomainObject.Predmet.ProtuStrankaListFormatedWithAdress_1">
      <item>VERENA j.d.o.o., Tržna 2, 10290 Zaprešić zastupanog po punomoćniku Marko Žerjavić</item>
    </derivirana_varijabla>
  </DomainObject.Predmet.ProtuStrankaListFormatedWithAdress>
  <DomainObject.Predmet.ProtuStrankaListFormatedWithAdressOIB>
    <izvorni_sadrzaj>
      <item>VERENA j.d.o.o., OIB 37964058568, Tržna 2, 10290 Zaprešić zastupanog po punomoćniku Marko Žerjavić</item>
    </izvorni_sadrzaj>
    <derivirana_varijabla naziv="DomainObject.Predmet.ProtuStrankaListFormatedWithAdressOIB_1">
      <item>VERENA j.d.o.o., OIB 37964058568, Tržna 2, 10290 Zaprešić zastupanog po punomoćniku Marko Žerjavić</item>
    </derivirana_varijabla>
  </DomainObject.Predmet.ProtuStrankaListFormatedWithAdressOIB>
  <DomainObject.Predmet.ProtuStrankaListNazivFormated>
    <izvorni_sadrzaj>
      <item>VERENA j.d.o.o.</item>
    </izvorni_sadrzaj>
    <derivirana_varijabla naziv="DomainObject.Predmet.ProtuStrankaListNazivFormated_1">
      <item>VERENA j.d.o.o.</item>
    </derivirana_varijabla>
  </DomainObject.Predmet.ProtuStrankaListNazivFormated>
  <DomainObject.Predmet.ProtuStrankaListNazivFormatedOIB>
    <izvorni_sadrzaj>
      <item>VERENA j.d.o.o., OIB 37964058568</item>
    </izvorni_sadrzaj>
    <derivirana_varijabla naziv="DomainObject.Predmet.ProtuStrankaListNazivFormatedOIB_1">
      <item>VERENA j.d.o.o., OIB 37964058568</item>
    </derivirana_varijabla>
  </DomainObject.Predmet.ProtuStrankaListNazivFormatedOIB>
  <DomainObject.Predmet.OstaliListFormated>
    <izvorni_sadrzaj>
      <item>Marko Žerjavić punomoćnik sudionika u postupku VERENA j.d.o.o.</item>
    </izvorni_sadrzaj>
    <derivirana_varijabla naziv="DomainObject.Predmet.OstaliListFormated_1">
      <item>Marko Žerjavić punomoćnik sudionika u postupku VERENA j.d.o.o.</item>
    </derivirana_varijabla>
  </DomainObject.Predmet.OstaliListFormated>
  <DomainObject.Predmet.OstaliListFormatedOIB>
    <izvorni_sadrzaj>
      <item>Marko Žerjavić, OIB 96344622688 punomoćnik sudionika u postupku VERENA j.d.o.o.</item>
    </izvorni_sadrzaj>
    <derivirana_varijabla naziv="DomainObject.Predmet.OstaliListFormatedOIB_1">
      <item>Marko Žerjavić, OIB 96344622688 punomoćnik sudionika u postupku VERENA j.d.o.o.</item>
    </derivirana_varijabla>
  </DomainObject.Predmet.OstaliListFormatedOIB>
  <DomainObject.Predmet.OstaliListFormatedWithAdress>
    <izvorni_sadrzaj>
      <item>Marko Žerjavić, Nova Cesta 22, 10291 Prigorje Brdovečko punomoćnik sudionika u postupku VERENA j.d.o.o.</item>
    </izvorni_sadrzaj>
    <derivirana_varijabla naziv="DomainObject.Predmet.OstaliListFormatedWithAdress_1">
      <item>Marko Žerjavić, Nova Cesta 22, 10291 Prigorje Brdovečko punomoćnik sudionika u postupku VERENA j.d.o.o.</item>
    </derivirana_varijabla>
  </DomainObject.Predmet.OstaliListFormatedWithAdress>
  <DomainObject.Predmet.OstaliListFormatedWithAdressOIB>
    <izvorni_sadrzaj>
      <item>Marko Žerjavić, OIB 96344622688, Nova Cesta 22, 10291 Prigorje Brdovečko punomoćnik sudionika u postupku VERENA j.d.o.o.</item>
    </izvorni_sadrzaj>
    <derivirana_varijabla naziv="DomainObject.Predmet.OstaliListFormatedWithAdressOIB_1">
      <item>Marko Žerjavić, OIB 96344622688, Nova Cesta 22, 10291 Prigorje Brdovečko punomoćnik sudionika u postupku VERENA j.d.o.o.</item>
    </derivirana_varijabla>
  </DomainObject.Predmet.OstaliListFormatedWithAdressOIB>
  <DomainObject.Predmet.OstaliListNazivFormated>
    <izvorni_sadrzaj>
      <item>Marko Žerjavić</item>
    </izvorni_sadrzaj>
    <derivirana_varijabla naziv="DomainObject.Predmet.OstaliListNazivFormated_1">
      <item>Marko Žerjavić</item>
    </derivirana_varijabla>
  </DomainObject.Predmet.OstaliListNazivFormated>
  <DomainObject.Predmet.OstaliListNazivFormatedOIB>
    <izvorni_sadrzaj>
      <item>Marko Žerjavić, OIB 96344622688</item>
    </izvorni_sadrzaj>
    <derivirana_varijabla naziv="DomainObject.Predmet.OstaliListNazivFormatedOIB_1">
      <item>Marko Žerjavić, OIB 96344622688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VERENA j.d.o.o.</izvorni_sadrzaj>
    <derivirana_varijabla naziv="DomainObject.Predmet.ProtustrankaIDrugi_1">VERENA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VERENA j.d.o.o., OIB 37964058568, Tržna 2, 10290 Zaprešić</izvorni_sadrzaj>
    <derivirana_varijabla naziv="DomainObject.Predmet.ProtustrankaIDrugiAdressOIB_1">VERENA j.d.o.o., OIB 37964058568, Tržna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VERENA j.d.o.o.</item>
      <item>Marko Žerjavić</item>
    </izvorni_sadrzaj>
    <derivirana_varijabla naziv="DomainObject.Predmet.SudioniciListNaziv_1">
      <item>FINA Regionalni centar Zagreb</item>
      <item>VERENA j.d.o.o.</item>
      <item>Marko Žerjavić</item>
    </derivirana_varijabla>
  </DomainObject.Predmet.SudioniciListNaziv>
  <DomainObject.Predmet.SudioniciListAdressOIB>
    <izvorni_sadrzaj>
      <item>FINA Regionalni centar Zagreb, OIB 85821130368, Trg svibanjskih žrtava 1995.1,10000 Zagreb</item>
      <item>VERENA j.d.o.o., OIB 37964058568, Tržna 2,10290 Zaprešić</item>
      <item>Marko Žerjavić, OIB 96344622688, Nova Cesta 22,10291 Prigorje Brdovečko</item>
    </izvorni_sadrzaj>
    <derivirana_varijabla naziv="DomainObject.Predmet.SudioniciListAdressOIB_1">
      <item>FINA Regionalni centar Zagreb, OIB 85821130368, Trg svibanjskih žrtava 1995.1,10000 Zagreb</item>
      <item>VERENA j.d.o.o., OIB 37964058568, Tržna 2,10290 Zaprešić</item>
      <item>Marko Žerjavić, OIB 96344622688, Nova Cesta 22,10291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37964058568</item>
      <item>, OIB 96344622688</item>
    </izvorni_sadrzaj>
    <derivirana_varijabla naziv="DomainObject.Predmet.SudioniciListNazivOIB_1">
      <item>, OIB 85821130368</item>
      <item>, OIB 37964058568</item>
      <item>, OIB 96344622688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2747</properties:Characters>
  <properties:Lines>80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2016-08-29T09:23:00Z</dcterms:created>
  <dc:creator>Ivan Turčić</dc:creator>
  <cp:lastModifiedBy>Ivan Turčić</cp:lastModifiedBy>
  <dcterms:modified xmlns:xsi="http://www.w3.org/2001/XMLSchema-instance" xsi:type="dcterms:W3CDTF">2016-08-30T07:14:00Z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