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27e8" w14:paraId="5f827e8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F56ADD">
        <w:rPr>
          <w:szCs w:val="24"/>
        </w:rPr>
        <w:t xml:space="preserve">Šibenik, </w:t>
      </w:r>
      <w:r>
        <w:rPr>
          <w:szCs w:val="24"/>
        </w:rPr>
        <w:t xml:space="preserve">od </w:t>
      </w:r>
      <w:r w:rsidR="000325FF">
        <w:rPr>
          <w:szCs w:val="24"/>
        </w:rPr>
        <w:t>13</w:t>
      </w:r>
      <w:r w:rsidR="0090293D">
        <w:rPr>
          <w:szCs w:val="24"/>
        </w:rPr>
        <w:t xml:space="preserve">. </w:t>
      </w:r>
      <w:r w:rsidR="000325FF">
        <w:rPr>
          <w:szCs w:val="24"/>
        </w:rPr>
        <w:t xml:space="preserve">listopada </w:t>
      </w:r>
      <w:r>
        <w:rPr>
          <w:szCs w:val="24"/>
        </w:rPr>
        <w:t xml:space="preserve">2016. za provedbu skraćenog stečajnoga postupka nad dužnikom </w:t>
      </w:r>
      <w:r w:rsidR="000325FF">
        <w:rPr>
          <w:szCs w:val="24"/>
        </w:rPr>
        <w:t>UDRUGA ZA ZAŠTITU POTROŠAČA ŠIBENSKO-KNINSKE ŽUPANIJE PLAVI VAL, Šibenik, 8. dalmatinske udarne brigade 8,</w:t>
      </w:r>
      <w:r>
        <w:t xml:space="preserve"> OIB:</w:t>
      </w:r>
      <w:r w:rsidR="000325FF">
        <w:t>62214561508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A049E0">
        <w:rPr>
          <w:szCs w:val="24"/>
        </w:rPr>
        <w:t>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049E0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A049E0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  <w:r w:rsidR="000325FF">
      <w:rPr>
        <w:rFonts w:cs="Times New Roman" w:eastAsia="Times New Roman" w:hAnsi="Times New Roman" w:ascii="Times New Roman"/>
        <w:sz w:val="24"/>
        <w:szCs w:val="24"/>
        <w:lang w:eastAsia="hr-HR"/>
      </w:rPr>
      <w:t>84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7127CC"/>
    <w:rsid w:val="00850DC5"/>
    <w:rsid w:val="008775B4"/>
    <w:rsid w:val="00901178"/>
    <w:rsid w:val="0090293D"/>
    <w:rsid w:val="009B665E"/>
    <w:rsid w:val="00A049E0"/>
    <w:rsid w:val="00A579E3"/>
    <w:rsid w:val="00AA021D"/>
    <w:rsid w:val="00AA45D8"/>
    <w:rsid w:val="00AD60FA"/>
    <w:rsid w:val="00BF0180"/>
    <w:rsid w:val="00C006F1"/>
    <w:rsid w:val="00CB5867"/>
    <w:rsid w:val="00CE25E2"/>
    <w:rsid w:val="00D64751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5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775B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775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775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77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77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775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ZAŠTITU POTROŠAČA ŠIBENSKO - KNINSKE ŽUPANIJE PLAVI VAL</izvorni_sadrzaj>
    <derivirana_varijabla naziv="DomainObject.Predmet.ProtustrankaFormated_1">  UDRUGA ZA ZAŠTITU POTROŠAČA ŠIBENSKO - KNINSKE ŽUPANIJE PLAVI VAL</derivirana_varijabla>
  </DomainObject.Predmet.ProtustrankaFormated>
  <DomainObject.Predmet.ProtustrankaFormatedOIB>
    <izvorni_sadrzaj>  UDRUGA ZA ZAŠTITU POTROŠAČA ŠIBENSKO - KNINSKE ŽUPANIJE PLAVI VAL, OIB 62214561508</izvorni_sadrzaj>
    <derivirana_varijabla naziv="DomainObject.Predmet.ProtustrankaFormatedOIB_1">  UDRUGA ZA ZAŠTITU POTROŠAČA ŠIBENSKO - KNINSKE ŽUPANIJE PLAVI VAL, OIB 62214561508</derivirana_varijabla>
  </DomainObject.Predmet.ProtustrankaFormatedOIB>
  <DomainObject.Predmet.ProtustrankaFormatedWithAdress>
    <izvorni_sadrzaj> UDRUGA ZA ZAŠTITU POTROŠAČA ŠIBENSKO - KNINSKE ŽUPANIJE PLAVI VAL, 8. dalmatinske udarne brigade 8, 22000 Šibenik</izvorni_sadrzaj>
    <derivirana_varijabla naziv="DomainObject.Predmet.ProtustrankaFormatedWithAdress_1"> UDRUGA ZA ZAŠTITU POTROŠAČA ŠIBENSKO - KNINSKE ŽUPANIJE PLAVI VAL, 8. dalmatinske udarne brigade 8, 22000 Šibenik</derivirana_varijabla>
  </DomainObject.Predmet.ProtustrankaFormatedWithAdress>
  <DomainObject.Predmet.ProtustrankaFormatedWithAdressOIB>
    <izvorni_sadrzaj> UDRUGA ZA ZAŠTITU POTROŠAČA ŠIBENSKO - KNINSKE ŽUPANIJE PLAVI VAL, OIB 62214561508, 8. dalmatinske udarne brigade 8, 22000 Šibenik</izvorni_sadrzaj>
    <derivirana_varijabla naziv="DomainObject.Predmet.ProtustrankaFormatedWithAdressOIB_1"> UDRUGA ZA ZAŠTITU POTROŠAČA ŠIBENSKO - KNINSKE ŽUPANIJE PLAVI VAL, OIB 62214561508, 8. dalmatinske udarne brigade 8, 22000 Šibenik</derivirana_varijabla>
  </DomainObject.Predmet.ProtustrankaFormatedWithAdressOIB>
  <DomainObject.Predmet.ProtustrankaWithAdress>
    <izvorni_sadrzaj>UDRUGA ZA ZAŠTITU POTROŠAČA ŠIBENSKO - KNINSKE ŽUPANIJE PLAVI VAL 8. dalmatinske udarne brigade 8, 22000 Šibenik</izvorni_sadrzaj>
    <derivirana_varijabla naziv="DomainObject.Predmet.ProtustrankaWithAdress_1">UDRUGA ZA ZAŠTITU POTROŠAČA ŠIBENSKO - KNINSKE ŽUPANIJE PLAVI VAL 8. dalmatinske udarne brigade 8, 22000 Šibenik</derivirana_varijabla>
  </DomainObject.Predmet.ProtustrankaWithAdress>
  <DomainObject.Predmet.ProtustrankaWithAdressOIB>
    <izvorni_sadrzaj>UDRUGA ZA ZAŠTITU POTROŠAČA ŠIBENSKO - KNINSKE ŽUPANIJE PLAVI VAL, OIB 62214561508, 8. dalmatinske udarne brigade 8, 22000 Šibenik</izvorni_sadrzaj>
    <derivirana_varijabla naziv="DomainObject.Predmet.ProtustrankaWithAdressOIB_1">UDRUGA ZA ZAŠTITU POTROŠAČA ŠIBENSKO - KNINSKE ŽUPANIJE PLAVI VAL, OIB 62214561508, 8. dalmatinske udarne brigade 8, 22000 Šibenik</derivirana_varijabla>
  </DomainObject.Predmet.ProtustrankaWithAdressOIB>
  <DomainObject.Predmet.ProtustrankaNazivFormated>
    <izvorni_sadrzaj>UDRUGA ZA ZAŠTITU POTROŠAČA ŠIBENSKO - KNINSKE ŽUPANIJE PLAVI VAL</izvorni_sadrzaj>
    <derivirana_varijabla naziv="DomainObject.Predmet.ProtustrankaNazivFormated_1">UDRUGA ZA ZAŠTITU POTROŠAČA ŠIBENSKO - KNINSKE ŽUPANIJE PLAVI VAL</derivirana_varijabla>
  </DomainObject.Predmet.ProtustrankaNazivFormated>
  <DomainObject.Predmet.ProtustrankaNazivFormatedOIB>
    <izvorni_sadrzaj>UDRUGA ZA ZAŠTITU POTROŠAČA ŠIBENSKO - KNINSKE ŽUPANIJE PLAVI VAL, OIB 62214561508</izvorni_sadrzaj>
    <derivirana_varijabla naziv="DomainObject.Predmet.ProtustrankaNazivFormatedOIB_1">UDRUGA ZA ZAŠTITU POTROŠAČA ŠIBENSKO - KNINSKE ŽUPANIJE PLAVI VAL, OIB 62214561508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ZAŠTITU POTROŠAČA ŠIBENSKO - KNINSKE ŽUPANIJE PLAVI VAL</item>
    </izvorni_sadrzaj>
    <derivirana_varijabla naziv="DomainObject.Predmet.ProtuStrankaListFormated_1">
      <item>UDRUGA ZA ZAŠTITU POTROŠAČA ŠIBENSKO - KNINSKE ŽUPANIJE PLAVI VAL</item>
    </derivirana_varijabla>
  </DomainObject.Predmet.ProtuStrankaListFormated>
  <DomainObject.Predmet.ProtuStrankaListFormatedOIB>
    <izvorni_sadrzaj>
      <item>UDRUGA ZA ZAŠTITU POTROŠAČA ŠIBENSKO - KNINSKE ŽUPANIJE PLAVI VAL, OIB 62214561508</item>
    </izvorni_sadrzaj>
    <derivirana_varijabla naziv="DomainObject.Predmet.ProtuStrankaListFormatedOIB_1">
      <item>UDRUGA ZA ZAŠTITU POTROŠAČA ŠIBENSKO - KNINSKE ŽUPANIJE PLAVI VAL, OIB 62214561508</item>
    </derivirana_varijabla>
  </DomainObject.Predmet.ProtuStrankaListFormatedOIB>
  <DomainObject.Predmet.ProtuStrankaListFormatedWithAdress>
    <izvorni_sadrzaj>
      <item>UDRUGA ZA ZAŠTITU POTROŠAČA ŠIBENSKO - KNINSKE ŽUPANIJE PLAVI VAL, 8. dalmatinske udarne brigade 8, 22000 Šibenik</item>
    </izvorni_sadrzaj>
    <derivirana_varijabla naziv="DomainObject.Predmet.ProtuStrankaListFormatedWithAdress_1">
      <item>UDRUGA ZA ZAŠTITU POTROŠAČA ŠIBENSKO - KNINSKE ŽUPANIJE PLAVI VAL, 8. dalmatinske udarne brigade 8, 22000 Šibenik</item>
    </derivirana_varijabla>
  </DomainObject.Predmet.ProtuStrankaListFormatedWithAdress>
  <DomainObject.Predmet.ProtuStrankaListFormatedWithAdressOIB>
    <izvorni_sadrzaj>
      <item>UDRUGA ZA ZAŠTITU POTROŠAČA ŠIBENSKO - KNINSKE ŽUPANIJE PLAVI VAL, OIB 62214561508, 8. dalmatinske udarne brigade 8, 22000 Šibenik</item>
    </izvorni_sadrzaj>
    <derivirana_varijabla naziv="DomainObject.Predmet.ProtuStrankaListFormatedWithAdressOIB_1">
      <item>UDRUGA ZA ZAŠTITU POTROŠAČA ŠIBENSKO - KNINSKE ŽUPANIJE PLAVI VAL, OIB 62214561508, 8. dalmatinske udarne brigade 8, 22000 Šibenik</item>
    </derivirana_varijabla>
  </DomainObject.Predmet.ProtuStrankaListFormatedWithAdressOIB>
  <DomainObject.Predmet.ProtuStrankaListNazivFormated>
    <izvorni_sadrzaj>
      <item>UDRUGA ZA ZAŠTITU POTROŠAČA ŠIBENSKO - KNINSKE ŽUPANIJE PLAVI VAL</item>
    </izvorni_sadrzaj>
    <derivirana_varijabla naziv="DomainObject.Predmet.ProtuStrankaListNazivFormated_1">
      <item>UDRUGA ZA ZAŠTITU POTROŠAČA ŠIBENSKO - KNINSKE ŽUPANIJE PLAVI VAL</item>
    </derivirana_varijabla>
  </DomainObject.Predmet.ProtuStrankaListNazivFormated>
  <DomainObject.Predmet.ProtuStrankaListNazivFormatedOIB>
    <izvorni_sadrzaj>
      <item>UDRUGA ZA ZAŠTITU POTROŠAČA ŠIBENSKO - KNINSKE ŽUPANIJE PLAVI VAL, OIB 62214561508</item>
    </izvorni_sadrzaj>
    <derivirana_varijabla naziv="DomainObject.Predmet.ProtuStrankaListNazivFormatedOIB_1">
      <item>UDRUGA ZA ZAŠTITU POTROŠAČA ŠIBENSKO - KNINSKE ŽUPANIJE PLAVI VAL, OIB 62214561508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ZAŠTITU POTROŠAČA ŠIBENSKO - KNINSKE ŽUPANIJE PLAVI VAL</izvorni_sadrzaj>
    <derivirana_varijabla naziv="DomainObject.Predmet.ProtustrankaIDrugi_1">UDRUGA ZA ZAŠTITU POTROŠAČA ŠIBENSKO - KNINSKE ŽUPANIJE PLAVI VAL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ZAŠTITU POTROŠAČA ŠIBENSKO - KNINSKE ŽUPANIJE PLAVI VAL, OIB 62214561508, 8. dalmatinske udarne brigade 8, 22000 Šibenik</izvorni_sadrzaj>
    <derivirana_varijabla naziv="DomainObject.Predmet.ProtustrankaIDrugiAdressOIB_1">UDRUGA ZA ZAŠTITU POTROŠAČA ŠIBENSKO - KNINSKE ŽUPANIJE PLAVI VAL, OIB 62214561508, 8. dalmatinske udarne brigade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ZAŠTITU POTROŠAČA ŠIBENSKO - KNINSKE ŽUPANIJE PLAVI VAL</item>
    </izvorni_sadrzaj>
    <derivirana_varijabla naziv="DomainObject.Predmet.SudioniciListNaziv_1">
      <item>FINA - Podružnica Šibenik</item>
      <item>UDRUGA ZA ZAŠTITU POTROŠAČA ŠIBENSKO - KNINSKE ŽUPANIJE PLAVI VAL</item>
    </derivirana_varijabla>
  </DomainObject.Predmet.SudioniciListNaziv>
  <DomainObject.Predmet.SudioniciListAdressOIB>
    <izvorni_sadrzaj>
      <item>FINA - Podružnica Šibenik, OIB 85821130368, Perivoj L. Marune 1,22000 Šibenik</item>
      <item>UDRUGA ZA ZAŠTITU POTROŠAČA ŠIBENSKO - KNINSKE ŽUPANIJE PLAVI VAL, OIB 62214561508, 8. dalmatinske udarne brigade 8,22000 Šibenik</item>
    </izvorni_sadrzaj>
    <derivirana_varijabla naziv="DomainObject.Predmet.SudioniciListAdressOIB_1">
      <item>FINA - Podružnica Šibenik, OIB 85821130368, Perivoj L. Marune 1,22000 Šibenik</item>
      <item>UDRUGA ZA ZAŠTITU POTROŠAČA ŠIBENSKO - KNINSKE ŽUPANIJE PLAVI VAL, OIB 62214561508, 8. dalmatinske udarne 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62214561508</item>
    </izvorni_sadrzaj>
    <derivirana_varijabla naziv="DomainObject.Predmet.SudioniciListNazivOIB_1">
      <item>, OIB 85821130368</item>
      <item>, OIB 62214561508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1019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2017-03-14T08:49:00Z</dcterms:created>
  <dc:creator>Krešimir Torbarina</dc:creator>
  <cp:lastModifiedBy>Merlina Klišmanić</cp:lastModifiedBy>
  <cp:lastPrinted>2017-03-14T08:49:00Z</cp:lastPrinted>
  <dcterms:modified xmlns:xsi="http://www.w3.org/2001/XMLSchema-instance" xsi:type="dcterms:W3CDTF">2017-03-14T09:20:00Z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