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ce45" w14:paraId="301ce45" w:rsidRDefault="00254E20" w:rsidP="00254E20" w:rsidR="00254E2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E20" w:rsidP="00254E20" w:rsidR="00254E2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54E20" w:rsidP="00254E20" w:rsidR="00254E2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54E20" w:rsidP="00254E20" w:rsidR="00254E2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54E20" w:rsidP="00254E20" w:rsidR="00254E20"/>
    <w:p w:rsidRDefault="00254E20" w:rsidP="00254E20" w:rsidR="00254E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54E20" w:rsidP="00254E20" w:rsidR="00254E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54E20" w:rsidP="00254E20" w:rsidR="00254E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54E20" w:rsidP="00254E20" w:rsidR="00254E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4E20" w:rsidP="00254E20" w:rsidR="00254E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3345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</w:t>
      </w:r>
      <w:r w:rsidR="00CF4075">
        <w:rPr>
          <w:rFonts w:cs="Times New Roman" w:eastAsia="Times New Roman"/>
          <w:szCs w:val="24"/>
          <w:lang w:eastAsia="hr-HR"/>
        </w:rPr>
        <w:t>ALBINA d. o. o. Višnjan, Cerjon 8, OIB 05134110529</w:t>
      </w:r>
      <w:r>
        <w:rPr>
          <w:rFonts w:cs="Times New Roman" w:eastAsia="Times New Roman"/>
          <w:szCs w:val="24"/>
          <w:lang w:eastAsia="hr-HR"/>
        </w:rPr>
        <w:t>,</w:t>
      </w:r>
      <w:r w:rsidR="00CF4075">
        <w:rPr>
          <w:rFonts w:cs="Times New Roman" w:eastAsia="Times New Roman"/>
          <w:szCs w:val="24"/>
          <w:lang w:eastAsia="hr-HR"/>
        </w:rPr>
        <w:t xml:space="preserve"> MBS 040204053,</w:t>
      </w:r>
      <w:r>
        <w:rPr>
          <w:rFonts w:cs="Times New Roman" w:eastAsia="Times New Roman"/>
          <w:szCs w:val="24"/>
          <w:lang w:eastAsia="hr-HR"/>
        </w:rPr>
        <w:t xml:space="preserve">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54E20" w:rsidP="00254E20" w:rsidR="00254E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4E20" w:rsidP="00254E20" w:rsidR="00254E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54E20" w:rsidP="00254E20" w:rsidR="00254E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4E20" w:rsidP="00254E20" w:rsidR="00254E2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CF4075">
        <w:rPr>
          <w:rFonts w:cs="Times New Roman" w:eastAsia="Times New Roman"/>
          <w:szCs w:val="24"/>
          <w:lang w:eastAsia="hr-HR"/>
        </w:rPr>
        <w:t>ALBINA d. o. o. Višnjan, Cerjon 8, OIB 05134110529, MBS 040204053.</w:t>
      </w:r>
    </w:p>
    <w:p w:rsidRDefault="00CF4075" w:rsidP="00254E20" w:rsidR="00CF407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54E20" w:rsidP="00254E20" w:rsidR="00254E2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54E20" w:rsidP="00254E20" w:rsidR="00254E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54E20" w:rsidP="00254E20" w:rsidR="00254E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CF4075">
        <w:rPr>
          <w:rFonts w:cs="Times New Roman" w:eastAsia="Times New Roman"/>
          <w:szCs w:val="24"/>
          <w:lang w:eastAsia="hr-HR"/>
        </w:rPr>
        <w:t xml:space="preserve">ALBINA d. o. o. Višnjan.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F4075">
        <w:rPr>
          <w:rFonts w:cs="Times New Roman" w:eastAsia="Times New Roman"/>
          <w:szCs w:val="24"/>
          <w:lang w:eastAsia="hr-HR"/>
        </w:rPr>
        <w:t>1127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CF4075">
        <w:t>70.308,09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54E20" w:rsidP="00254E20" w:rsidR="00254E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54E20" w:rsidP="00254E20" w:rsidR="00254E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54E20" w:rsidP="00254E20" w:rsidR="00254E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4E20" w:rsidP="00254E20" w:rsidR="00254E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54E20" w:rsidP="00254E20" w:rsidR="00254E2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54E20" w:rsidP="00254E20" w:rsidR="00254E2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F4075">
        <w:rPr>
          <w:rFonts w:cs="Times New Roman" w:eastAsia="Times New Roman"/>
          <w:szCs w:val="24"/>
          <w:lang w:eastAsia="hr-HR"/>
        </w:rPr>
        <w:t>, v. r.</w:t>
      </w:r>
    </w:p>
    <w:p w:rsidRDefault="00254E20" w:rsidP="00254E20" w:rsidR="00254E2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54E20" w:rsidP="00254E20" w:rsidR="00254E2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54E20" w:rsidP="00254E20" w:rsidR="00254E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54E20" w:rsidP="00254E20" w:rsidR="00254E2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54E20" w:rsidP="00254E20" w:rsidR="00254E2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54E20" w:rsidP="00254E20" w:rsidR="00254E2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54E20" w:rsidP="00254E20" w:rsidR="00254E20" w:rsidRPr="00D05CA9">
      <w:pPr>
        <w:tabs>
          <w:tab w:pos="4116" w:val="left"/>
        </w:tabs>
      </w:pPr>
    </w:p>
    <w:p w:rsidRDefault="00254E20" w:rsidP="00254E20" w:rsidR="00254E20" w:rsidRPr="00D05CA9">
      <w:pPr>
        <w:tabs>
          <w:tab w:pos="4116" w:val="left"/>
        </w:tabs>
      </w:pPr>
    </w:p>
    <w:p w:rsidRDefault="00254E20" w:rsidP="00254E20" w:rsidR="00254E20" w:rsidRPr="00D05CA9">
      <w:pPr>
        <w:tabs>
          <w:tab w:pos="4116" w:val="left"/>
        </w:tabs>
      </w:pPr>
    </w:p>
    <w:p w:rsidRDefault="00254E20" w:rsidP="00254E20" w:rsidR="00254E20" w:rsidRPr="00D05CA9">
      <w:pPr>
        <w:tabs>
          <w:tab w:pos="4116" w:val="left"/>
        </w:tabs>
      </w:pPr>
    </w:p>
    <w:p w:rsidRDefault="00254E20" w:rsidP="00254E20" w:rsidR="00254E20" w:rsidRPr="00D05CA9">
      <w:pPr>
        <w:tabs>
          <w:tab w:pos="4116" w:val="left"/>
        </w:tabs>
      </w:pPr>
    </w:p>
    <w:p w:rsidRDefault="00254E20" w:rsidP="00254E20" w:rsidR="00254E20" w:rsidRPr="00D05CA9">
      <w:pPr>
        <w:tabs>
          <w:tab w:pos="4116" w:val="left"/>
        </w:tabs>
      </w:pPr>
    </w:p>
    <w:p w:rsidRDefault="00254E20" w:rsidP="00254E20" w:rsidR="00254E20" w:rsidRPr="00D05CA9">
      <w:pPr>
        <w:tabs>
          <w:tab w:pos="4116" w:val="left"/>
        </w:tabs>
      </w:pPr>
    </w:p>
    <w:p w:rsidRDefault="00254E20" w:rsidP="00254E20" w:rsidR="00254E20" w:rsidRPr="00D05CA9">
      <w:pPr>
        <w:tabs>
          <w:tab w:pos="4116" w:val="left"/>
        </w:tabs>
      </w:pPr>
    </w:p>
    <w:p w:rsidRDefault="00254E20" w:rsidP="00254E20" w:rsidR="00254E20" w:rsidRPr="00D05CA9">
      <w:pPr>
        <w:tabs>
          <w:tab w:pos="4116" w:val="left"/>
        </w:tabs>
      </w:pPr>
    </w:p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 w:rsidRPr="00D05CA9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254E20" w:rsidP="00254E20" w:rsidR="00254E20"/>
    <w:p w:rsidRDefault="009A2155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E39" w:rsidP="00254E20" w:rsidR="00C57E39">
      <w:r>
        <w:separator/>
      </w:r>
    </w:p>
  </w:endnote>
  <w:endnote w:id="0" w:type="continuationSeparator">
    <w:p w:rsidRDefault="00C57E39" w:rsidP="00254E20" w:rsidR="00C57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E39" w:rsidP="00254E20" w:rsidR="00C57E39">
      <w:r>
        <w:separator/>
      </w:r>
    </w:p>
  </w:footnote>
  <w:footnote w:id="0" w:type="continuationSeparator">
    <w:p w:rsidRDefault="00C57E39" w:rsidP="00254E20" w:rsidR="00C57E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E39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9A2155">
      <w:rPr>
        <w:noProof/>
      </w:rPr>
      <w:t>2</w:t>
    </w:r>
    <w:r>
      <w:fldChar w:fldCharType="end"/>
    </w:r>
    <w:r>
      <w:tab/>
    </w:r>
    <w:r w:rsidRPr="00F65D9B">
      <w:t>11 St-</w:t>
    </w:r>
    <w:r>
      <w:t>37</w:t>
    </w:r>
    <w:r w:rsidR="00254E20">
      <w:t>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E39" w:rsidP="0021081C" w:rsidR="00A81E97">
    <w:pPr>
      <w:pStyle w:val="Zaglavlje"/>
      <w:jc w:val="right"/>
    </w:pPr>
    <w:r>
      <w:t>11 St-37</w:t>
    </w:r>
    <w:r w:rsidR="00254E20">
      <w:t>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485F"/>
    <w:rsid w:val="00254E20"/>
    <w:rsid w:val="0074485F"/>
    <w:rsid w:val="009A2155"/>
    <w:rsid w:val="009A6044"/>
    <w:rsid w:val="00BF033F"/>
    <w:rsid w:val="00C57E39"/>
    <w:rsid w:val="00CF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4E2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4E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4E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4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4E2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4E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4E2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A2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15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15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15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15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4E2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4E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4E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4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4E2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4E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4E2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A2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15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15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15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15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St-377/2015</izvorni_sadrzaj>
    <derivirana_varijabla naziv="DomainObject.Predmet.OznakaBroj_1">St-377/2015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ALBINA d.o.o. VIŠNJAN</izvorni_sadrzaj>
    <derivirana_varijabla naziv="DomainObject.Predmet.ProtustrankaFormated_1">  ALBINA d.o.o. VIŠNJAN</derivirana_varijabla>
  </DomainObject.Predmet.ProtustrankaFormated>
  <DomainObject.Predmet.ProtustrankaFormatedOIB>
    <izvorni_sadrzaj>  ALBINA d.o.o. VIŠNJAN, OIB 05134110529</izvorni_sadrzaj>
    <derivirana_varijabla naziv="DomainObject.Predmet.ProtustrankaFormatedOIB_1">  ALBINA d.o.o. VIŠNJAN, OIB 05134110529</derivirana_varijabla>
  </DomainObject.Predmet.ProtustrankaFormatedOIB>
  <DomainObject.Predmet.ProtustrankaFormatedWithAdress>
    <izvorni_sadrzaj> ALBINA d.o.o. VIŠNJAN, Cerjon 8, 52463 Višnjan</izvorni_sadrzaj>
    <derivirana_varijabla naziv="DomainObject.Predmet.ProtustrankaFormatedWithAdress_1"> ALBINA d.o.o. VIŠNJAN, Cerjon 8, 52463 Višnjan</derivirana_varijabla>
  </DomainObject.Predmet.ProtustrankaFormatedWithAdress>
  <DomainObject.Predmet.ProtustrankaFormatedWithAdressOIB>
    <izvorni_sadrzaj> ALBINA d.o.o. VIŠNJAN, OIB 05134110529, Cerjon 8, 52463 Višnjan</izvorni_sadrzaj>
    <derivirana_varijabla naziv="DomainObject.Predmet.ProtustrankaFormatedWithAdressOIB_1"> ALBINA d.o.o. VIŠNJAN, OIB 05134110529, Cerjon 8, 52463 Višnjan</derivirana_varijabla>
  </DomainObject.Predmet.ProtustrankaFormatedWithAdressOIB>
  <DomainObject.Predmet.ProtustrankaWithAdress>
    <izvorni_sadrzaj>ALBINA d.o.o. VIŠNJAN Cerjon 8, 52463 Višnjan</izvorni_sadrzaj>
    <derivirana_varijabla naziv="DomainObject.Predmet.ProtustrankaWithAdress_1">ALBINA d.o.o. VIŠNJAN Cerjon 8, 52463 Višnjan</derivirana_varijabla>
  </DomainObject.Predmet.ProtustrankaWithAdress>
  <DomainObject.Predmet.ProtustrankaWithAdressOIB>
    <izvorni_sadrzaj>ALBINA d.o.o. VIŠNJAN, OIB 05134110529, Cerjon 8, 52463 Višnjan</izvorni_sadrzaj>
    <derivirana_varijabla naziv="DomainObject.Predmet.ProtustrankaWithAdressOIB_1">ALBINA d.o.o. VIŠNJAN, OIB 05134110529, Cerjon 8, 52463 Višnjan</derivirana_varijabla>
  </DomainObject.Predmet.ProtustrankaWithAdressOIB>
  <DomainObject.Predmet.ProtustrankaNazivFormated>
    <izvorni_sadrzaj>ALBINA d.o.o. VIŠNJAN</izvorni_sadrzaj>
    <derivirana_varijabla naziv="DomainObject.Predmet.ProtustrankaNazivFormated_1">ALBINA d.o.o. VIŠNJAN</derivirana_varijabla>
  </DomainObject.Predmet.ProtustrankaNazivFormated>
  <DomainObject.Predmet.ProtustrankaNazivFormatedOIB>
    <izvorni_sadrzaj>ALBINA d.o.o. VIŠNJAN, OIB 05134110529</izvorni_sadrzaj>
    <derivirana_varijabla naziv="DomainObject.Predmet.ProtustrankaNazivFormatedOIB_1">ALBINA d.o.o. VIŠNJAN, OIB 05134110529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70308.09</izvorni_sadrzaj>
    <derivirana_varijabla naziv="DomainObject.Predmet.TrenutnaVrijednost_1">70308.09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ALBINA d.o.o. VIŠNJAN</item>
    </izvorni_sadrzaj>
    <derivirana_varijabla naziv="DomainObject.Predmet.ProtuStrankaListFormated_1">
      <item>ALBINA d.o.o. VIŠNJAN</item>
    </derivirana_varijabla>
  </DomainObject.Predmet.ProtuStrankaListFormated>
  <DomainObject.Predmet.ProtuStrankaListFormatedOIB>
    <izvorni_sadrzaj>
      <item>ALBINA d.o.o. VIŠNJAN, OIB 05134110529</item>
    </izvorni_sadrzaj>
    <derivirana_varijabla naziv="DomainObject.Predmet.ProtuStrankaListFormatedOIB_1">
      <item>ALBINA d.o.o. VIŠNJAN, OIB 05134110529</item>
    </derivirana_varijabla>
  </DomainObject.Predmet.ProtuStrankaListFormatedOIB>
  <DomainObject.Predmet.ProtuStrankaListFormatedWithAdress>
    <izvorni_sadrzaj>
      <item>ALBINA d.o.o. VIŠNJAN, Cerjon 8, 52463 Višnjan</item>
    </izvorni_sadrzaj>
    <derivirana_varijabla naziv="DomainObject.Predmet.ProtuStrankaListFormatedWithAdress_1">
      <item>ALBINA d.o.o. VIŠNJAN, Cerjon 8, 52463 Višnjan</item>
    </derivirana_varijabla>
  </DomainObject.Predmet.ProtuStrankaListFormatedWithAdress>
  <DomainObject.Predmet.ProtuStrankaListFormatedWithAdressOIB>
    <izvorni_sadrzaj>
      <item>ALBINA d.o.o. VIŠNJAN, OIB 05134110529, Cerjon 8, 52463 Višnjan</item>
    </izvorni_sadrzaj>
    <derivirana_varijabla naziv="DomainObject.Predmet.ProtuStrankaListFormatedWithAdressOIB_1">
      <item>ALBINA d.o.o. VIŠNJAN, OIB 05134110529, Cerjon 8, 52463 Višnjan</item>
    </derivirana_varijabla>
  </DomainObject.Predmet.ProtuStrankaListFormatedWithAdressOIB>
  <DomainObject.Predmet.ProtuStrankaListNazivFormated>
    <izvorni_sadrzaj>
      <item>ALBINA d.o.o. VIŠNJAN</item>
    </izvorni_sadrzaj>
    <derivirana_varijabla naziv="DomainObject.Predmet.ProtuStrankaListNazivFormated_1">
      <item>ALBINA d.o.o. VIŠNJAN</item>
    </derivirana_varijabla>
  </DomainObject.Predmet.ProtuStrankaListNazivFormated>
  <DomainObject.Predmet.ProtuStrankaListNazivFormatedOIB>
    <izvorni_sadrzaj>
      <item>ALBINA d.o.o. VIŠNJAN, OIB 05134110529</item>
    </izvorni_sadrzaj>
    <derivirana_varijabla naziv="DomainObject.Predmet.ProtuStrankaListNazivFormatedOIB_1">
      <item>ALBINA d.o.o. VIŠNJAN, OIB 05134110529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ALBINA d.o.o. VIŠNJAN</izvorni_sadrzaj>
    <derivirana_varijabla naziv="DomainObject.Predmet.ProtustrankaIDrugi_1">ALBINA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ALBINA d.o.o. VIŠNJAN, OIB 05134110529, Cerjon 8, 52463 Višnjan</izvorni_sadrzaj>
    <derivirana_varijabla naziv="DomainObject.Predmet.ProtustrankaIDrugiAdressOIB_1">ALBINA d.o.o. VIŠNJAN, OIB 05134110529, Cerjon 8,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ALBINA d.o.o. VIŠNJAN</item>
    </izvorni_sadrzaj>
    <derivirana_varijabla naziv="DomainObject.Predmet.SudioniciListNaziv_1">
      <item>FINANCIJSKA AGENCIJA, RC RIJEKA, PODRUŽNICA PULA, PULA</item>
      <item>ALBINA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ALBINA d.o.o. VIŠNJAN, OIB 05134110529, Cerjon 8,52463 Višnjan</item>
    </izvorni_sadrzaj>
    <derivirana_varijabla naziv="DomainObject.Predmet.SudioniciListAdressOIB_1">
      <item>FINANCIJSKA AGENCIJA, RC RIJEKA, PODRUŽNICA PULA, PULA, OIB 85821130368, Giardini 5,52100 Pula</item>
      <item>ALBINA d.o.o. VIŠNJAN, OIB 05134110529, Cerjon 8,52463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05134110529</item>
    </izvorni_sadrzaj>
    <derivirana_varijabla naziv="DomainObject.Predmet.SudioniciListNazivOIB_1">
      <item>, OIB 85821130368</item>
      <item>, OIB 05134110529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1991</properties:Characters>
  <properties:Lines>96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2015-11-26T11:05:00Z</dcterms:created>
  <dc:creator>Mihaela Kaligari</dc:creator>
  <dc:description/>
  <cp:keywords/>
  <cp:lastModifiedBy>Mihaela Kaligari</cp:lastModifiedBy>
  <cp:lastPrinted>2015-12-10T08:36:00Z</cp:lastPrinted>
  <dcterms:modified xmlns:xsi="http://www.w3.org/2001/XMLSchema-instance" xsi:type="dcterms:W3CDTF">2015-12-10T08:36:00Z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