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a640d" w14:paraId="8ba640d" w:rsidRDefault="00895F8A" w:rsidP="006058A8" w:rsidR="00895F8A" w:rsidRPr="00895F8A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6058A8" w:rsidP="006058A8" w:rsidR="006058A8">
      <w:pPr>
        <w:spacing w:lineRule="auto" w:line="240" w:after="0"/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58A8" w:rsidP="006058A8" w:rsidR="006058A8">
      <w:pPr>
        <w:spacing w:lineRule="auto" w:line="240" w:after="0"/>
      </w:pPr>
      <w:r>
        <w:rPr>
          <w:rFonts w:eastAsia="MS Mincho"/>
          <w:szCs w:val="24"/>
        </w:rPr>
        <w:t>REPUBLIKA HRVATSKA</w:t>
      </w:r>
    </w:p>
    <w:p w:rsidRDefault="006058A8" w:rsidP="006058A8" w:rsidR="006058A8">
      <w:pPr>
        <w:spacing w:lineRule="auto" w:line="240" w:after="0"/>
      </w:pPr>
      <w:r>
        <w:rPr>
          <w:rFonts w:eastAsia="MS Mincho"/>
          <w:szCs w:val="24"/>
        </w:rPr>
        <w:t>TRGOVAČKI SUD U RIJECI</w:t>
      </w:r>
    </w:p>
    <w:p w:rsidRDefault="006058A8" w:rsidP="006058A8" w:rsidR="00895F8A" w:rsidRPr="006058A8">
      <w:pPr>
        <w:spacing w:lineRule="auto" w:line="240" w:after="0"/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0D1D2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97418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0D1D2B">
        <w:rPr>
          <w:rFonts w:eastAsia="Times New Roman" w:hAnsi="Times New Roman" w:ascii="Times New Roman"/>
          <w:sz w:val="24"/>
          <w:szCs w:val="24"/>
        </w:rPr>
        <w:t xml:space="preserve">Trgovački sud u </w:t>
      </w:r>
      <w:r w:rsidRPr="00974185">
        <w:rPr>
          <w:rFonts w:eastAsia="Times New Roman" w:hAnsi="Times New Roman" w:ascii="Times New Roman"/>
          <w:sz w:val="24"/>
          <w:szCs w:val="24"/>
        </w:rPr>
        <w:t>Rijeci,</w:t>
      </w:r>
      <w:r w:rsidR="000E1B51" w:rsidRPr="00974185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974185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974185">
        <w:rPr>
          <w:rFonts w:eastAsia="Times New Roman" w:hAnsi="Times New Roman" w:ascii="Times New Roman"/>
          <w:sz w:val="24"/>
          <w:szCs w:val="24"/>
        </w:rPr>
        <w:t>Nataši Malvich</w:t>
      </w:r>
      <w:r w:rsidRPr="00974185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7308B2" w:rsidRPr="0097418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74185" w:rsidRPr="00974185">
        <w:rPr>
          <w:rFonts w:hAnsi="Times New Roman" w:ascii="Times New Roman"/>
          <w:sz w:val="24"/>
          <w:szCs w:val="24"/>
        </w:rPr>
        <w:t>PEJIĆ jednostavno društvo s ograničenom odgovornošću za čišćenje svih vrsta objekata i turizam, Baška, Jurandvor 1/A, OIB: 40521900152</w:t>
      </w:r>
      <w:r w:rsidR="007308B2" w:rsidRPr="00974185">
        <w:rPr>
          <w:rFonts w:eastAsia="Times New Roman" w:hAnsi="Times New Roman" w:ascii="Times New Roman"/>
          <w:sz w:val="24"/>
          <w:szCs w:val="24"/>
        </w:rPr>
        <w:t xml:space="preserve">, </w:t>
      </w:r>
      <w:r w:rsidR="00777F55" w:rsidRPr="00974185">
        <w:rPr>
          <w:rFonts w:eastAsia="Times New Roman" w:hAnsi="Times New Roman" w:ascii="Times New Roman"/>
          <w:sz w:val="24"/>
          <w:szCs w:val="24"/>
        </w:rPr>
        <w:t>MBS</w:t>
      </w:r>
      <w:r w:rsidR="00974185" w:rsidRPr="00974185">
        <w:rPr>
          <w:rFonts w:eastAsia="Times New Roman" w:hAnsi="Times New Roman" w:ascii="Times New Roman"/>
          <w:sz w:val="24"/>
          <w:szCs w:val="24"/>
        </w:rPr>
        <w:t>: 040341617</w:t>
      </w:r>
      <w:r w:rsidR="00777F55" w:rsidRPr="00974185">
        <w:rPr>
          <w:rFonts w:eastAsia="Times New Roman" w:hAnsi="Times New Roman" w:ascii="Times New Roman"/>
          <w:sz w:val="24"/>
          <w:szCs w:val="24"/>
        </w:rPr>
        <w:t>, dana</w:t>
      </w:r>
      <w:r w:rsidR="0054461D">
        <w:rPr>
          <w:rFonts w:eastAsia="Times New Roman" w:hAnsi="Times New Roman" w:ascii="Times New Roman"/>
          <w:sz w:val="24"/>
          <w:szCs w:val="24"/>
        </w:rPr>
        <w:t xml:space="preserve"> 9. siječnja</w:t>
      </w:r>
      <w:r w:rsidR="00777F55" w:rsidRPr="00974185">
        <w:rPr>
          <w:rFonts w:eastAsia="Times New Roman" w:hAnsi="Times New Roman" w:ascii="Times New Roman"/>
          <w:sz w:val="24"/>
          <w:szCs w:val="24"/>
        </w:rPr>
        <w:t xml:space="preserve"> 2017. godine</w:t>
      </w:r>
    </w:p>
    <w:p w:rsidRDefault="00777F55" w:rsidP="00777F55" w:rsidR="00777F55" w:rsidRPr="00A60CF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74185" w:rsidRPr="00974185">
        <w:rPr>
          <w:rFonts w:hAnsi="Times New Roman" w:ascii="Times New Roman"/>
          <w:sz w:val="24"/>
          <w:szCs w:val="24"/>
        </w:rPr>
        <w:t>PEJIĆ jednostavno društvo s ograničenom odgovornošću za čišćenje svih vrsta objekata i turizam, Baška, Jurandvor 1/A, OIB: 40521900152</w:t>
      </w:r>
      <w:r w:rsidR="00974185" w:rsidRPr="00974185">
        <w:rPr>
          <w:rFonts w:eastAsia="Times New Roman" w:hAnsi="Times New Roman" w:ascii="Times New Roman"/>
          <w:sz w:val="24"/>
          <w:szCs w:val="24"/>
        </w:rPr>
        <w:t>, MBS: 040341617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 xml:space="preserve">Stečajni postupak otvoren je dana </w:t>
      </w:r>
      <w:r w:rsidR="0054461D">
        <w:rPr>
          <w:rFonts w:eastAsia="Times New Roman" w:hAnsi="Times New Roman" w:ascii="Times New Roman"/>
          <w:sz w:val="24"/>
          <w:szCs w:val="24"/>
        </w:rPr>
        <w:t xml:space="preserve">9. siječnja </w:t>
      </w:r>
      <w:r>
        <w:rPr>
          <w:rFonts w:eastAsia="Times New Roman" w:hAnsi="Times New Roman" w:ascii="Times New Roman"/>
          <w:sz w:val="24"/>
          <w:szCs w:val="24"/>
        </w:rPr>
        <w:t>2017. godine u 1</w:t>
      </w:r>
      <w:r w:rsidR="0054461D">
        <w:rPr>
          <w:rFonts w:eastAsia="Times New Roman" w:hAnsi="Times New Roman" w:ascii="Times New Roman"/>
          <w:sz w:val="24"/>
          <w:szCs w:val="24"/>
        </w:rPr>
        <w:t>5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sati i </w:t>
      </w:r>
      <w:r>
        <w:rPr>
          <w:rFonts w:eastAsia="Times New Roman" w:hAnsi="Times New Roman" w:ascii="Times New Roman"/>
          <w:sz w:val="24"/>
          <w:szCs w:val="24"/>
        </w:rPr>
        <w:t>00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>Za stečajnog upravitelja imenuje se</w:t>
      </w:r>
      <w:r w:rsidR="0054461D">
        <w:rPr>
          <w:rFonts w:eastAsia="Times New Roman" w:hAnsi="Times New Roman" w:ascii="Times New Roman"/>
          <w:sz w:val="24"/>
          <w:szCs w:val="24"/>
        </w:rPr>
        <w:t xml:space="preserve"> Krešimir Fučkar iz Sladojevca, Braće Radića 63, OIB: 01195634741</w:t>
      </w:r>
      <w:r w:rsidRPr="00582809">
        <w:rPr>
          <w:rFonts w:eastAsia="Times New Roman" w:hAnsi="Times New Roman" w:ascii="Times New Roman"/>
          <w:sz w:val="24"/>
          <w:szCs w:val="24"/>
        </w:rPr>
        <w:t xml:space="preserve">.  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74185" w:rsidRPr="00974185">
        <w:rPr>
          <w:rFonts w:hAnsi="Times New Roman" w:ascii="Times New Roman"/>
          <w:sz w:val="24"/>
          <w:szCs w:val="24"/>
        </w:rPr>
        <w:t>PEJIĆ jednostavno društvo s ograničenom odgovornošću za čišćenje svih vrsta objekata i turizam, Baška, Jurandvor 1/A, OIB: 40521900152</w:t>
      </w:r>
      <w:r w:rsidR="00974185" w:rsidRPr="00974185">
        <w:rPr>
          <w:rFonts w:eastAsia="Times New Roman" w:hAnsi="Times New Roman" w:ascii="Times New Roman"/>
          <w:sz w:val="24"/>
          <w:szCs w:val="24"/>
        </w:rPr>
        <w:t>, MBS: 040341617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974185">
        <w:rPr>
          <w:rFonts w:eastAsia="Times New Roman" w:hAnsi="Times New Roman" w:ascii="Times New Roman"/>
          <w:sz w:val="24"/>
          <w:szCs w:val="24"/>
        </w:rPr>
        <w:t>30</w:t>
      </w:r>
      <w:r w:rsidR="006B1DAB">
        <w:rPr>
          <w:rFonts w:eastAsia="Times New Roman" w:hAnsi="Times New Roman" w:ascii="Times New Roman"/>
          <w:sz w:val="24"/>
          <w:szCs w:val="24"/>
        </w:rPr>
        <w:t>. rujna</w:t>
      </w:r>
      <w:r>
        <w:rPr>
          <w:rFonts w:eastAsia="Times New Roman" w:hAnsi="Times New Roman" w:ascii="Times New Roman"/>
          <w:sz w:val="24"/>
          <w:szCs w:val="24"/>
        </w:rPr>
        <w:t xml:space="preserve"> 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74185" w:rsidRPr="00974185">
        <w:rPr>
          <w:rFonts w:hAnsi="Times New Roman" w:ascii="Times New Roman"/>
          <w:sz w:val="24"/>
          <w:szCs w:val="24"/>
        </w:rPr>
        <w:t>PEJIĆ jednostavno društvo s ograničenom odgovornošću za čišćenje svih vrsta objekata i turizam, Baška, Jurandvor 1/A, OIB: 40521900152</w:t>
      </w:r>
      <w:r w:rsidR="00974185" w:rsidRPr="00974185">
        <w:rPr>
          <w:rFonts w:eastAsia="Times New Roman" w:hAnsi="Times New Roman" w:ascii="Times New Roman"/>
          <w:sz w:val="24"/>
          <w:szCs w:val="24"/>
        </w:rPr>
        <w:t>, MBS: 040341617</w:t>
      </w:r>
      <w:r w:rsidRPr="00A31BBA">
        <w:rPr>
          <w:rFonts w:eastAsia="Times New Roman" w:hAnsi="Times New Roman" w:ascii="Times New Roman"/>
          <w:sz w:val="24"/>
          <w:szCs w:val="24"/>
        </w:rPr>
        <w:t>,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570550">
        <w:rPr>
          <w:rFonts w:eastAsia="Times New Roman" w:hAnsi="Times New Roman" w:ascii="Times New Roman"/>
          <w:sz w:val="24"/>
          <w:szCs w:val="24"/>
        </w:rPr>
        <w:t>19. listopada</w:t>
      </w:r>
      <w:r>
        <w:rPr>
          <w:rFonts w:eastAsia="Times New Roman" w:hAnsi="Times New Roman" w:ascii="Times New Roman"/>
          <w:sz w:val="24"/>
          <w:szCs w:val="24"/>
        </w:rPr>
        <w:t xml:space="preserve"> 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 xml:space="preserve">predujmiti sredstva za namirenje troškova postupka, uz upozorenje na pravne posljedice nepodnošenja istoga. 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="0054461D">
        <w:rPr>
          <w:rFonts w:eastAsia="Times New Roman" w:hAnsi="Times New Roman" w:ascii="Times New Roman"/>
          <w:sz w:val="24"/>
          <w:szCs w:val="24"/>
        </w:rPr>
        <w:t>9. siječnja</w:t>
      </w:r>
      <w:r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777F55" w:rsidP="00777F55" w:rsidR="00777F55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777F55" w:rsidP="00777F55" w:rsidR="00777F55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777F55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6058A8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0D1D2B">
      <w:rPr>
        <w:rFonts w:eastAsia="Times New Roman" w:hAnsi="Times New Roman" w:ascii="Times New Roman"/>
        <w:sz w:val="24"/>
        <w:szCs w:val="24"/>
        <w:lang w:eastAsia="hr-HR"/>
      </w:rPr>
      <w:t>14</w:t>
    </w:r>
    <w:r w:rsidR="00974185">
      <w:rPr>
        <w:rFonts w:eastAsia="Times New Roman" w:hAnsi="Times New Roman" w:ascii="Times New Roman"/>
        <w:sz w:val="24"/>
        <w:szCs w:val="24"/>
        <w:lang w:eastAsia="hr-HR"/>
      </w:rPr>
      <w:t>36</w:t>
    </w:r>
    <w:r w:rsidR="001B0C77">
      <w:rPr>
        <w:rFonts w:eastAsia="Times New Roman" w:hAnsi="Times New Roman" w:ascii="Times New Roman"/>
        <w:sz w:val="24"/>
        <w:szCs w:val="24"/>
        <w:lang w:eastAsia="hr-HR"/>
      </w:rPr>
      <w:t>/2016-6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E64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1074B0"/>
    <w:rsid w:val="00112FD1"/>
    <w:rsid w:val="00122C4C"/>
    <w:rsid w:val="001473A2"/>
    <w:rsid w:val="00150A62"/>
    <w:rsid w:val="00172EE0"/>
    <w:rsid w:val="00173717"/>
    <w:rsid w:val="001764FF"/>
    <w:rsid w:val="001B0263"/>
    <w:rsid w:val="001B0C77"/>
    <w:rsid w:val="001B636E"/>
    <w:rsid w:val="00217A52"/>
    <w:rsid w:val="00226574"/>
    <w:rsid w:val="00227AC9"/>
    <w:rsid w:val="00230B14"/>
    <w:rsid w:val="002349B3"/>
    <w:rsid w:val="002371D6"/>
    <w:rsid w:val="002522C0"/>
    <w:rsid w:val="00272D47"/>
    <w:rsid w:val="002A1FCF"/>
    <w:rsid w:val="002C6148"/>
    <w:rsid w:val="002F1E15"/>
    <w:rsid w:val="002F7A21"/>
    <w:rsid w:val="00312017"/>
    <w:rsid w:val="003146C8"/>
    <w:rsid w:val="00316FF2"/>
    <w:rsid w:val="00320E9C"/>
    <w:rsid w:val="00322F12"/>
    <w:rsid w:val="0034019B"/>
    <w:rsid w:val="003474C9"/>
    <w:rsid w:val="0035116D"/>
    <w:rsid w:val="00354455"/>
    <w:rsid w:val="00361861"/>
    <w:rsid w:val="0036545D"/>
    <w:rsid w:val="003841AB"/>
    <w:rsid w:val="0038787B"/>
    <w:rsid w:val="003937F9"/>
    <w:rsid w:val="003A2A2F"/>
    <w:rsid w:val="003C4FF5"/>
    <w:rsid w:val="003E2685"/>
    <w:rsid w:val="00426FB0"/>
    <w:rsid w:val="00465414"/>
    <w:rsid w:val="004A5F9A"/>
    <w:rsid w:val="004B10F0"/>
    <w:rsid w:val="004C68D2"/>
    <w:rsid w:val="004E4FBE"/>
    <w:rsid w:val="004F790C"/>
    <w:rsid w:val="00505DED"/>
    <w:rsid w:val="00543265"/>
    <w:rsid w:val="0054461D"/>
    <w:rsid w:val="00546716"/>
    <w:rsid w:val="00554030"/>
    <w:rsid w:val="00570550"/>
    <w:rsid w:val="005761F3"/>
    <w:rsid w:val="00582809"/>
    <w:rsid w:val="005A7ED7"/>
    <w:rsid w:val="005B0142"/>
    <w:rsid w:val="005B4D89"/>
    <w:rsid w:val="005B509F"/>
    <w:rsid w:val="005B6E0E"/>
    <w:rsid w:val="005E4A25"/>
    <w:rsid w:val="005F1B2F"/>
    <w:rsid w:val="006058A8"/>
    <w:rsid w:val="00627837"/>
    <w:rsid w:val="00633A1C"/>
    <w:rsid w:val="006510C4"/>
    <w:rsid w:val="006528AF"/>
    <w:rsid w:val="006B004A"/>
    <w:rsid w:val="006B1DAB"/>
    <w:rsid w:val="006B5AE6"/>
    <w:rsid w:val="006D249A"/>
    <w:rsid w:val="00701B45"/>
    <w:rsid w:val="007022B5"/>
    <w:rsid w:val="0071014D"/>
    <w:rsid w:val="00712FFC"/>
    <w:rsid w:val="00723B19"/>
    <w:rsid w:val="007308B2"/>
    <w:rsid w:val="00742B9C"/>
    <w:rsid w:val="0075031D"/>
    <w:rsid w:val="00777F55"/>
    <w:rsid w:val="00793264"/>
    <w:rsid w:val="00793E05"/>
    <w:rsid w:val="007F7993"/>
    <w:rsid w:val="00803AE6"/>
    <w:rsid w:val="008118FF"/>
    <w:rsid w:val="00853F21"/>
    <w:rsid w:val="00872C40"/>
    <w:rsid w:val="00895F8A"/>
    <w:rsid w:val="008C7805"/>
    <w:rsid w:val="008F072F"/>
    <w:rsid w:val="008F298A"/>
    <w:rsid w:val="0091002A"/>
    <w:rsid w:val="00922D05"/>
    <w:rsid w:val="00963E5D"/>
    <w:rsid w:val="00974185"/>
    <w:rsid w:val="009955B2"/>
    <w:rsid w:val="00995CD2"/>
    <w:rsid w:val="00A31BBA"/>
    <w:rsid w:val="00A409F8"/>
    <w:rsid w:val="00A53CF3"/>
    <w:rsid w:val="00A60CFF"/>
    <w:rsid w:val="00AB2DBE"/>
    <w:rsid w:val="00AE5848"/>
    <w:rsid w:val="00AE7EC5"/>
    <w:rsid w:val="00B53903"/>
    <w:rsid w:val="00B61241"/>
    <w:rsid w:val="00B938B4"/>
    <w:rsid w:val="00BA5F64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13CD5"/>
    <w:rsid w:val="00C5797D"/>
    <w:rsid w:val="00C75993"/>
    <w:rsid w:val="00CB4FD5"/>
    <w:rsid w:val="00CB6D05"/>
    <w:rsid w:val="00CC31DF"/>
    <w:rsid w:val="00D61B44"/>
    <w:rsid w:val="00D65AAE"/>
    <w:rsid w:val="00D70636"/>
    <w:rsid w:val="00D75A73"/>
    <w:rsid w:val="00D81B28"/>
    <w:rsid w:val="00D9795A"/>
    <w:rsid w:val="00DB01B0"/>
    <w:rsid w:val="00DB4499"/>
    <w:rsid w:val="00DB4A5C"/>
    <w:rsid w:val="00E4439B"/>
    <w:rsid w:val="00E65BF5"/>
    <w:rsid w:val="00E90939"/>
    <w:rsid w:val="00EA15CC"/>
    <w:rsid w:val="00F308B5"/>
    <w:rsid w:val="00F30C17"/>
    <w:rsid w:val="00F51CF8"/>
    <w:rsid w:val="00F66902"/>
    <w:rsid w:val="00F804C1"/>
    <w:rsid w:val="00FA4A0F"/>
    <w:rsid w:val="00FB4931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58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8A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8A8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8A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8A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58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8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8A8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8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8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1436</izvorni_sadrzaj>
    <derivirana_varijabla naziv="DomainObject.Predmet.Broj_1">1436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St-1436/2016</izvorni_sadrzaj>
    <derivirana_varijabla naziv="DomainObject.Predmet.OznakaBroj_1">St-1436/2016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PEJIĆ jednostavno društvo s ograničenom odgovornošću za čišćenje svih vrsta objekata i turizam</izvorni_sadrzaj>
    <derivirana_varijabla naziv="DomainObject.Predmet.ProtustrankaFormated_1">  PEJIĆ jednostavno društvo s ograničenom odgovornošću za čišćenje svih vrsta objekata i turizam</derivirana_varijabla>
  </DomainObject.Predmet.ProtustrankaFormated>
  <DomainObject.Predmet.ProtustrankaFormatedOIB>
    <izvorni_sadrzaj>  PEJIĆ jednostavno društvo s ograničenom odgovornošću za čišćenje svih vrsta objekata i turizam, OIB 40521900152</izvorni_sadrzaj>
    <derivirana_varijabla naziv="DomainObject.Predmet.ProtustrankaFormatedOIB_1">  PEJIĆ jednostavno društvo s ograničenom odgovornošću za čišćenje svih vrsta objekata i turizam, OIB 40521900152</derivirana_varijabla>
  </DomainObject.Predmet.ProtustrankaFormatedOIB>
  <DomainObject.Predmet.ProtustrankaFormatedWithAdress>
    <izvorni_sadrzaj> PEJIĆ jednostavno društvo s ograničenom odgovornošću za čišćenje svih vrsta objekata i turizam, Jurandvor 1a, 51523 Baška</izvorni_sadrzaj>
    <derivirana_varijabla naziv="DomainObject.Predmet.ProtustrankaFormatedWithAdress_1"> PEJIĆ jednostavno društvo s ograničenom odgovornošću za čišćenje svih vrsta objekata i turizam, Jurandvor 1a, 51523 Baška</derivirana_varijabla>
  </DomainObject.Predmet.ProtustrankaFormatedWithAdress>
  <DomainObject.Predmet.ProtustrankaFormatedWithAdressOIB>
    <izvorni_sadrzaj> PEJIĆ jednostavno društvo s ograničenom odgovornošću za čišćenje svih vrsta objekata i turizam, OIB 40521900152, Jurandvor 1a, 51523 Baška</izvorni_sadrzaj>
    <derivirana_varijabla naziv="DomainObject.Predmet.ProtustrankaFormatedWithAdressOIB_1"> PEJIĆ jednostavno društvo s ograničenom odgovornošću za čišćenje svih vrsta objekata i turizam, OIB 40521900152, Jurandvor 1a, 51523 Baška</derivirana_varijabla>
  </DomainObject.Predmet.ProtustrankaFormatedWithAdressOIB>
  <DomainObject.Predmet.ProtustrankaWithAdress>
    <izvorni_sadrzaj>PEJIĆ jednostavno društvo s ograničenom odgovornošću za čišćenje svih vrsta objekata i turizam Jurandvor 1a, 51523 Baška</izvorni_sadrzaj>
    <derivirana_varijabla naziv="DomainObject.Predmet.ProtustrankaWithAdress_1">PEJIĆ jednostavno društvo s ograničenom odgovornošću za čišćenje svih vrsta objekata i turizam Jurandvor 1a, 51523 Baška</derivirana_varijabla>
  </DomainObject.Predmet.ProtustrankaWithAdress>
  <DomainObject.Predmet.ProtustrankaWithAdressOIB>
    <izvorni_sadrzaj>PEJIĆ jednostavno društvo s ograničenom odgovornošću za čišćenje svih vrsta objekata i turizam, OIB 40521900152, Jurandvor 1a, 51523 Baška</izvorni_sadrzaj>
    <derivirana_varijabla naziv="DomainObject.Predmet.ProtustrankaWithAdressOIB_1">PEJIĆ jednostavno društvo s ograničenom odgovornošću za čišćenje svih vrsta objekata i turizam, OIB 40521900152, Jurandvor 1a, 51523 Baška</derivirana_varijabla>
  </DomainObject.Predmet.ProtustrankaWithAdressOIB>
  <DomainObject.Predmet.ProtustrankaNazivFormated>
    <izvorni_sadrzaj>PEJIĆ jednostavno društvo s ograničenom odgovornošću za čišćenje svih vrsta objekata i turizam</izvorni_sadrzaj>
    <derivirana_varijabla naziv="DomainObject.Predmet.ProtustrankaNazivFormated_1">PEJIĆ jednostavno društvo s ograničenom odgovornošću za čišćenje svih vrsta objekata i turizam</derivirana_varijabla>
  </DomainObject.Predmet.ProtustrankaNazivFormated>
  <DomainObject.Predmet.ProtustrankaNazivFormatedOIB>
    <izvorni_sadrzaj>PEJIĆ jednostavno društvo s ograničenom odgovornošću za čišćenje svih vrsta objekata i turizam, OIB 40521900152</izvorni_sadrzaj>
    <derivirana_varijabla naziv="DomainObject.Predmet.ProtustrankaNazivFormatedOIB_1">PEJIĆ jednostavno društvo s ograničenom odgovornošću za čišćenje svih vrsta objekata i turizam, OIB 40521900152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PEJIĆ jednostavno društvo s ograničenom odgovornošću za čišćenje svih vrsta objekata i turizam</item>
    </izvorni_sadrzaj>
    <derivirana_varijabla naziv="DomainObject.Predmet.ProtuStrankaListFormated_1">
      <item>PEJIĆ jednostavno društvo s ograničenom odgovornošću za čišćenje svih vrsta objekata i turizam</item>
    </derivirana_varijabla>
  </DomainObject.Predmet.ProtuStrankaListFormated>
  <DomainObject.Predmet.ProtuStrankaListFormatedOIB>
    <izvorni_sadrzaj>
      <item>PEJIĆ jednostavno društvo s ograničenom odgovornošću za čišćenje svih vrsta objekata i turizam, OIB 40521900152</item>
    </izvorni_sadrzaj>
    <derivirana_varijabla naziv="DomainObject.Predmet.ProtuStrankaListFormatedOIB_1">
      <item>PEJIĆ jednostavno društvo s ograničenom odgovornošću za čišćenje svih vrsta objekata i turizam, OIB 40521900152</item>
    </derivirana_varijabla>
  </DomainObject.Predmet.ProtuStrankaListFormatedOIB>
  <DomainObject.Predmet.ProtuStrankaListFormatedWithAdress>
    <izvorni_sadrzaj>
      <item>PEJIĆ jednostavno društvo s ograničenom odgovornošću za čišćenje svih vrsta objekata i turizam, Jurandvor 1a, 51523 Baška</item>
    </izvorni_sadrzaj>
    <derivirana_varijabla naziv="DomainObject.Predmet.ProtuStrankaListFormatedWithAdress_1">
      <item>PEJIĆ jednostavno društvo s ograničenom odgovornošću za čišćenje svih vrsta objekata i turizam, Jurandvor 1a, 51523 Baška</item>
    </derivirana_varijabla>
  </DomainObject.Predmet.ProtuStrankaListFormatedWithAdress>
  <DomainObject.Predmet.ProtuStrankaListFormatedWithAdressOIB>
    <izvorni_sadrzaj>
      <item>PEJIĆ jednostavno društvo s ograničenom odgovornošću za čišćenje svih vrsta objekata i turizam, OIB 40521900152, Jurandvor 1a, 51523 Baška</item>
    </izvorni_sadrzaj>
    <derivirana_varijabla naziv="DomainObject.Predmet.ProtuStrankaListFormatedWithAdressOIB_1">
      <item>PEJIĆ jednostavno društvo s ograničenom odgovornošću za čišćenje svih vrsta objekata i turizam, OIB 40521900152, Jurandvor 1a, 51523 Baška</item>
    </derivirana_varijabla>
  </DomainObject.Predmet.ProtuStrankaListFormatedWithAdressOIB>
  <DomainObject.Predmet.ProtuStrankaListNazivFormated>
    <izvorni_sadrzaj>
      <item>PEJIĆ jednostavno društvo s ograničenom odgovornošću za čišćenje svih vrsta objekata i turizam</item>
    </izvorni_sadrzaj>
    <derivirana_varijabla naziv="DomainObject.Predmet.ProtuStrankaListNazivFormated_1">
      <item>PEJIĆ jednostavno društvo s ograničenom odgovornošću za čišćenje svih vrsta objekata i turizam</item>
    </derivirana_varijabla>
  </DomainObject.Predmet.ProtuStrankaListNazivFormated>
  <DomainObject.Predmet.ProtuStrankaListNazivFormatedOIB>
    <izvorni_sadrzaj>
      <item>PEJIĆ jednostavno društvo s ograničenom odgovornošću za čišćenje svih vrsta objekata i turizam, OIB 40521900152</item>
    </izvorni_sadrzaj>
    <derivirana_varijabla naziv="DomainObject.Predmet.ProtuStrankaListNazivFormatedOIB_1">
      <item>PEJIĆ jednostavno društvo s ograničenom odgovornošću za čišćenje svih vrsta objekata i turizam, OIB 40521900152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PEJIĆ jednostavno društvo s ograničenom odgovornošću za čišćenje svih vrsta objekata i turizam</izvorni_sadrzaj>
    <derivirana_varijabla naziv="DomainObject.Predmet.ProtustrankaIDrugi_1">PEJIĆ jednostavno društvo s ograničenom odgovornošću za čišćenje svih vrsta objekata i turizam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PEJIĆ jednostavno društvo s ograničenom odgovornošću za čišćenje svih vrsta objekata i turizam, OIB 40521900152, Jurandvor 1a, 51523 Baška</izvorni_sadrzaj>
    <derivirana_varijabla naziv="DomainObject.Predmet.ProtustrankaIDrugiAdressOIB_1">PEJIĆ jednostavno društvo s ograničenom odgovornošću za čišćenje svih vrsta objekata i turizam, OIB 40521900152, Jurandvor 1a,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PEJIĆ jednostavno društvo s ograničenom odgovornošću za čišćenje svih vrsta objekata i turizam</item>
    </izvorni_sadrzaj>
    <derivirana_varijabla naziv="DomainObject.Predmet.SudioniciListNaziv_1">
      <item>FINA  Rijeka</item>
      <item>PEJIĆ jednostavno društvo s ograničenom odgovornošću za čišćenje svih vrsta objekata i turizam</item>
    </derivirana_varijabla>
  </DomainObject.Predmet.SudioniciListNaziv>
  <DomainObject.Predmet.SudioniciListAdressOIB>
    <izvorni_sadrzaj>
      <item>FINA  Rijeka, OIB 85821130368, Frana Kurelca 8,51000 Rijeka</item>
      <item>PEJIĆ jednostavno društvo s ograničenom odgovornošću za čišćenje svih vrsta objekata i turizam, OIB 40521900152, Jurandvor 1a,51523 Baška</item>
    </izvorni_sadrzaj>
    <derivirana_varijabla naziv="DomainObject.Predmet.SudioniciListAdressOIB_1">
      <item>FINA  Rijeka, OIB 85821130368, Frana Kurelca 8,51000 Rijeka</item>
      <item>PEJIĆ jednostavno društvo s ograničenom odgovornošću za čišćenje svih vrsta objekata i turizam, OIB 40521900152, Jurandvor 1a,51523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40521900152</item>
    </izvorni_sadrzaj>
    <derivirana_varijabla naziv="DomainObject.Predmet.SudioniciListNazivOIB_1">
      <item>, OIB 85821130368</item>
      <item>, OIB 40521900152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2739</properties:Characters>
  <properties:Lines>94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2016-12-29T12:52:00Z</dcterms:created>
  <dc:creator>Sanela Uzelac</dc:creator>
  <cp:lastModifiedBy>Barbara Slavujević</cp:lastModifiedBy>
  <cp:lastPrinted>2016-10-21T11:35:00Z</cp:lastPrinted>
  <dcterms:modified xmlns:xsi="http://www.w3.org/2001/XMLSchema-instance" xsi:type="dcterms:W3CDTF">2017-01-09T13:28:00Z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