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90a6" w14:paraId="f0390a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E27785">
        <w:t>3</w:t>
      </w:r>
      <w:r w:rsidR="009B2325">
        <w:t>90</w:t>
      </w:r>
      <w:r>
        <w:t>/201</w:t>
      </w:r>
      <w:r w:rsidR="004B7268">
        <w:t>6</w:t>
      </w:r>
      <w:r>
        <w:t>-</w:t>
      </w:r>
      <w:r w:rsidR="009B2325">
        <w:t>10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906DA2">
      <w:r>
        <w:t xml:space="preserve">      TRGOVAČKI SUD U OSIJEKU STALNA SLUŽBA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9B2325">
        <w:t>IVANKA UGOSTITELJSTVO d.o.o.</w:t>
      </w:r>
      <w:r w:rsidR="00E27785">
        <w:t>,</w:t>
      </w:r>
      <w:r>
        <w:t xml:space="preserve"> OIB: </w:t>
      </w:r>
      <w:r w:rsidR="009B2325">
        <w:t>15042025443</w:t>
      </w:r>
      <w:r>
        <w:t xml:space="preserve"> sa sjedištem </w:t>
      </w:r>
      <w:r w:rsidR="004B7268">
        <w:t xml:space="preserve">u </w:t>
      </w:r>
      <w:r w:rsidR="009B2325">
        <w:t>Posavska 18 I,</w:t>
      </w:r>
      <w:r w:rsidR="004D5E0B">
        <w:t xml:space="preserve"> </w:t>
      </w:r>
      <w:r w:rsidR="009B2325">
        <w:t xml:space="preserve">44272 </w:t>
      </w:r>
      <w:proofErr w:type="spellStart"/>
      <w:r w:rsidR="009B2325">
        <w:t>Lekenik</w:t>
      </w:r>
      <w:proofErr w:type="spellEnd"/>
      <w:r>
        <w:t xml:space="preserve">, dana </w:t>
      </w:r>
      <w:r w:rsidR="004B7268">
        <w:t>2</w:t>
      </w:r>
      <w:r w:rsidR="00AA0F1B">
        <w:t>5</w:t>
      </w:r>
      <w:r>
        <w:t xml:space="preserve">. </w:t>
      </w:r>
      <w:r w:rsidR="004B7268">
        <w:t>kolovoza</w:t>
      </w:r>
      <w:r>
        <w:t xml:space="preserve">  2016.</w:t>
      </w:r>
    </w:p>
    <w:p w:rsidRDefault="009B2325" w:rsidP="004B7268" w:rsidR="009B2325"/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9B2325">
        <w:t xml:space="preserve">IVANKA UGOSTITELJSTVO d.o.o., OIB: 15042025443 sa sjedištem u Posavska 18 I, 44272 </w:t>
      </w:r>
      <w:proofErr w:type="spellStart"/>
      <w:r w:rsidR="009B2325">
        <w:t>Lekenik</w:t>
      </w:r>
      <w:proofErr w:type="spellEnd"/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9B2325">
        <w:t>Nada Reljić</w:t>
      </w:r>
      <w:r w:rsidR="000875F3" w:rsidRPr="00266CB6">
        <w:t xml:space="preserve">, </w:t>
      </w:r>
      <w:r w:rsidR="00B87157">
        <w:t xml:space="preserve"> </w:t>
      </w:r>
      <w:r w:rsidR="009B2325">
        <w:t>Naselje A. Hebranga 7/9</w:t>
      </w:r>
      <w:r w:rsidR="000875F3" w:rsidRPr="00266CB6">
        <w:t>,</w:t>
      </w:r>
      <w:r w:rsidR="009B2325">
        <w:t xml:space="preserve"> Slavonski Brod</w:t>
      </w:r>
      <w:r w:rsidR="00213589">
        <w:t xml:space="preserve">, </w:t>
      </w:r>
      <w:r w:rsidR="00454574">
        <w:t xml:space="preserve"> </w:t>
      </w:r>
      <w:r w:rsidR="000875F3" w:rsidRPr="00266CB6">
        <w:t xml:space="preserve"> OIB: </w:t>
      </w:r>
      <w:r w:rsidR="009B2325">
        <w:t>63776354688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9B2325">
        <w:t xml:space="preserve">IVANKA UGOSTITELJSTVO d.o.o., OIB: 15042025443 sa sjedištem u Posavska 18 I, 44272 </w:t>
      </w:r>
      <w:proofErr w:type="spellStart"/>
      <w:r w:rsidR="009B2325">
        <w:t>Lekenik</w:t>
      </w:r>
      <w:proofErr w:type="spellEnd"/>
      <w:r w:rsidR="00213589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9B2325">
        <w:t>23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957BD8" w:rsidP="007D0C9A" w:rsidR="00957BD8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AA0F1B">
        <w:t>5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9B2325">
        <w:t xml:space="preserve">Branko </w:t>
      </w:r>
      <w:proofErr w:type="spellStart"/>
      <w:r w:rsidR="009B2325">
        <w:t>Štibrić</w:t>
      </w:r>
      <w:proofErr w:type="spellEnd"/>
      <w:r w:rsidR="009B2325">
        <w:t xml:space="preserve">, Cerje </w:t>
      </w:r>
      <w:proofErr w:type="spellStart"/>
      <w:r w:rsidR="009B2325">
        <w:t>Letovanićko</w:t>
      </w:r>
      <w:proofErr w:type="spellEnd"/>
      <w:r w:rsidR="009B2325">
        <w:t xml:space="preserve"> 39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47BFA">
        <w:rPr>
          <w:b/>
          <w:sz w:val="22"/>
          <w:szCs w:val="22"/>
        </w:rPr>
        <w:t>5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E42EE"/>
    <w:rsid w:val="000F1B14"/>
    <w:rsid w:val="00191E61"/>
    <w:rsid w:val="001D7A27"/>
    <w:rsid w:val="001F10A4"/>
    <w:rsid w:val="00213589"/>
    <w:rsid w:val="00245422"/>
    <w:rsid w:val="00266CB6"/>
    <w:rsid w:val="00396F19"/>
    <w:rsid w:val="003E051E"/>
    <w:rsid w:val="004249F8"/>
    <w:rsid w:val="00454574"/>
    <w:rsid w:val="004B7268"/>
    <w:rsid w:val="004D5E0B"/>
    <w:rsid w:val="00516B32"/>
    <w:rsid w:val="005C4642"/>
    <w:rsid w:val="005E0E2A"/>
    <w:rsid w:val="006134D0"/>
    <w:rsid w:val="006553E1"/>
    <w:rsid w:val="006F122D"/>
    <w:rsid w:val="007A3E3B"/>
    <w:rsid w:val="007D0C9A"/>
    <w:rsid w:val="008D41BF"/>
    <w:rsid w:val="00906DA2"/>
    <w:rsid w:val="00957BD8"/>
    <w:rsid w:val="00992253"/>
    <w:rsid w:val="009B2325"/>
    <w:rsid w:val="009C72A9"/>
    <w:rsid w:val="009F715F"/>
    <w:rsid w:val="00AA0F1B"/>
    <w:rsid w:val="00AB144C"/>
    <w:rsid w:val="00AF5EB7"/>
    <w:rsid w:val="00B47BFA"/>
    <w:rsid w:val="00B846A6"/>
    <w:rsid w:val="00B87157"/>
    <w:rsid w:val="00BC5EEF"/>
    <w:rsid w:val="00BE7D72"/>
    <w:rsid w:val="00C25D83"/>
    <w:rsid w:val="00C74209"/>
    <w:rsid w:val="00D1420F"/>
    <w:rsid w:val="00E27785"/>
    <w:rsid w:val="00E73D85"/>
    <w:rsid w:val="00EA3826"/>
    <w:rsid w:val="00ED0554"/>
    <w:rsid w:val="00ED402A"/>
    <w:rsid w:val="00F066E6"/>
    <w:rsid w:val="00F30752"/>
    <w:rsid w:val="00F36876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cs="Tahoma" w:hAnsi="Tahoma" w:ascii="Tahoma"/>
      <w:sz w:val="16"/>
      <w:szCs w:val="16"/>
    </w:rPr>
  </w:style>
  <w:style w:customStyle="true" w:styleId="BalloonTextChar" w:type="character">
    <w:name w:val="Balloon Text Char"/>
    <w:basedOn w:val="DefaultParagraphFont"/>
    <w:link w:val="BalloonText"/>
    <w:rsid w:val="00F30752"/>
    <w:rPr>
      <w:rFonts w:cs="Tahoma" w:eastAsia="Calibri" w:hAnsi="Tahoma" w:asci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AF5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AF5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AF5E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BalloonText" w:type="paragraph">
    <w:name w:val="Balloon Text"/>
    <w:basedOn w:val="Normal"/>
    <w:link w:val="BalloonTextChar"/>
    <w:rsid w:val="00F30752"/>
    <w:rPr>
      <w:rFonts w:ascii="Tahoma" w:cs="Tahoma" w:hAnsi="Tahoma"/>
      <w:sz w:val="16"/>
      <w:szCs w:val="16"/>
    </w:rPr>
  </w:style>
  <w:style w:customStyle="1" w:styleId="BalloonTextChar" w:type="character">
    <w:name w:val="Balloon Text Char"/>
    <w:basedOn w:val="DefaultParagraphFont"/>
    <w:link w:val="BalloonText"/>
    <w:rsid w:val="00F30752"/>
    <w:rPr>
      <w:rFonts w:ascii="Tahoma" w:cs="Tahoma" w:eastAsia="Calibri" w:hAnsi="Tahoma"/>
      <w:sz w:val="16"/>
      <w:szCs w:val="16"/>
    </w:rPr>
  </w:style>
  <w:style w:styleId="PlaceholderText" w:type="character">
    <w:name w:val="Placeholder Text"/>
    <w:basedOn w:val="DefaultParagraphFont"/>
    <w:uiPriority w:val="99"/>
    <w:semiHidden/>
    <w:rsid w:val="00AF5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AF5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AF5E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St-1390/2016</izvorni_sadrzaj>
    <derivirana_varijabla naziv="DomainObject.Predmet.OznakaBroj_1">St-1390/2016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čl.11.ZS</izvorni_sadrzaj>
    <derivirana_varijabla naziv="DomainObject.Predmet.PrimjedbaSuca_1">čl.11.ZS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IVANKA UGOSTITELJSTVO d.o.o. za ugostiteljstvo i usluge</izvorni_sadrzaj>
    <derivirana_varijabla naziv="DomainObject.Predmet.ProtustrankaFormated_1">  IVANKA UGOSTITELJSTVO d.o.o. za ugostiteljstvo i usluge</derivirana_varijabla>
  </DomainObject.Predmet.ProtustrankaFormated>
  <DomainObject.Predmet.ProtustrankaFormatedOIB>
    <izvorni_sadrzaj>  IVANKA UGOSTITELJSTVO d.o.o. za ugostiteljstvo i usluge, OIB 15042025443</izvorni_sadrzaj>
    <derivirana_varijabla naziv="DomainObject.Predmet.ProtustrankaFormatedOIB_1">  IVANKA UGOSTITELJSTVO d.o.o. za ugostiteljstvo i usluge, OIB 15042025443</derivirana_varijabla>
  </DomainObject.Predmet.ProtustrankaFormatedOIB>
  <DomainObject.Predmet.ProtustrankaFormatedWithAdress>
    <izvorni_sadrzaj> IVANKA UGOSTITELJSTVO d.o.o. za ugostiteljstvo i usluge, Posavska 18/I, 44272 Lekenik</izvorni_sadrzaj>
    <derivirana_varijabla naziv="DomainObject.Predmet.ProtustrankaFormatedWithAdress_1"> IVANKA UGOSTITELJSTVO d.o.o. za ugostiteljstvo i usluge, Posavska 18/I, 44272 Lekenik</derivirana_varijabla>
  </DomainObject.Predmet.ProtustrankaFormatedWithAdress>
  <DomainObject.Predmet.ProtustrankaFormatedWithAdressOIB>
    <izvorni_sadrzaj> IVANKA UGOSTITELJSTVO d.o.o. za ugostiteljstvo i usluge, OIB 15042025443, Posavska 18/I, 44272 Lekenik</izvorni_sadrzaj>
    <derivirana_varijabla naziv="DomainObject.Predmet.ProtustrankaFormatedWithAdressOIB_1"> IVANKA UGOSTITELJSTVO d.o.o. za ugostiteljstvo i usluge, OIB 15042025443, Posavska 18/I, 44272 Lekenik</derivirana_varijabla>
  </DomainObject.Predmet.ProtustrankaFormatedWithAdressOIB>
  <DomainObject.Predmet.ProtustrankaWithAdress>
    <izvorni_sadrzaj>IVANKA UGOSTITELJSTVO d.o.o. za ugostiteljstvo i usluge Posavska 18/I, 44272 Lekenik</izvorni_sadrzaj>
    <derivirana_varijabla naziv="DomainObject.Predmet.ProtustrankaWithAdress_1">IVANKA UGOSTITELJSTVO d.o.o. za ugostiteljstvo i usluge Posavska 18/I, 44272 Lekenik</derivirana_varijabla>
  </DomainObject.Predmet.ProtustrankaWithAdress>
  <DomainObject.Predmet.ProtustrankaWithAdressOIB>
    <izvorni_sadrzaj>IVANKA UGOSTITELJSTVO d.o.o. za ugostiteljstvo i usluge, OIB 15042025443, Posavska 18/I, 44272 Lekenik</izvorni_sadrzaj>
    <derivirana_varijabla naziv="DomainObject.Predmet.ProtustrankaWithAdressOIB_1">IVANKA UGOSTITELJSTVO d.o.o. za ugostiteljstvo i usluge, OIB 15042025443, Posavska 18/I, 44272 Lekenik</derivirana_varijabla>
  </DomainObject.Predmet.ProtustrankaWithAdressOIB>
  <DomainObject.Predmet.ProtustrankaNazivFormated>
    <izvorni_sadrzaj>IVANKA UGOSTITELJSTVO d.o.o. za ugostiteljstvo i usluge</izvorni_sadrzaj>
    <derivirana_varijabla naziv="DomainObject.Predmet.ProtustrankaNazivFormated_1">IVANKA UGOSTITELJSTVO d.o.o. za ugostiteljstvo i usluge</derivirana_varijabla>
  </DomainObject.Predmet.ProtustrankaNazivFormated>
  <DomainObject.Predmet.ProtustrankaNazivFormatedOIB>
    <izvorni_sadrzaj>IVANKA UGOSTITELJSTVO d.o.o. za ugostiteljstvo i usluge, OIB 15042025443</izvorni_sadrzaj>
    <derivirana_varijabla naziv="DomainObject.Predmet.ProtustrankaNazivFormatedOIB_1">IVANKA UGOSTITELJSTVO d.o.o. za ugostiteljstvo i usluge, OIB 15042025443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IVANKA UGOSTITELJSTVO d.o.o. za ugostiteljstvo i usluge</item>
    </izvorni_sadrzaj>
    <derivirana_varijabla naziv="DomainObject.Predmet.ProtuStrankaListFormated_1">
      <item>IVANKA UGOSTITELJSTVO d.o.o. za ugostiteljstvo i usluge</item>
    </derivirana_varijabla>
  </DomainObject.Predmet.ProtuStrankaListFormated>
  <DomainObject.Predmet.ProtuStrankaListFormatedOIB>
    <izvorni_sadrzaj>
      <item>IVANKA UGOSTITELJSTVO d.o.o. za ugostiteljstvo i usluge, OIB 15042025443</item>
    </izvorni_sadrzaj>
    <derivirana_varijabla naziv="DomainObject.Predmet.ProtuStrankaListFormatedOIB_1">
      <item>IVANKA UGOSTITELJSTVO d.o.o. za ugostiteljstvo i usluge, OIB 15042025443</item>
    </derivirana_varijabla>
  </DomainObject.Predmet.ProtuStrankaListFormatedOIB>
  <DomainObject.Predmet.ProtuStrankaListFormatedWithAdress>
    <izvorni_sadrzaj>
      <item>IVANKA UGOSTITELJSTVO d.o.o. za ugostiteljstvo i usluge, Posavska 18/I, 44272 Lekenik</item>
    </izvorni_sadrzaj>
    <derivirana_varijabla naziv="DomainObject.Predmet.ProtuStrankaListFormatedWithAdress_1">
      <item>IVANKA UGOSTITELJSTVO d.o.o. za ugostiteljstvo i usluge, Posavska 18/I, 44272 Lekenik</item>
    </derivirana_varijabla>
  </DomainObject.Predmet.ProtuStrankaListFormatedWithAdress>
  <DomainObject.Predmet.ProtuStrankaListFormatedWithAdressOIB>
    <izvorni_sadrzaj>
      <item>IVANKA UGOSTITELJSTVO d.o.o. za ugostiteljstvo i usluge, OIB 15042025443, Posavska 18/I, 44272 Lekenik</item>
    </izvorni_sadrzaj>
    <derivirana_varijabla naziv="DomainObject.Predmet.ProtuStrankaListFormatedWithAdressOIB_1">
      <item>IVANKA UGOSTITELJSTVO d.o.o. za ugostiteljstvo i usluge, OIB 15042025443, Posavska 18/I, 44272 Lekenik</item>
    </derivirana_varijabla>
  </DomainObject.Predmet.ProtuStrankaListFormatedWithAdressOIB>
  <DomainObject.Predmet.ProtuStrankaListNazivFormated>
    <izvorni_sadrzaj>
      <item>IVANKA UGOSTITELJSTVO d.o.o. za ugostiteljstvo i usluge</item>
    </izvorni_sadrzaj>
    <derivirana_varijabla naziv="DomainObject.Predmet.ProtuStrankaListNazivFormated_1">
      <item>IVANKA UGOSTITELJSTVO d.o.o. za ugostiteljstvo i usluge</item>
    </derivirana_varijabla>
  </DomainObject.Predmet.ProtuStrankaListNazivFormated>
  <DomainObject.Predmet.ProtuStrankaListNazivFormatedOIB>
    <izvorni_sadrzaj>
      <item>IVANKA UGOSTITELJSTVO d.o.o. za ugostiteljstvo i usluge, OIB 15042025443</item>
    </izvorni_sadrzaj>
    <derivirana_varijabla naziv="DomainObject.Predmet.ProtuStrankaListNazivFormatedOIB_1">
      <item>IVANKA UGOSTITELJSTVO d.o.o. za ugostiteljstvo i usluge, OIB 15042025443</item>
    </derivirana_varijabla>
  </DomainObject.Predmet.ProtuStrankaListNazivFormatedOIB>
  <DomainObject.Predmet.OstaliListFormated>
    <izvorni_sadrzaj>
      <item>Branko Štibrić</item>
    </izvorni_sadrzaj>
    <derivirana_varijabla naziv="DomainObject.Predmet.OstaliListFormated_1">
      <item>Branko Štibrić</item>
    </derivirana_varijabla>
  </DomainObject.Predmet.OstaliListFormated>
  <DomainObject.Predmet.OstaliListFormatedOIB>
    <izvorni_sadrzaj>
      <item>Branko Štibrić, OIB 48310756132</item>
    </izvorni_sadrzaj>
    <derivirana_varijabla naziv="DomainObject.Predmet.OstaliListFormatedOIB_1">
      <item>Branko Štibrić, OIB 48310756132</item>
    </derivirana_varijabla>
  </DomainObject.Predmet.OstaliListFormatedOIB>
  <DomainObject.Predmet.OstaliListFormatedWithAdress>
    <izvorni_sadrzaj>
      <item>Branko Štibrić, Cerje Letovaničko 39, 44272 Cerje Letovanićko</item>
    </izvorni_sadrzaj>
    <derivirana_varijabla naziv="DomainObject.Predmet.OstaliListFormatedWithAdress_1">
      <item>Branko Štibrić, Cerje Letovaničko 39, 44272 Cerje Letovanićko</item>
    </derivirana_varijabla>
  </DomainObject.Predmet.OstaliListFormatedWithAdress>
  <DomainObject.Predmet.OstaliListFormatedWithAdressOIB>
    <izvorni_sadrzaj>
      <item>Branko Štibrić, OIB 48310756132, Cerje Letovaničko 39, 44272 Cerje Letovanićko</item>
    </izvorni_sadrzaj>
    <derivirana_varijabla naziv="DomainObject.Predmet.OstaliListFormatedWithAdressOIB_1">
      <item>Branko Štibrić, OIB 48310756132, Cerje Letovaničko 39, 44272 Cerje Letovanićko</item>
    </derivirana_varijabla>
  </DomainObject.Predmet.OstaliListFormatedWithAdressOIB>
  <DomainObject.Predmet.OstaliListNazivFormated>
    <izvorni_sadrzaj>
      <item>Branko Štibrić</item>
    </izvorni_sadrzaj>
    <derivirana_varijabla naziv="DomainObject.Predmet.OstaliListNazivFormated_1">
      <item>Branko Štibrić</item>
    </derivirana_varijabla>
  </DomainObject.Predmet.OstaliListNazivFormated>
  <DomainObject.Predmet.OstaliListNazivFormatedOIB>
    <izvorni_sadrzaj>
      <item>Branko Štibrić, OIB 48310756132</item>
    </izvorni_sadrzaj>
    <derivirana_varijabla naziv="DomainObject.Predmet.OstaliListNazivFormatedOIB_1">
      <item>Branko Štibrić, OIB 48310756132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IVANKA UGOSTITELJSTVO d.o.o. za ugostiteljstvo i usluge</izvorni_sadrzaj>
    <derivirana_varijabla naziv="DomainObject.Predmet.ProtustrankaIDrugi_1">IVANKA UGOSTITELJSTVO 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IVANKA UGOSTITELJSTVO d.o.o. za ugostiteljstvo i usluge, OIB 15042025443, Posavska 18/I, 44272 Lekenik</izvorni_sadrzaj>
    <derivirana_varijabla naziv="DomainObject.Predmet.ProtustrankaIDrugiAdressOIB_1">IVANKA UGOSTITELJSTVO d.o.o. za ugostiteljstvo i usluge, OIB 15042025443, Posavska 18/I,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IVANKA UGOSTITELJSTVO d.o.o. za ugostiteljstvo i usluge</item>
      <item>FINA Regionalni centar Zagreb</item>
      <item>Branko Štibrić</item>
    </izvorni_sadrzaj>
    <derivirana_varijabla naziv="DomainObject.Predmet.SudioniciListNaziv_1">
      <item>IVANKA UGOSTITELJSTVO d.o.o. za ugostiteljstvo i usluge</item>
      <item>FINA Regionalni centar Zagreb</item>
      <item>Branko Štibrić</item>
    </derivirana_varijabla>
  </DomainObject.Predmet.SudioniciListNaziv>
  <DomainObject.Predmet.SudioniciListAdressOIB>
    <izvorni_sadrzaj>
      <item>IVANKA UGOSTITELJSTVO d.o.o. za ugostiteljstvo i usluge, OIB 15042025443, Posavska 18/I,44272 Lekenik</item>
      <item>FINA Regionalni centar Zagreb, OIB 85821130368, Trg svibanjskih žrtava 1995. 1,10000 Zagreb</item>
      <item>Branko Štibrić, OIB 48310756132, Cerje Letovaničko 39,44272 Cerje Letovanićko</item>
    </izvorni_sadrzaj>
    <derivirana_varijabla naziv="DomainObject.Predmet.SudioniciListAdressOIB_1">
      <item>IVANKA UGOSTITELJSTVO d.o.o. za ugostiteljstvo i usluge, OIB 15042025443, Posavska 18/I,44272 Lekenik</item>
      <item>FINA Regionalni centar Zagreb, OIB 85821130368, Trg svibanjskih žrtava 1995. 1,10000 Zagreb</item>
      <item>Branko Štibrić, OIB 48310756132, Cerje Letovaničko 39,44272 Cerje Letovanićko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15042025443</item>
      <item>, OIB 85821130368</item>
      <item>, OIB 48310756132</item>
    </izvorni_sadrzaj>
    <derivirana_varijabla naziv="DomainObject.Predmet.SudioniciListNazivOIB_1">
      <item>, OIB 15042025443</item>
      <item>, OIB 85821130368</item>
      <item>, OIB 48310756132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836</properties:Words>
  <properties:Characters>4552</properties:Characters>
  <properties:Lines>162</properties:Lines>
  <properties:Paragraphs>42</properties:Paragraphs>
  <properties:TotalTime>16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2016-08-25T08:22:00Z</dcterms:created>
  <dc:creator>bconka</dc:creator>
  <cp:lastModifiedBy>Davorin Pavičić</cp:lastModifiedBy>
  <cp:lastPrinted>2016-08-25T08:16:00Z</cp:lastPrinted>
  <dcterms:modified xmlns:xsi="http://www.w3.org/2001/XMLSchema-instance" xsi:type="dcterms:W3CDTF">2016-08-25T10:56:00Z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