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423d" w14:paraId="e04423d" w:rsidRDefault="001425CE" w:rsidP="006A3DBC" w:rsidR="006A3DBC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54F">
        <w:rPr>
          <w:sz w:val="24"/>
        </w:rPr>
        <w:t xml:space="preserve">  </w:t>
      </w:r>
    </w:p>
    <w:p w:rsidRDefault="006A3DBC" w:rsidP="006A3DBC" w:rsidR="006A3DBC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1154F" w:rsidR="006A3DBC">
        <w:tc>
          <w:tcPr>
            <w:tcW w:type="dxa" w:w="3060"/>
          </w:tcPr>
          <w:p w:rsidRDefault="006A3DBC" w:rsidP="00E1154F" w:rsidR="006A3DBC" w:rsidRPr="00575E73">
            <w:pPr>
              <w:pStyle w:val="Naslov2"/>
              <w:rPr>
                <w:b w:val="false"/>
                <w:bCs w:val="false"/>
                <w:sz w:val="24"/>
              </w:rPr>
            </w:pPr>
            <w:r w:rsidRPr="00575E73">
              <w:rPr>
                <w:b w:val="false"/>
                <w:bCs w:val="false"/>
                <w:sz w:val="24"/>
              </w:rPr>
              <w:t>REPUBLIKA HRVATSKA</w:t>
            </w:r>
          </w:p>
          <w:p w:rsidRDefault="006A3DBC" w:rsidP="00E1154F" w:rsidR="006A3DBC">
            <w:pPr>
              <w:jc w:val="center"/>
            </w:pPr>
            <w:r>
              <w:t>Trgovački sud u Zagrebu</w:t>
            </w:r>
          </w:p>
          <w:p w:rsidRDefault="006A3DBC" w:rsidP="00E1154F" w:rsidR="006A3DBC">
            <w:pPr>
              <w:jc w:val="center"/>
            </w:pPr>
            <w:r>
              <w:t>Zagreb, Amruševa 2/II</w:t>
            </w:r>
          </w:p>
        </w:tc>
      </w:tr>
    </w:tbl>
    <w:p w:rsidRDefault="00033516" w:rsidP="00033516" w:rsidR="00033516">
      <w:pPr>
        <w:jc w:val="right"/>
        <w:rPr>
          <w:b/>
        </w:rPr>
      </w:pPr>
    </w:p>
    <w:p w:rsidRDefault="00033516" w:rsidP="00033516" w:rsidR="00033516" w:rsidRPr="00A45ADC">
      <w:pPr>
        <w:jc w:val="right"/>
        <w:rPr>
          <w:b/>
          <w:szCs w:val="22"/>
        </w:rPr>
      </w:pPr>
    </w:p>
    <w:p w:rsidRDefault="00033516" w:rsidP="003173B4" w:rsidR="003173B4">
      <w:pPr>
        <w:jc w:val="right"/>
      </w:pP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      </w:t>
      </w:r>
      <w:r w:rsidRPr="00A45ADC">
        <w:rPr>
          <w:sz w:val="24"/>
          <w:szCs w:val="24"/>
          <w:lang w:val="pt-BR"/>
        </w:rPr>
        <w:t xml:space="preserve">                                      </w:t>
      </w:r>
      <w:r w:rsidR="003173B4" w:rsidRPr="00264673">
        <w:rPr>
          <w:lang w:val="pt-BR"/>
        </w:rPr>
        <w:t>40.St-</w:t>
      </w:r>
      <w:r w:rsidR="003173B4">
        <w:rPr>
          <w:lang w:val="pt-BR"/>
        </w:rPr>
        <w:t>585/2014</w:t>
      </w:r>
      <w:r w:rsidR="003173B4" w:rsidRPr="00264673">
        <w:rPr>
          <w:lang w:val="pt-BR"/>
        </w:rPr>
        <w:t xml:space="preserve">  </w:t>
      </w:r>
    </w:p>
    <w:p w:rsidRDefault="003173B4" w:rsidP="003173B4" w:rsidR="003173B4">
      <w:pPr>
        <w:jc w:val="right"/>
        <w:rPr>
          <w:lang w:val="pt-BR"/>
        </w:rPr>
      </w:pPr>
    </w:p>
    <w:p w:rsidRDefault="003173B4" w:rsidP="003173B4" w:rsidR="003173B4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3173B4" w:rsidP="003173B4" w:rsidR="003173B4" w:rsidRPr="002B5B7E">
      <w:pPr>
        <w:jc w:val="center"/>
      </w:pPr>
      <w:r w:rsidRPr="002B5B7E">
        <w:t xml:space="preserve">Z A K </w:t>
      </w:r>
      <w:proofErr w:type="spellStart"/>
      <w:r w:rsidRPr="002B5B7E">
        <w:t>LJ</w:t>
      </w:r>
      <w:proofErr w:type="spellEnd"/>
      <w:r w:rsidRPr="002B5B7E">
        <w:t xml:space="preserve"> U Č A K</w:t>
      </w:r>
    </w:p>
    <w:p w:rsidRDefault="003173B4" w:rsidP="003173B4" w:rsidR="003173B4">
      <w:pPr>
        <w:jc w:val="center"/>
        <w:rPr>
          <w:lang w:val="pt-BR"/>
        </w:rPr>
      </w:pPr>
    </w:p>
    <w:p w:rsidRDefault="003173B4" w:rsidP="003173B4" w:rsidR="003173B4" w:rsidRPr="009431C2">
      <w:pPr>
        <w:ind w:firstLine="720"/>
        <w:jc w:val="both"/>
      </w:pPr>
      <w:r>
        <w:t xml:space="preserve">TRGOVAČKI SUD U ZAGREBU po sucu Anti Galiću, kao stečajnom sucu, , u stečajnom postupku nad dužnikom </w:t>
      </w:r>
      <w:proofErr w:type="spellStart"/>
      <w:r w:rsidRPr="001F1C95">
        <w:t>EKOVENT</w:t>
      </w:r>
      <w:proofErr w:type="spellEnd"/>
      <w:r w:rsidRPr="001F1C95">
        <w:t xml:space="preserve"> d.o.o., u stečaju, Krapina, Krapinsko </w:t>
      </w:r>
      <w:proofErr w:type="spellStart"/>
      <w:r w:rsidRPr="001F1C95">
        <w:t>Strahinje</w:t>
      </w:r>
      <w:proofErr w:type="spellEnd"/>
      <w:r w:rsidRPr="001F1C95">
        <w:t xml:space="preserve"> </w:t>
      </w:r>
      <w:proofErr w:type="spellStart"/>
      <w:r w:rsidRPr="001F1C95">
        <w:t>28</w:t>
      </w:r>
      <w:proofErr w:type="spellEnd"/>
      <w:r w:rsidRPr="001F1C95">
        <w:t xml:space="preserve">., </w:t>
      </w:r>
      <w:r w:rsidRPr="001D5467">
        <w:t>(</w:t>
      </w:r>
      <w:proofErr w:type="spellStart"/>
      <w:r w:rsidRPr="001D5467">
        <w:t>OIB</w:t>
      </w:r>
      <w:proofErr w:type="spellEnd"/>
      <w:r w:rsidRPr="001D5467">
        <w:t xml:space="preserve"> </w:t>
      </w:r>
      <w:proofErr w:type="spellStart"/>
      <w:r>
        <w:t>02693661308</w:t>
      </w:r>
      <w:proofErr w:type="spellEnd"/>
      <w:r w:rsidRPr="001D5467">
        <w:t xml:space="preserve">), </w:t>
      </w:r>
      <w:r>
        <w:t xml:space="preserve">dana  </w:t>
      </w:r>
      <w:proofErr w:type="spellStart"/>
      <w:r w:rsidR="00C84A7B">
        <w:t>2</w:t>
      </w:r>
      <w:r w:rsidR="00F867E0">
        <w:t>2</w:t>
      </w:r>
      <w:r w:rsidR="00661B09">
        <w:t>.studenog</w:t>
      </w:r>
      <w:proofErr w:type="spellEnd"/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7965DD" w:rsidP="007965DD" w:rsidR="007965DD" w:rsidRPr="005F3621">
      <w:pPr>
        <w:jc w:val="both"/>
        <w:rPr>
          <w:sz w:val="40"/>
          <w:szCs w:val="40"/>
        </w:rPr>
      </w:pPr>
    </w:p>
    <w:p w:rsidRDefault="004F6863" w:rsidR="00E1154F" w:rsidRPr="00A45ADC">
      <w:pPr>
        <w:jc w:val="center"/>
        <w:rPr>
          <w:b/>
          <w:sz w:val="24"/>
          <w:szCs w:val="24"/>
        </w:rPr>
      </w:pPr>
      <w:r w:rsidRPr="00A45ADC">
        <w:rPr>
          <w:b/>
          <w:sz w:val="24"/>
          <w:szCs w:val="24"/>
        </w:rPr>
        <w:t xml:space="preserve">z a k </w:t>
      </w:r>
      <w:proofErr w:type="spellStart"/>
      <w:r w:rsidRPr="00A45ADC">
        <w:rPr>
          <w:b/>
          <w:sz w:val="24"/>
          <w:szCs w:val="24"/>
        </w:rPr>
        <w:t>lj</w:t>
      </w:r>
      <w:proofErr w:type="spellEnd"/>
      <w:r w:rsidRPr="00A45ADC">
        <w:rPr>
          <w:b/>
          <w:sz w:val="24"/>
          <w:szCs w:val="24"/>
        </w:rPr>
        <w:t xml:space="preserve"> u č </w:t>
      </w:r>
      <w:r w:rsidR="00E1154F" w:rsidRPr="00A45ADC">
        <w:rPr>
          <w:b/>
          <w:sz w:val="24"/>
          <w:szCs w:val="24"/>
        </w:rPr>
        <w:t>i o     j e</w:t>
      </w:r>
    </w:p>
    <w:p w:rsidRDefault="00E1154F" w:rsidR="00E1154F" w:rsidRPr="00A45ADC">
      <w:pPr>
        <w:jc w:val="center"/>
        <w:rPr>
          <w:b/>
          <w:sz w:val="24"/>
          <w:szCs w:val="24"/>
        </w:rPr>
      </w:pPr>
    </w:p>
    <w:p w:rsidRDefault="00E1154F" w:rsidP="00B57DE5" w:rsidR="00B50A4C" w:rsidRPr="00A45ADC">
      <w:pPr>
        <w:jc w:val="both"/>
        <w:rPr>
          <w:sz w:val="24"/>
          <w:szCs w:val="24"/>
        </w:rPr>
      </w:pPr>
      <w:r w:rsidRPr="00A45ADC">
        <w:rPr>
          <w:b/>
          <w:sz w:val="24"/>
          <w:szCs w:val="24"/>
        </w:rPr>
        <w:tab/>
      </w:r>
      <w:r w:rsidR="00661B09" w:rsidRPr="00B57DE5">
        <w:rPr>
          <w:sz w:val="24"/>
          <w:szCs w:val="24"/>
        </w:rPr>
        <w:t xml:space="preserve">Poziva se </w:t>
      </w:r>
      <w:r w:rsidR="00B57DE5">
        <w:rPr>
          <w:sz w:val="24"/>
          <w:szCs w:val="24"/>
        </w:rPr>
        <w:t xml:space="preserve">Ivana </w:t>
      </w:r>
      <w:proofErr w:type="spellStart"/>
      <w:r w:rsidR="00B57DE5">
        <w:rPr>
          <w:sz w:val="24"/>
          <w:szCs w:val="24"/>
        </w:rPr>
        <w:t>Bestvina</w:t>
      </w:r>
      <w:proofErr w:type="spellEnd"/>
      <w:r w:rsidR="00B57DE5">
        <w:rPr>
          <w:sz w:val="24"/>
          <w:szCs w:val="24"/>
        </w:rPr>
        <w:t xml:space="preserve"> iz Osijeka, </w:t>
      </w:r>
      <w:proofErr w:type="spellStart"/>
      <w:r w:rsidR="00B57DE5">
        <w:rPr>
          <w:sz w:val="24"/>
          <w:szCs w:val="24"/>
        </w:rPr>
        <w:t>Sijenjak</w:t>
      </w:r>
      <w:proofErr w:type="spellEnd"/>
      <w:r w:rsidR="00B57DE5">
        <w:rPr>
          <w:sz w:val="24"/>
          <w:szCs w:val="24"/>
        </w:rPr>
        <w:t xml:space="preserve"> </w:t>
      </w:r>
      <w:proofErr w:type="spellStart"/>
      <w:r w:rsidR="00B57DE5">
        <w:rPr>
          <w:sz w:val="24"/>
          <w:szCs w:val="24"/>
        </w:rPr>
        <w:t>53</w:t>
      </w:r>
      <w:proofErr w:type="spellEnd"/>
      <w:r w:rsidR="00B57DE5">
        <w:rPr>
          <w:sz w:val="24"/>
          <w:szCs w:val="24"/>
        </w:rPr>
        <w:t xml:space="preserve">. dostaviti </w:t>
      </w:r>
      <w:r w:rsidR="00064BCA">
        <w:rPr>
          <w:sz w:val="24"/>
          <w:szCs w:val="24"/>
        </w:rPr>
        <w:t xml:space="preserve">ovom </w:t>
      </w:r>
      <w:r w:rsidR="00B57DE5">
        <w:rPr>
          <w:sz w:val="24"/>
          <w:szCs w:val="24"/>
        </w:rPr>
        <w:t>sudu</w:t>
      </w:r>
      <w:r w:rsidR="00064BCA">
        <w:rPr>
          <w:sz w:val="24"/>
          <w:szCs w:val="24"/>
        </w:rPr>
        <w:t xml:space="preserve">, pozivom na gornji broj spisa, </w:t>
      </w:r>
      <w:r w:rsidR="00B57DE5">
        <w:rPr>
          <w:sz w:val="24"/>
          <w:szCs w:val="24"/>
        </w:rPr>
        <w:t xml:space="preserve">podatak o broju računa radi povrata </w:t>
      </w:r>
      <w:r w:rsidR="00C41708" w:rsidRPr="00A45ADC">
        <w:rPr>
          <w:sz w:val="24"/>
          <w:szCs w:val="24"/>
        </w:rPr>
        <w:t xml:space="preserve">sredstva uplaćena </w:t>
      </w:r>
      <w:r w:rsidR="00064BCA">
        <w:rPr>
          <w:sz w:val="24"/>
          <w:szCs w:val="24"/>
        </w:rPr>
        <w:t xml:space="preserve">osnovom </w:t>
      </w:r>
      <w:r w:rsidR="00B7008B" w:rsidRPr="00A45ADC">
        <w:rPr>
          <w:sz w:val="24"/>
          <w:szCs w:val="24"/>
        </w:rPr>
        <w:t xml:space="preserve">jamčevine po </w:t>
      </w:r>
      <w:r w:rsidR="00187C10" w:rsidRPr="00A45ADC">
        <w:rPr>
          <w:sz w:val="24"/>
          <w:szCs w:val="24"/>
        </w:rPr>
        <w:t>poziv</w:t>
      </w:r>
      <w:r w:rsidR="00B7008B" w:rsidRPr="00A45ADC">
        <w:rPr>
          <w:sz w:val="24"/>
          <w:szCs w:val="24"/>
        </w:rPr>
        <w:t>u</w:t>
      </w:r>
      <w:r w:rsidR="00187C10" w:rsidRPr="00A45ADC">
        <w:rPr>
          <w:sz w:val="24"/>
          <w:szCs w:val="24"/>
        </w:rPr>
        <w:t xml:space="preserve"> na sudjelovanje na </w:t>
      </w:r>
      <w:r w:rsidR="00033516" w:rsidRPr="00A45ADC">
        <w:rPr>
          <w:sz w:val="24"/>
          <w:szCs w:val="24"/>
        </w:rPr>
        <w:t>elektroničk</w:t>
      </w:r>
      <w:r w:rsidR="00187C10" w:rsidRPr="00A45ADC">
        <w:rPr>
          <w:sz w:val="24"/>
          <w:szCs w:val="24"/>
        </w:rPr>
        <w:t>oj</w:t>
      </w:r>
      <w:r w:rsidR="00033516" w:rsidRPr="00A45ADC">
        <w:rPr>
          <w:sz w:val="24"/>
          <w:szCs w:val="24"/>
        </w:rPr>
        <w:t xml:space="preserve"> javno</w:t>
      </w:r>
      <w:r w:rsidR="00187C10" w:rsidRPr="00A45ADC">
        <w:rPr>
          <w:sz w:val="24"/>
          <w:szCs w:val="24"/>
        </w:rPr>
        <w:t>j</w:t>
      </w:r>
      <w:r w:rsidR="00033516" w:rsidRPr="00A45ADC">
        <w:rPr>
          <w:sz w:val="24"/>
          <w:szCs w:val="24"/>
        </w:rPr>
        <w:t xml:space="preserve"> dražb</w:t>
      </w:r>
      <w:r w:rsidR="00187C10" w:rsidRPr="00A45ADC">
        <w:rPr>
          <w:sz w:val="24"/>
          <w:szCs w:val="24"/>
        </w:rPr>
        <w:t xml:space="preserve">i </w:t>
      </w:r>
      <w:r w:rsidR="00033516" w:rsidRPr="00A45ADC">
        <w:rPr>
          <w:sz w:val="24"/>
          <w:szCs w:val="24"/>
        </w:rPr>
        <w:t xml:space="preserve">(identifikator nadmetanja </w:t>
      </w:r>
      <w:proofErr w:type="spellStart"/>
      <w:r w:rsidR="00EA1213">
        <w:rPr>
          <w:sz w:val="24"/>
          <w:szCs w:val="24"/>
        </w:rPr>
        <w:t>10589</w:t>
      </w:r>
      <w:proofErr w:type="spellEnd"/>
      <w:r w:rsidR="00033516" w:rsidRPr="00A45ADC">
        <w:rPr>
          <w:sz w:val="24"/>
          <w:szCs w:val="24"/>
        </w:rPr>
        <w:t>)</w:t>
      </w:r>
      <w:r w:rsidR="0066190A" w:rsidRPr="00A45ADC">
        <w:rPr>
          <w:sz w:val="24"/>
          <w:szCs w:val="24"/>
        </w:rPr>
        <w:t xml:space="preserve"> </w:t>
      </w:r>
      <w:r w:rsidR="00B57DE5">
        <w:rPr>
          <w:sz w:val="24"/>
          <w:szCs w:val="24"/>
        </w:rPr>
        <w:t>kod Financijske agencije</w:t>
      </w:r>
    </w:p>
    <w:p w:rsidRDefault="00E1154F" w:rsidR="00E1154F">
      <w:pPr>
        <w:ind w:hanging="283" w:left="283"/>
        <w:jc w:val="both"/>
        <w:rPr>
          <w:sz w:val="24"/>
          <w:szCs w:val="24"/>
        </w:rPr>
      </w:pPr>
    </w:p>
    <w:p w:rsidRDefault="00FD1A1C" w:rsidR="00FD1A1C" w:rsidRPr="00A45ADC">
      <w:pPr>
        <w:ind w:hanging="283" w:left="283"/>
        <w:jc w:val="both"/>
        <w:rPr>
          <w:sz w:val="24"/>
          <w:szCs w:val="24"/>
        </w:rPr>
      </w:pPr>
    </w:p>
    <w:p w:rsidRDefault="00E1154F" w:rsidR="00E1154F" w:rsidRPr="00A45ADC">
      <w:pPr>
        <w:ind w:hanging="283" w:left="283"/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Obrazloženje</w:t>
      </w:r>
    </w:p>
    <w:p w:rsidRDefault="00E50C17" w:rsidR="00E50C17" w:rsidRPr="00A45ADC">
      <w:pPr>
        <w:ind w:hanging="283" w:left="283"/>
        <w:jc w:val="center"/>
        <w:rPr>
          <w:sz w:val="24"/>
          <w:szCs w:val="24"/>
        </w:rPr>
      </w:pPr>
    </w:p>
    <w:p w:rsidRDefault="007965DD" w:rsidP="007965DD" w:rsidR="007965DD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 xml:space="preserve">Uvidom u izvješće Financijske  agencije dostavljenog sudu </w:t>
      </w:r>
      <w:r>
        <w:rPr>
          <w:sz w:val="24"/>
          <w:szCs w:val="24"/>
        </w:rPr>
        <w:t xml:space="preserve">dana </w:t>
      </w:r>
      <w:proofErr w:type="spellStart"/>
      <w:r w:rsidR="00BB2581">
        <w:rPr>
          <w:sz w:val="24"/>
          <w:szCs w:val="24"/>
        </w:rPr>
        <w:t>18.listopada</w:t>
      </w:r>
      <w:proofErr w:type="spellEnd"/>
      <w:r w:rsidRPr="00A45ADC">
        <w:rPr>
          <w:sz w:val="24"/>
          <w:szCs w:val="24"/>
        </w:rPr>
        <w:t xml:space="preserve"> </w:t>
      </w:r>
      <w:proofErr w:type="spellStart"/>
      <w:r w:rsidRPr="00A45ADC">
        <w:rPr>
          <w:sz w:val="24"/>
          <w:szCs w:val="24"/>
        </w:rPr>
        <w:t>201</w:t>
      </w:r>
      <w:r w:rsidR="00BB2581">
        <w:rPr>
          <w:sz w:val="24"/>
          <w:szCs w:val="24"/>
        </w:rPr>
        <w:t>8</w:t>
      </w:r>
      <w:proofErr w:type="spellEnd"/>
      <w:r w:rsidRPr="00A45ADC">
        <w:rPr>
          <w:sz w:val="24"/>
          <w:szCs w:val="24"/>
        </w:rPr>
        <w:t xml:space="preserve">. </w:t>
      </w:r>
      <w:r w:rsidR="00C00ADD">
        <w:rPr>
          <w:sz w:val="24"/>
          <w:szCs w:val="24"/>
        </w:rPr>
        <w:t xml:space="preserve">(list </w:t>
      </w:r>
      <w:proofErr w:type="spellStart"/>
      <w:r w:rsidR="00C00ADD">
        <w:rPr>
          <w:sz w:val="24"/>
          <w:szCs w:val="24"/>
        </w:rPr>
        <w:t>378</w:t>
      </w:r>
      <w:proofErr w:type="spellEnd"/>
      <w:r w:rsidR="00C00ADD">
        <w:rPr>
          <w:sz w:val="24"/>
          <w:szCs w:val="24"/>
        </w:rPr>
        <w:t xml:space="preserve">) </w:t>
      </w:r>
      <w:r w:rsidRPr="00A45ADC">
        <w:rPr>
          <w:sz w:val="24"/>
          <w:szCs w:val="24"/>
        </w:rPr>
        <w:t xml:space="preserve">utvrđeno je da </w:t>
      </w:r>
      <w:r w:rsidR="00D719E2">
        <w:rPr>
          <w:sz w:val="24"/>
          <w:szCs w:val="24"/>
        </w:rPr>
        <w:t xml:space="preserve">je </w:t>
      </w:r>
      <w:r w:rsidRPr="00A45ADC">
        <w:rPr>
          <w:sz w:val="24"/>
          <w:szCs w:val="24"/>
        </w:rPr>
        <w:t>u izreci naveden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osob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uplatil</w:t>
      </w:r>
      <w:r w:rsidR="00582E1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jamčevinu po pozivu na sudjelovanje na elektroničkoj javnoj dražbi (identifikator nadmetanja </w:t>
      </w:r>
      <w:proofErr w:type="spellStart"/>
      <w:r w:rsidR="00BB2581">
        <w:rPr>
          <w:sz w:val="24"/>
          <w:szCs w:val="24"/>
        </w:rPr>
        <w:t>10589</w:t>
      </w:r>
      <w:proofErr w:type="spellEnd"/>
      <w:r w:rsidRPr="00A45ADC">
        <w:rPr>
          <w:sz w:val="24"/>
          <w:szCs w:val="24"/>
        </w:rPr>
        <w:t xml:space="preserve">). Iz istog izvješća </w:t>
      </w:r>
      <w:r w:rsidR="00582E11">
        <w:rPr>
          <w:sz w:val="24"/>
          <w:szCs w:val="24"/>
        </w:rPr>
        <w:t>F</w:t>
      </w:r>
      <w:r w:rsidRPr="00A45ADC">
        <w:rPr>
          <w:sz w:val="24"/>
          <w:szCs w:val="24"/>
        </w:rPr>
        <w:t>inancijske agencije je razvidno da u izreci naveden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osob</w:t>
      </w:r>
      <w:r w:rsidR="00BB258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ni</w:t>
      </w:r>
      <w:r w:rsidR="00BB2581">
        <w:rPr>
          <w:sz w:val="24"/>
          <w:szCs w:val="24"/>
        </w:rPr>
        <w:t>je</w:t>
      </w:r>
      <w:r w:rsidR="009A2AA9">
        <w:rPr>
          <w:sz w:val="24"/>
          <w:szCs w:val="24"/>
        </w:rPr>
        <w:t xml:space="preserve"> </w:t>
      </w:r>
      <w:r w:rsidRPr="00A45ADC">
        <w:rPr>
          <w:sz w:val="24"/>
          <w:szCs w:val="24"/>
        </w:rPr>
        <w:t>sudjeloval</w:t>
      </w:r>
      <w:r w:rsidR="00BB258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na javnoj dražbi.</w:t>
      </w:r>
    </w:p>
    <w:p w:rsidRDefault="005539FD" w:rsidP="007965DD" w:rsidR="007965DD" w:rsidRPr="00A45AD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Izvješću </w:t>
      </w:r>
      <w:r w:rsidR="004B1E75">
        <w:rPr>
          <w:sz w:val="24"/>
          <w:szCs w:val="24"/>
        </w:rPr>
        <w:t>F</w:t>
      </w:r>
      <w:r>
        <w:rPr>
          <w:sz w:val="24"/>
          <w:szCs w:val="24"/>
        </w:rPr>
        <w:t>inancij</w:t>
      </w:r>
      <w:r w:rsidR="004B1E75">
        <w:rPr>
          <w:sz w:val="24"/>
          <w:szCs w:val="24"/>
        </w:rPr>
        <w:t>ske</w:t>
      </w:r>
      <w:r>
        <w:rPr>
          <w:sz w:val="24"/>
          <w:szCs w:val="24"/>
        </w:rPr>
        <w:t xml:space="preserve"> agencije ne </w:t>
      </w:r>
      <w:proofErr w:type="spellStart"/>
      <w:r>
        <w:rPr>
          <w:sz w:val="24"/>
          <w:szCs w:val="24"/>
        </w:rPr>
        <w:t>prileži</w:t>
      </w:r>
      <w:proofErr w:type="spellEnd"/>
      <w:r>
        <w:rPr>
          <w:sz w:val="24"/>
          <w:szCs w:val="24"/>
        </w:rPr>
        <w:t xml:space="preserve"> podatak o broju računa Ivan</w:t>
      </w:r>
      <w:r w:rsidR="004B1E75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Bestvina</w:t>
      </w:r>
      <w:proofErr w:type="spellEnd"/>
      <w:r>
        <w:rPr>
          <w:sz w:val="24"/>
          <w:szCs w:val="24"/>
        </w:rPr>
        <w:t xml:space="preserve"> iz Osijeka, </w:t>
      </w:r>
      <w:proofErr w:type="spellStart"/>
      <w:r>
        <w:rPr>
          <w:sz w:val="24"/>
          <w:szCs w:val="24"/>
        </w:rPr>
        <w:t>Sijenjak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53</w:t>
      </w:r>
      <w:proofErr w:type="spellEnd"/>
      <w:r>
        <w:rPr>
          <w:sz w:val="24"/>
          <w:szCs w:val="24"/>
        </w:rPr>
        <w:t xml:space="preserve">., </w:t>
      </w:r>
      <w:r w:rsidR="00C00ADD">
        <w:rPr>
          <w:sz w:val="24"/>
          <w:szCs w:val="24"/>
        </w:rPr>
        <w:t>slijedom čega nije moguće naložiti Financ</w:t>
      </w:r>
      <w:r>
        <w:rPr>
          <w:sz w:val="24"/>
          <w:szCs w:val="24"/>
        </w:rPr>
        <w:t xml:space="preserve">ijskoj </w:t>
      </w:r>
      <w:r w:rsidR="004B1E75">
        <w:rPr>
          <w:sz w:val="24"/>
          <w:szCs w:val="24"/>
        </w:rPr>
        <w:t>agenciji povrat uplaćene jamčevine.</w:t>
      </w:r>
    </w:p>
    <w:p w:rsidRDefault="007965DD" w:rsidP="007965DD" w:rsidR="007965DD" w:rsidRPr="00A45ADC">
      <w:pPr>
        <w:jc w:val="both"/>
        <w:rPr>
          <w:sz w:val="24"/>
          <w:szCs w:val="24"/>
        </w:rPr>
      </w:pPr>
    </w:p>
    <w:p w:rsidRDefault="00E1154F" w:rsidR="00E1154F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 xml:space="preserve">Zagreb, </w:t>
      </w:r>
      <w:proofErr w:type="spellStart"/>
      <w:r w:rsidR="00C84A7B">
        <w:rPr>
          <w:sz w:val="24"/>
          <w:szCs w:val="24"/>
        </w:rPr>
        <w:t>2</w:t>
      </w:r>
      <w:r w:rsidR="00F867E0">
        <w:rPr>
          <w:sz w:val="24"/>
          <w:szCs w:val="24"/>
        </w:rPr>
        <w:t>2</w:t>
      </w:r>
      <w:r w:rsidR="00C00ADD">
        <w:rPr>
          <w:sz w:val="24"/>
          <w:szCs w:val="24"/>
        </w:rPr>
        <w:t>.studenog</w:t>
      </w:r>
      <w:proofErr w:type="spellEnd"/>
      <w:r w:rsidR="007553AD" w:rsidRPr="00A45ADC">
        <w:rPr>
          <w:sz w:val="24"/>
          <w:szCs w:val="24"/>
        </w:rPr>
        <w:t xml:space="preserve"> </w:t>
      </w:r>
      <w:proofErr w:type="spellStart"/>
      <w:r w:rsidR="007553AD" w:rsidRPr="00A45ADC">
        <w:rPr>
          <w:sz w:val="24"/>
          <w:szCs w:val="24"/>
        </w:rPr>
        <w:t>201</w:t>
      </w:r>
      <w:r w:rsidR="009425EA">
        <w:rPr>
          <w:sz w:val="24"/>
          <w:szCs w:val="24"/>
        </w:rPr>
        <w:t>8</w:t>
      </w:r>
      <w:proofErr w:type="spellEnd"/>
      <w:r w:rsidR="007553AD" w:rsidRPr="00A45ADC">
        <w:rPr>
          <w:sz w:val="24"/>
          <w:szCs w:val="24"/>
        </w:rPr>
        <w:t>.</w:t>
      </w:r>
      <w:r w:rsidR="004F6863" w:rsidRPr="00A45ADC">
        <w:rPr>
          <w:sz w:val="24"/>
          <w:szCs w:val="24"/>
        </w:rPr>
        <w:t xml:space="preserve">      </w:t>
      </w:r>
    </w:p>
    <w:p w:rsidRDefault="0063704B" w:rsidP="00E372C7" w:rsidR="00602CC2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</w:p>
    <w:p w:rsidRDefault="0063704B" w:rsidP="00E372C7" w:rsidR="00E1154F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>Sudac:</w:t>
      </w:r>
    </w:p>
    <w:p w:rsidRDefault="0063704B" w:rsidP="00863F0C" w:rsidR="000F5AF5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>A</w:t>
      </w:r>
      <w:r w:rsidR="00E1154F" w:rsidRPr="00A45ADC">
        <w:rPr>
          <w:sz w:val="24"/>
          <w:szCs w:val="24"/>
        </w:rPr>
        <w:t>nte Galić</w:t>
      </w:r>
      <w:r w:rsidR="009A5149" w:rsidRPr="00A45ADC">
        <w:rPr>
          <w:sz w:val="24"/>
          <w:szCs w:val="24"/>
        </w:rPr>
        <w:t xml:space="preserve"> </w:t>
      </w:r>
      <w:r w:rsidR="00031280">
        <w:rPr>
          <w:sz w:val="24"/>
          <w:szCs w:val="24"/>
        </w:rPr>
        <w:t>v.r.</w:t>
      </w:r>
    </w:p>
    <w:p w:rsidRDefault="0063704B" w:rsidR="00E1154F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>Uputa o pravnom lijeku</w:t>
      </w:r>
      <w:r w:rsidR="00E1154F" w:rsidRPr="00A45ADC">
        <w:rPr>
          <w:sz w:val="24"/>
          <w:szCs w:val="24"/>
        </w:rPr>
        <w:t>:</w:t>
      </w:r>
    </w:p>
    <w:p w:rsidRDefault="00E1154F" w:rsidR="004F6863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Protiv ovog </w:t>
      </w:r>
      <w:r w:rsidR="004F6863" w:rsidRPr="00A45ADC">
        <w:rPr>
          <w:sz w:val="24"/>
          <w:szCs w:val="24"/>
        </w:rPr>
        <w:t xml:space="preserve">zaključka nije dopuštena žalba (članak 9. točka </w:t>
      </w:r>
      <w:proofErr w:type="spellStart"/>
      <w:r w:rsidR="004F6863" w:rsidRPr="00A45ADC">
        <w:rPr>
          <w:sz w:val="24"/>
          <w:szCs w:val="24"/>
        </w:rPr>
        <w:t>11</w:t>
      </w:r>
      <w:proofErr w:type="spellEnd"/>
      <w:r w:rsidR="004F6863" w:rsidRPr="00A45ADC">
        <w:rPr>
          <w:sz w:val="24"/>
          <w:szCs w:val="24"/>
        </w:rPr>
        <w:t xml:space="preserve">. </w:t>
      </w:r>
      <w:proofErr w:type="spellStart"/>
      <w:r w:rsidR="004F6863" w:rsidRPr="00A45ADC">
        <w:rPr>
          <w:sz w:val="24"/>
          <w:szCs w:val="24"/>
        </w:rPr>
        <w:t>SZ</w:t>
      </w:r>
      <w:proofErr w:type="spellEnd"/>
      <w:r w:rsidR="004F6863" w:rsidRPr="00A45ADC">
        <w:rPr>
          <w:sz w:val="24"/>
          <w:szCs w:val="24"/>
        </w:rPr>
        <w:t>-a).</w:t>
      </w:r>
    </w:p>
    <w:p w:rsidRDefault="00E1154F" w:rsidR="00E1154F" w:rsidRPr="00A45ADC">
      <w:pPr>
        <w:jc w:val="both"/>
        <w:rPr>
          <w:sz w:val="24"/>
          <w:szCs w:val="24"/>
        </w:rPr>
      </w:pPr>
    </w:p>
    <w:p w:rsidRDefault="00031280" w:rsidP="00031280" w:rsidR="00031280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031280" w:rsidP="00031280" w:rsidR="00E1154F" w:rsidRPr="0003128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  <w:r w:rsidR="00E1154F">
        <w:rPr>
          <w:sz w:val="24"/>
        </w:rPr>
        <w:t xml:space="preserve"> </w:t>
      </w:r>
    </w:p>
    <w:sectPr w:rsidSect="0063704B" w:rsidR="00E1154F" w:rsidRPr="00031280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382" w:rsidR="00092382">
      <w:r>
        <w:separator/>
      </w:r>
    </w:p>
  </w:endnote>
  <w:endnote w:id="0" w:type="continuationSeparator">
    <w:p w:rsidRDefault="00092382" w:rsidR="0009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382" w:rsidR="00092382">
      <w:r>
        <w:separator/>
      </w:r>
    </w:p>
  </w:footnote>
  <w:footnote w:id="0" w:type="continuationSeparator">
    <w:p w:rsidRDefault="00092382" w:rsidR="0009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1E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t xml:space="preserve">   </w:t>
    </w:r>
  </w:p>
  <w:p w:rsidRDefault="00D2635C" w:rsidR="00D2635C">
    <w:pPr>
      <w:pStyle w:val="Zaglavlje"/>
      <w:jc w:val="right"/>
    </w:pP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74CA1"/>
    <w:multiLevelType w:val="hybridMultilevel"/>
    <w:tmpl w:val="A8A07728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6CF5A0A"/>
    <w:multiLevelType w:val="hybridMultilevel"/>
    <w:tmpl w:val="671C24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422560"/>
    <w:multiLevelType w:val="singleLevel"/>
    <w:tmpl w:val="02EC50C0"/>
    <w:lvl w:ilvl="0">
      <w:start w:val="1"/>
      <w:numFmt w:val="decimal"/>
      <w:lvlText w:val="%1."/>
      <w:legacy w:legacyIndent="360" w:legacySpace="120" w:legacy="true"/>
      <w:lvlJc w:val="left"/>
      <w:pPr>
        <w:ind w:hanging="360" w:left="502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9"/>
    <w:rsid w:val="00004827"/>
    <w:rsid w:val="000137A3"/>
    <w:rsid w:val="00031280"/>
    <w:rsid w:val="00033516"/>
    <w:rsid w:val="00034757"/>
    <w:rsid w:val="00053903"/>
    <w:rsid w:val="00064BCA"/>
    <w:rsid w:val="00080A84"/>
    <w:rsid w:val="00092382"/>
    <w:rsid w:val="0009676E"/>
    <w:rsid w:val="000A42CB"/>
    <w:rsid w:val="000D0625"/>
    <w:rsid w:val="000F5AF5"/>
    <w:rsid w:val="00120F26"/>
    <w:rsid w:val="001425CE"/>
    <w:rsid w:val="001507B0"/>
    <w:rsid w:val="0016390F"/>
    <w:rsid w:val="00187C10"/>
    <w:rsid w:val="001A530E"/>
    <w:rsid w:val="002025F2"/>
    <w:rsid w:val="00215F96"/>
    <w:rsid w:val="00254C29"/>
    <w:rsid w:val="00267D0B"/>
    <w:rsid w:val="00275C15"/>
    <w:rsid w:val="00277B3E"/>
    <w:rsid w:val="002A41A4"/>
    <w:rsid w:val="002B1852"/>
    <w:rsid w:val="002B66BF"/>
    <w:rsid w:val="002E649D"/>
    <w:rsid w:val="0030153D"/>
    <w:rsid w:val="003173B4"/>
    <w:rsid w:val="003332A5"/>
    <w:rsid w:val="00347794"/>
    <w:rsid w:val="0035615C"/>
    <w:rsid w:val="003634C0"/>
    <w:rsid w:val="0037525D"/>
    <w:rsid w:val="003834EB"/>
    <w:rsid w:val="003A5811"/>
    <w:rsid w:val="003C01F5"/>
    <w:rsid w:val="003C6F07"/>
    <w:rsid w:val="003E225E"/>
    <w:rsid w:val="003E2ACB"/>
    <w:rsid w:val="003E6494"/>
    <w:rsid w:val="003F07EA"/>
    <w:rsid w:val="0042049E"/>
    <w:rsid w:val="004368E6"/>
    <w:rsid w:val="0048335B"/>
    <w:rsid w:val="00496541"/>
    <w:rsid w:val="004A471A"/>
    <w:rsid w:val="004A7BD1"/>
    <w:rsid w:val="004B1E75"/>
    <w:rsid w:val="004E168C"/>
    <w:rsid w:val="004F23E9"/>
    <w:rsid w:val="004F6863"/>
    <w:rsid w:val="005539FD"/>
    <w:rsid w:val="00570632"/>
    <w:rsid w:val="00582E11"/>
    <w:rsid w:val="005B7FC0"/>
    <w:rsid w:val="00602CC2"/>
    <w:rsid w:val="006078D9"/>
    <w:rsid w:val="0063704B"/>
    <w:rsid w:val="0066190A"/>
    <w:rsid w:val="00661B09"/>
    <w:rsid w:val="00697800"/>
    <w:rsid w:val="006A3DBC"/>
    <w:rsid w:val="006E5ABF"/>
    <w:rsid w:val="00705E18"/>
    <w:rsid w:val="007553AD"/>
    <w:rsid w:val="00777DB2"/>
    <w:rsid w:val="00780381"/>
    <w:rsid w:val="007804B0"/>
    <w:rsid w:val="007965DD"/>
    <w:rsid w:val="007A5143"/>
    <w:rsid w:val="007A6877"/>
    <w:rsid w:val="007B36FD"/>
    <w:rsid w:val="007B78C3"/>
    <w:rsid w:val="007D0B49"/>
    <w:rsid w:val="007D11A0"/>
    <w:rsid w:val="007D137F"/>
    <w:rsid w:val="007F40E2"/>
    <w:rsid w:val="007F632E"/>
    <w:rsid w:val="007F74C8"/>
    <w:rsid w:val="008030EC"/>
    <w:rsid w:val="00812901"/>
    <w:rsid w:val="00843BDE"/>
    <w:rsid w:val="00853305"/>
    <w:rsid w:val="00863F0C"/>
    <w:rsid w:val="0087068F"/>
    <w:rsid w:val="008746AE"/>
    <w:rsid w:val="00891553"/>
    <w:rsid w:val="008935E0"/>
    <w:rsid w:val="008A2D67"/>
    <w:rsid w:val="008A7A81"/>
    <w:rsid w:val="008C466E"/>
    <w:rsid w:val="008E4E6D"/>
    <w:rsid w:val="008F2C1D"/>
    <w:rsid w:val="008F70A1"/>
    <w:rsid w:val="00900695"/>
    <w:rsid w:val="00940A54"/>
    <w:rsid w:val="009425EA"/>
    <w:rsid w:val="009A2AA9"/>
    <w:rsid w:val="009A5149"/>
    <w:rsid w:val="009C396F"/>
    <w:rsid w:val="009C47A9"/>
    <w:rsid w:val="00A053FC"/>
    <w:rsid w:val="00A07C46"/>
    <w:rsid w:val="00A23C05"/>
    <w:rsid w:val="00A40257"/>
    <w:rsid w:val="00A45ADC"/>
    <w:rsid w:val="00A65A53"/>
    <w:rsid w:val="00A72C05"/>
    <w:rsid w:val="00AC1095"/>
    <w:rsid w:val="00AC10D6"/>
    <w:rsid w:val="00AC3B86"/>
    <w:rsid w:val="00AE0C32"/>
    <w:rsid w:val="00B05F95"/>
    <w:rsid w:val="00B14116"/>
    <w:rsid w:val="00B25037"/>
    <w:rsid w:val="00B50A4C"/>
    <w:rsid w:val="00B53C5C"/>
    <w:rsid w:val="00B57DE5"/>
    <w:rsid w:val="00B66BF4"/>
    <w:rsid w:val="00B7008B"/>
    <w:rsid w:val="00B7445A"/>
    <w:rsid w:val="00B95C1B"/>
    <w:rsid w:val="00BA40DD"/>
    <w:rsid w:val="00BB2581"/>
    <w:rsid w:val="00BE1EBA"/>
    <w:rsid w:val="00C00ADD"/>
    <w:rsid w:val="00C06ABE"/>
    <w:rsid w:val="00C07BB4"/>
    <w:rsid w:val="00C306F7"/>
    <w:rsid w:val="00C31E47"/>
    <w:rsid w:val="00C41708"/>
    <w:rsid w:val="00C43ECC"/>
    <w:rsid w:val="00C514C4"/>
    <w:rsid w:val="00C84A7B"/>
    <w:rsid w:val="00CA01C2"/>
    <w:rsid w:val="00CA1BB3"/>
    <w:rsid w:val="00CF5D39"/>
    <w:rsid w:val="00D2635C"/>
    <w:rsid w:val="00D27B14"/>
    <w:rsid w:val="00D44A1E"/>
    <w:rsid w:val="00D719E2"/>
    <w:rsid w:val="00D7517B"/>
    <w:rsid w:val="00D9699F"/>
    <w:rsid w:val="00DA5580"/>
    <w:rsid w:val="00DC70A7"/>
    <w:rsid w:val="00DE458E"/>
    <w:rsid w:val="00DF2155"/>
    <w:rsid w:val="00E1154F"/>
    <w:rsid w:val="00E13F2D"/>
    <w:rsid w:val="00E30872"/>
    <w:rsid w:val="00E372C7"/>
    <w:rsid w:val="00E50C17"/>
    <w:rsid w:val="00E54D39"/>
    <w:rsid w:val="00E66613"/>
    <w:rsid w:val="00E9656B"/>
    <w:rsid w:val="00E96927"/>
    <w:rsid w:val="00E97C96"/>
    <w:rsid w:val="00EA0C5F"/>
    <w:rsid w:val="00EA1213"/>
    <w:rsid w:val="00EA3C14"/>
    <w:rsid w:val="00EB2169"/>
    <w:rsid w:val="00EB3F78"/>
    <w:rsid w:val="00F21210"/>
    <w:rsid w:val="00F37CD7"/>
    <w:rsid w:val="00F417B2"/>
    <w:rsid w:val="00F867E0"/>
    <w:rsid w:val="00FB0101"/>
    <w:rsid w:val="00FB6FEB"/>
    <w:rsid w:val="00FD1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6370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1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2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28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2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2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6370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1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2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28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2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2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2014.</izvorni_sadrzaj>
    <derivirana_varijabla naziv="DomainObject.Predmet.DatumOsnivanja_1">12.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St-585/2014</izvorni_sadrzaj>
    <derivirana_varijabla naziv="DomainObject.Predmet.OznakaBroj_1">St-585/2014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EKOVENT d.o.o. zastupanog po punomoćniku JOSIP PAVETIĆ</izvorni_sadrzaj>
    <derivirana_varijabla naziv="DomainObject.Predmet.ProtustrankaFormated_1">  EKOVENT d.o.o. zastupanog po punomoćniku JOSIP PAVETIĆ</derivirana_varijabla>
  </DomainObject.Predmet.ProtustrankaFormated>
  <DomainObject.Predmet.ProtustrankaFormatedOIB>
    <izvorni_sadrzaj>  EKOVENT d.o.o., OIB 02693661308 zastupanog po punomoćniku JOSIP PAVETIĆ</izvorni_sadrzaj>
    <derivirana_varijabla naziv="DomainObject.Predmet.ProtustrankaFormatedOIB_1">  EKOVENT d.o.o., OIB 02693661308 zastupanog po punomoćniku JOSIP PAVETIĆ</derivirana_varijabla>
  </DomainObject.Predmet.ProtustrankaFormatedOIB>
  <DomainObject.Predmet.ProtustrankaFormatedWithAdress>
    <izvorni_sadrzaj> EKOVENT d.o.o., Krapinsko Strahinje 28, 49000 Krapina zastupanog po punomoćniku JOSIP PAVETIĆ</izvorni_sadrzaj>
    <derivirana_varijabla naziv="DomainObject.Predmet.ProtustrankaFormatedWithAdress_1"> EKOVENT d.o.o., Krapinsko Strahinje 28, 49000 Krapina zastupanog po punomoćniku JOSIP PAVETIĆ</derivirana_varijabla>
  </DomainObject.Predmet.ProtustrankaFormatedWithAdress>
  <DomainObject.Predmet.ProtustrankaFormatedWithAdressOIB>
    <izvorni_sadrzaj> EKOVENT d.o.o., OIB 02693661308, Krapinsko Strahinje 28, 49000 Krapina zastupanog po punomoćniku JOSIP PAVETIĆ</izvorni_sadrzaj>
    <derivirana_varijabla naziv="DomainObject.Predmet.ProtustrankaFormatedWithAdressOIB_1"> EKOVENT d.o.o., OIB 02693661308, Krapinsko Strahinje 28, 49000 Krapina zastupanog po punomoćniku JOSIP PAVETIĆ</derivirana_varijabla>
  </DomainObject.Predmet.ProtustrankaFormatedWithAdressOIB>
  <DomainObject.Predmet.ProtustrankaWithAdress>
    <izvorni_sadrzaj>EKOVENT d.o.o. Krapinsko Strahinje 28, 49000 Krapina</izvorni_sadrzaj>
    <derivirana_varijabla naziv="DomainObject.Predmet.ProtustrankaWithAdress_1">EKOVENT d.o.o. Krapinsko Strahinje 28, 49000 Krapina</derivirana_varijabla>
  </DomainObject.Predmet.ProtustrankaWithAdress>
  <DomainObject.Predmet.ProtustrankaWithAdressOIB>
    <izvorni_sadrzaj>EKOVENT d.o.o., OIB 02693661308, Krapinsko Strahinje 28, 49000 Krapina</izvorni_sadrzaj>
    <derivirana_varijabla naziv="DomainObject.Predmet.ProtustrankaWithAdressOIB_1">EKOVENT d.o.o., OIB 02693661308, Krapinsko Strahinje 28, 49000 Krapina</derivirana_varijabla>
  </DomainObject.Predmet.ProtustrankaWithAdressOIB>
  <DomainObject.Predmet.ProtustrankaNazivFormated>
    <izvorni_sadrzaj>EKOVENT d.o.o.</izvorni_sadrzaj>
    <derivirana_varijabla naziv="DomainObject.Predmet.ProtustrankaNazivFormated_1">EKOVENT d.o.o.</derivirana_varijabla>
  </DomainObject.Predmet.ProtustrankaNazivFormated>
  <DomainObject.Predmet.ProtustrankaNazivFormatedOIB>
    <izvorni_sadrzaj>EKOVENT d.o.o., OIB 02693661308</izvorni_sadrzaj>
    <derivirana_varijabla naziv="DomainObject.Predmet.ProtustrankaNazivFormatedOIB_1">EKOVENT d.o.o., OIB 02693661308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OPORTUNITAS USLUGE d.o.o. za pružanje poslovnih usluga</izvorni_sadrzaj>
    <derivirana_varijabla naziv="DomainObject.Predmet.StrankaFormated_1">  OPORTUNITAS USLUGE d.o.o. za pružanje poslovnih usluga</derivirana_varijabla>
  </DomainObject.Predmet.StrankaFormated>
  <DomainObject.Predmet.StrankaFormatedOIB>
    <izvorni_sadrzaj>  OPORTUNITAS USLUGE d.o.o. za pružanje poslovnih usluga, OIB 87528213092</izvorni_sadrzaj>
    <derivirana_varijabla naziv="DomainObject.Predmet.StrankaFormatedOIB_1">  OPORTUNITAS USLUGE d.o.o. za pružanje poslovnih usluga, OIB 87528213092</derivirana_varijabla>
  </DomainObject.Predmet.StrankaFormatedOIB>
  <DomainObject.Predmet.StrankaFormatedWithAdress>
    <izvorni_sadrzaj> OPORTUNITAS USLUGE d.o.o. za pružanje poslovnih usluga, Jurišićeva 2 A, 10000 Zagreb</izvorni_sadrzaj>
    <derivirana_varijabla naziv="DomainObject.Predmet.StrankaFormatedWithAdress_1"> OPORTUNITAS USLUGE d.o.o. za pružanje poslovnih usluga, Jurišićeva 2 A, 10000 Zagreb</derivirana_varijabla>
  </DomainObject.Predmet.StrankaFormatedWithAdress>
  <DomainObject.Predmet.StrankaFormatedWithAdressOIB>
    <izvorni_sadrzaj> OPORTUNITAS USLUGE d.o.o. za pružanje poslovnih usluga, OIB 87528213092, Jurišićeva 2 A, 10000 Zagreb</izvorni_sadrzaj>
    <derivirana_varijabla naziv="DomainObject.Predmet.StrankaFormatedWithAdressOIB_1"> OPORTUNITAS USLUGE d.o.o. za pružanje poslovnih usluga, OIB 87528213092, Jurišićeva 2 A, 10000 Zagreb</derivirana_varijabla>
  </DomainObject.Predmet.StrankaFormatedWithAdressOIB>
  <DomainObject.Predmet.StrankaWithAdress>
    <izvorni_sadrzaj>OPORTUNITAS USLUGE d.o.o. za pružanje poslovnih usluga Jurišićeva 2 A,10000 Zagreb</izvorni_sadrzaj>
    <derivirana_varijabla naziv="DomainObject.Predmet.StrankaWithAdress_1">OPORTUNITAS USLUGE d.o.o. za pružanje poslovnih usluga Jurišićeva 2 A,10000 Zagreb</derivirana_varijabla>
  </DomainObject.Predmet.StrankaWithAdress>
  <DomainObject.Predmet.StrankaWithAdressOIB>
    <izvorni_sadrzaj>OPORTUNITAS USLUGE d.o.o. za pružanje poslovnih usluga, OIB 87528213092, Jurišićeva 2 A,10000 Zagreb</izvorni_sadrzaj>
    <derivirana_varijabla naziv="DomainObject.Predmet.StrankaWithAdressOIB_1">OPORTUNITAS USLUGE d.o.o. za pružanje poslovnih usluga, OIB 87528213092, Jurišićeva 2 A,10000 Zagreb</derivirana_varijabla>
  </DomainObject.Predmet.StrankaWithAdressOIB>
  <DomainObject.Predmet.StrankaNazivFormated>
    <izvorni_sadrzaj>OPORTUNITAS USLUGE d.o.o. za pružanje poslovnih usluga</izvorni_sadrzaj>
    <derivirana_varijabla naziv="DomainObject.Predmet.StrankaNazivFormated_1">OPORTUNITAS USLUGE d.o.o. za pružanje poslovnih usluga</derivirana_varijabla>
  </DomainObject.Predmet.StrankaNazivFormated>
  <DomainObject.Predmet.StrankaNazivFormatedOIB>
    <izvorni_sadrzaj>OPORTUNITAS USLUGE d.o.o. za pružanje poslovnih usluga, OIB 87528213092</izvorni_sadrzaj>
    <derivirana_varijabla naziv="DomainObject.Predmet.StrankaNazivFormatedOIB_1">OPORTUNITAS USLUGE d.o.o. za pružanje poslovnih usluga, OIB 87528213092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OPORTUNITAS USLUGE d.o.o. za pružanje poslovnih usluga</item>
    </izvorni_sadrzaj>
    <derivirana_varijabla naziv="DomainObject.Predmet.StrankaListFormated_1">
      <item>OPORTUNITAS USLUGE d.o.o. za pružanje poslovnih usluga</item>
    </derivirana_varijabla>
  </DomainObject.Predmet.StrankaListFormated>
  <DomainObject.Predmet.StrankaListFormatedOIB>
    <izvorni_sadrzaj>
      <item>OPORTUNITAS USLUGE d.o.o. za pružanje poslovnih usluga, OIB 87528213092</item>
    </izvorni_sadrzaj>
    <derivirana_varijabla naziv="DomainObject.Predmet.StrankaListFormatedOIB_1">
      <item>OPORTUNITAS USLUGE d.o.o. za pružanje poslovnih usluga, OIB 87528213092</item>
    </derivirana_varijabla>
  </DomainObject.Predmet.StrankaListFormatedOIB>
  <DomainObject.Predmet.StrankaListFormatedWithAdress>
    <izvorni_sadrzaj>
      <item>OPORTUNITAS USLUGE d.o.o. za pružanje poslovnih usluga, Jurišićeva 2 A, 10000 Zagreb</item>
    </izvorni_sadrzaj>
    <derivirana_varijabla naziv="DomainObject.Predmet.StrankaListFormatedWithAdress_1">
      <item>OPORTUNITAS USLUGE d.o.o. za pružanje poslovnih usluga, Jurišićeva 2 A, 10000 Zagreb</item>
    </derivirana_varijabla>
  </DomainObject.Predmet.StrankaListFormatedWithAdress>
  <DomainObject.Predmet.StrankaListFormatedWithAdressOIB>
    <izvorni_sadrzaj>
      <item>OPORTUNITAS USLUGE d.o.o. za pružanje poslovnih usluga, OIB 87528213092, Jurišićeva 2 A, 10000 Zagreb</item>
    </izvorni_sadrzaj>
    <derivirana_varijabla naziv="DomainObject.Predmet.StrankaListFormatedWithAdressOIB_1">
      <item>OPORTUNITAS USLUGE d.o.o. za pružanje poslovnih usluga, OIB 87528213092, Jurišićeva 2 A, 10000 Zagreb</item>
    </derivirana_varijabla>
  </DomainObject.Predmet.StrankaListFormatedWithAdressOIB>
  <DomainObject.Predmet.StrankaListNazivFormated>
    <izvorni_sadrzaj>
      <item>OPORTUNITAS USLUGE d.o.o. za pružanje poslovnih usluga</item>
    </izvorni_sadrzaj>
    <derivirana_varijabla naziv="DomainObject.Predmet.StrankaListNazivFormated_1">
      <item>OPORTUNITAS USLUGE d.o.o. za pružanje poslovnih usluga</item>
    </derivirana_varijabla>
  </DomainObject.Predmet.StrankaListNazivFormated>
  <DomainObject.Predmet.StrankaListNazivFormatedOIB>
    <izvorni_sadrzaj>
      <item>OPORTUNITAS USLUGE d.o.o. za pružanje poslovnih usluga, OIB 87528213092</item>
    </izvorni_sadrzaj>
    <derivirana_varijabla naziv="DomainObject.Predmet.StrankaListNazivFormatedOIB_1">
      <item>OPORTUNITAS USLUGE d.o.o. za pružanje poslovnih usluga, OIB 87528213092</item>
    </derivirana_varijabla>
  </DomainObject.Predmet.StrankaListNazivFormatedOIB>
  <DomainObject.Predmet.ProtuStrankaListFormated>
    <izvorni_sadrzaj>
      <item>EKOVENT d.o.o. zastupanog po punomoćniku JOSIP PAVETIĆ</item>
    </izvorni_sadrzaj>
    <derivirana_varijabla naziv="DomainObject.Predmet.ProtuStrankaListFormated_1">
      <item>EKOVENT d.o.o. zastupanog po punomoćniku JOSIP PAVETIĆ</item>
    </derivirana_varijabla>
  </DomainObject.Predmet.ProtuStrankaListFormated>
  <DomainObject.Predmet.ProtuStrankaListFormatedOIB>
    <izvorni_sadrzaj>
      <item>EKOVENT d.o.o., OIB 02693661308 zastupanog po punomoćniku JOSIP PAVETIĆ</item>
    </izvorni_sadrzaj>
    <derivirana_varijabla naziv="DomainObject.Predmet.ProtuStrankaListFormatedOIB_1">
      <item>EKOVENT d.o.o., OIB 02693661308 zastupanog po punomoćniku JOSIP PAVETIĆ</item>
    </derivirana_varijabla>
  </DomainObject.Predmet.ProtuStrankaListFormatedOIB>
  <DomainObject.Predmet.ProtuStrankaListFormatedWithAdress>
    <izvorni_sadrzaj>
      <item>EKOVENT d.o.o., Krapinsko Strahinje 28, 49000 Krapina zastupanog po punomoćniku JOSIP PAVETIĆ</item>
    </izvorni_sadrzaj>
    <derivirana_varijabla naziv="DomainObject.Predmet.ProtuStrankaListFormatedWithAdress_1">
      <item>EKOVENT d.o.o., Krapinsko Strahinje 28, 49000 Krapina zastupanog po punomoćniku JOSIP PAVETIĆ</item>
    </derivirana_varijabla>
  </DomainObject.Predmet.ProtuStrankaListFormatedWithAdress>
  <DomainObject.Predmet.ProtuStrankaListFormatedWithAdressOIB>
    <izvorni_sadrzaj>
      <item>EKOVENT d.o.o., OIB 02693661308, Krapinsko Strahinje 28, 49000 Krapina zastupanog po punomoćniku JOSIP PAVETIĆ</item>
    </izvorni_sadrzaj>
    <derivirana_varijabla naziv="DomainObject.Predmet.ProtuStrankaListFormatedWithAdressOIB_1">
      <item>EKOVENT d.o.o., OIB 02693661308, Krapinsko Strahinje 28, 49000 Krapina zastupanog po punomoćniku JOSIP PAVETIĆ</item>
    </derivirana_varijabla>
  </DomainObject.Predmet.ProtuStrankaListFormatedWithAdressOIB>
  <DomainObject.Predmet.ProtuStrankaListNazivFormated>
    <izvorni_sadrzaj>
      <item>EKOVENT d.o.o.</item>
    </izvorni_sadrzaj>
    <derivirana_varijabla naziv="DomainObject.Predmet.ProtuStrankaListNazivFormated_1">
      <item>EKOVENT d.o.o.</item>
    </derivirana_varijabla>
  </DomainObject.Predmet.ProtuStrankaListNazivFormated>
  <DomainObject.Predmet.ProtuStrankaListNazivFormatedOIB>
    <izvorni_sadrzaj>
      <item>EKOVENT d.o.o., OIB 02693661308</item>
    </izvorni_sadrzaj>
    <derivirana_varijabla naziv="DomainObject.Predmet.ProtuStrankaListNazivFormatedOIB_1">
      <item>EKOVENT d.o.o., OIB 02693661308</item>
    </derivirana_varijabla>
  </DomainObject.Predmet.ProtuStrankaListNazivFormatedOIB>
  <DomainObject.Predmet.OstaliListFormated>
    <izvorni_sadrzaj>
      <item>OD JELIĆ I ČAVLINA ZRINŠĆAK</item>
      <item>Nina Čavlina Zrinšćak</item>
      <item>JOSIP PAVETIĆ punomoćnik sudionika u postupku EKOVENT d.o.o.</item>
      <item>Nikola Jakir</item>
    </izvorni_sadrzaj>
    <derivirana_varijabla naziv="DomainObject.Predmet.OstaliListFormated_1">
      <item>OD JELIĆ I ČAVLINA ZRINŠĆAK</item>
      <item>Nina Čavlina Zrinšćak</item>
      <item>JOSIP PAVETIĆ punomoćnik sudionika u postupku EKOVENT d.o.o.</item>
      <item>Nikola Jakir</item>
    </derivirana_varijabla>
  </DomainObject.Predmet.OstaliListFormated>
  <DomainObject.Predmet.OstaliListFormatedOIB>
    <izvorni_sadrzaj>
      <item>OD JELIĆ I ČAVLINA ZRINŠĆAK</item>
      <item>Nina Čavlina Zrinšćak</item>
      <item>JOSIP PAVETIĆ, OIB 87032892327 punomoćnik sudionika u postupku EKOVENT d.o.o.</item>
      <item>Nikola Jakir, OIB 35440503043</item>
    </izvorni_sadrzaj>
    <derivirana_varijabla naziv="DomainObject.Predmet.OstaliListFormatedOIB_1">
      <item>OD JELIĆ I ČAVLINA ZRINŠĆAK</item>
      <item>Nina Čavlina Zrinšćak</item>
      <item>JOSIP PAVETIĆ, OIB 87032892327 punomoćnik sudionika u postupku EKOVENT d.o.o.</item>
      <item>Nikola Jakir, OIB 35440503043</item>
    </derivirana_varijabla>
  </DomainObject.Predmet.OstaliListFormatedOIB>
  <DomainObject.Predmet.OstaliListFormatedWithAdress>
    <izvorni_sadrzaj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izvorni_sadrzaj>
    <derivirana_varijabla naziv="DomainObject.Predmet.OstaliListFormatedWithAdress_1"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derivirana_varijabla>
  </DomainObject.Predmet.OstaliListFormatedWithAdress>
  <DomainObject.Predmet.OstaliListFormatedWithAdressOIB>
    <izvorni_sadrzaj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izvorni_sadrzaj>
    <derivirana_varijabla naziv="DomainObject.Predmet.OstaliListFormatedWithAdressOIB_1"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derivirana_varijabla>
  </DomainObject.Predmet.OstaliListFormatedWithAdressOIB>
  <DomainObject.Predmet.OstaliListNazivFormated>
    <izvorni_sadrzaj>
      <item>OD JELIĆ I ČAVLINA ZRINŠĆAK</item>
      <item>Nina Čavlina Zrinšćak</item>
      <item>JOSIP PAVETIĆ</item>
      <item>Nikola Jakir</item>
    </izvorni_sadrzaj>
    <derivirana_varijabla naziv="DomainObject.Predmet.OstaliListNazivFormated_1">
      <item>OD JELIĆ I ČAVLINA ZRINŠĆAK</item>
      <item>Nina Čavlina Zrinšćak</item>
      <item>JOSIP PAVETIĆ</item>
      <item>Nikola Jakir</item>
    </derivirana_varijabla>
  </DomainObject.Predmet.OstaliListNazivFormated>
  <DomainObject.Predmet.OstaliListNazivFormatedOIB>
    <izvorni_sadrzaj>
      <item>OD JELIĆ I ČAVLINA ZRINŠĆAK</item>
      <item>Nina Čavlina Zrinšćak</item>
      <item>JOSIP PAVETIĆ, OIB 87032892327</item>
      <item>Nikola Jakir, OIB 35440503043</item>
    </izvorni_sadrzaj>
    <derivirana_varijabla naziv="DomainObject.Predmet.OstaliListNazivFormatedOIB_1">
      <item>OD JELIĆ I ČAVLINA ZRINŠĆAK</item>
      <item>Nina Čavlina Zrinšćak</item>
      <item>JOSIP PAVETIĆ, OIB 87032892327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OPORTUNITAS USLUGE d.o.o. za pružanje poslovnih usluga</izvorni_sadrzaj>
    <derivirana_varijabla naziv="DomainObject.Predmet.StrankaIDrugi_1">OPORTUNITAS USLUGE d.o.o. za pružanje poslovnih usluga</derivirana_varijabla>
  </DomainObject.Predmet.StrankaIDrugi>
  <DomainObject.Predmet.ProtustrankaIDrugi>
    <izvorni_sadrzaj>EKOVENT d.o.o.</izvorni_sadrzaj>
    <derivirana_varijabla naziv="DomainObject.Predmet.ProtustrankaIDrugi_1">EKOVENT d.o.o.</derivirana_varijabla>
  </DomainObject.Predmet.ProtustrankaIDrugi>
  <DomainObject.Predmet.StrankaIDrugiAdressOIB>
    <izvorni_sadrzaj>OPORTUNITAS USLUGE d.o.o. za pružanje poslovnih usluga, OIB 87528213092, Jurišićeva 2 A, 10000 Zagreb</izvorni_sadrzaj>
    <derivirana_varijabla naziv="DomainObject.Predmet.StrankaIDrugiAdressOIB_1">OPORTUNITAS USLUGE d.o.o. za pružanje poslovnih usluga, OIB 87528213092, Jurišićeva 2 A, 10000 Zagreb</derivirana_varijabla>
  </DomainObject.Predmet.StrankaIDrugiAdressOIB>
  <DomainObject.Predmet.ProtustrankaIDrugiAdressOIB>
    <izvorni_sadrzaj>EKOVENT d.o.o., OIB 02693661308, Krapinsko Strahinje 28, 49000 Krapina</izvorni_sadrzaj>
    <derivirana_varijabla naziv="DomainObject.Predmet.ProtustrankaIDrugiAdressOIB_1">EKOVENT d.o.o., OIB 02693661308, Krapinsko Strahinje 28,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USLUGE d.o.o. za pružanje poslovnih usluga</item>
      <item>OD JELIĆ I ČAVLINA ZRINŠĆAK</item>
      <item>Nina Čavlina Zrinšćak</item>
      <item>EKOVENT d.o.o.</item>
      <item>JOSIP PAVETIĆ</item>
      <item>Nikola Jakir</item>
    </izvorni_sadrzaj>
    <derivirana_varijabla naziv="DomainObject.Predmet.SudioniciListNaziv_1">
      <item>OPORTUNITAS USLUGE d.o.o. za pružanje poslovnih usluga</item>
      <item>OD JELIĆ I ČAVLINA ZRINŠĆAK</item>
      <item>Nina Čavlina Zrinšćak</item>
      <item>EKOVENT d.o.o.</item>
      <item>JOSIP PAVETIĆ</item>
      <item>Nikola Jakir</item>
    </derivirana_varijabla>
  </DomainObject.Predmet.SudioniciListNaziv>
  <DomainObject.Predmet.SudioniciListAdressOIB>
    <izvorni_sadrzaj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izvorni_sadrzaj>
    <derivirana_varijabla naziv="DomainObject.Predmet.SudioniciListAdressOIB_1"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87528213092</item>
      <item>, OIB null</item>
      <item>, OIB null</item>
      <item>, OIB 02693661308</item>
      <item>, OIB 87032892327</item>
      <item>, OIB 35440503043</item>
    </izvorni_sadrzaj>
    <derivirana_varijabla naziv="DomainObject.Predmet.SudioniciListNazivOIB_1">
      <item>, OIB 87528213092</item>
      <item>, OIB null</item>
      <item>, OIB null</item>
      <item>, OIB 02693661308</item>
      <item>, OIB 87032892327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2017.</izvorni_sadrzaj>
    <derivirana_varijabla naziv="DomainObject.Predmet.DatumZadnjeOdrzaneSudskeRadnje_1">3. listopada 2017.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St-585/2014-83</izvorni_sadrzaj>
    <derivirana_varijabla naziv="DomainObject.PredzadnjaOdlukaIzPredmeta.Oznaka_1">St-585/2014-83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220</properties:Words>
  <properties:Characters>1185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2018-11-22T09:53:00Z</dcterms:created>
  <dc:creator>Ante</dc:creator>
  <cp:lastModifiedBy>Valentina Delač</cp:lastModifiedBy>
  <cp:lastPrinted>2018-11-22T09:54:00Z</cp:lastPrinted>
  <dcterms:modified xmlns:xsi="http://www.w3.org/2001/XMLSchema-instance" xsi:type="dcterms:W3CDTF">2018-11-22T09:54:00Z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(Ekovent  zaklj broj računa bestvina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