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eaa8" w14:paraId="950eaa8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664896">
        <w:rPr>
          <w:lang w:val="hr-HR"/>
        </w:rPr>
        <w:t>224/2017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664896">
        <w:rPr>
          <w:lang w:val="hr-HR"/>
        </w:rPr>
        <w:t>EKOLOŠKO HUMANITARNA UDRUGA EKO STAV</w:t>
      </w:r>
      <w:r w:rsidR="00044C74">
        <w:rPr>
          <w:lang w:val="hr-HR"/>
        </w:rPr>
        <w:t xml:space="preserve">, </w:t>
      </w:r>
      <w:r w:rsidR="00664896">
        <w:rPr>
          <w:lang w:val="hr-HR"/>
        </w:rPr>
        <w:t xml:space="preserve">Gornje </w:t>
      </w:r>
      <w:proofErr w:type="spellStart"/>
      <w:r w:rsidR="00664896">
        <w:rPr>
          <w:lang w:val="hr-HR"/>
        </w:rPr>
        <w:t>Plavnice</w:t>
      </w:r>
      <w:proofErr w:type="spellEnd"/>
      <w:r w:rsidR="00664896">
        <w:rPr>
          <w:lang w:val="hr-HR"/>
        </w:rPr>
        <w:t xml:space="preserve">, Gornje </w:t>
      </w:r>
      <w:proofErr w:type="spellStart"/>
      <w:r w:rsidR="00664896">
        <w:rPr>
          <w:lang w:val="hr-HR"/>
        </w:rPr>
        <w:t>Plavnice</w:t>
      </w:r>
      <w:proofErr w:type="spellEnd"/>
      <w:r w:rsidR="00664896">
        <w:rPr>
          <w:lang w:val="hr-HR"/>
        </w:rPr>
        <w:t xml:space="preserve"> 62, </w:t>
      </w:r>
      <w:r w:rsidR="001142A6">
        <w:rPr>
          <w:lang w:val="hr-HR"/>
        </w:rPr>
        <w:t xml:space="preserve"> </w:t>
      </w:r>
      <w:r w:rsidR="006A7BD3">
        <w:rPr>
          <w:lang w:val="hr-HR"/>
        </w:rPr>
        <w:t xml:space="preserve">registarski broj: </w:t>
      </w:r>
      <w:r w:rsidR="00664896">
        <w:rPr>
          <w:lang w:val="hr-HR"/>
        </w:rPr>
        <w:t>07001346</w:t>
      </w:r>
      <w:r w:rsidR="001142A6">
        <w:rPr>
          <w:lang w:val="hr-HR"/>
        </w:rPr>
        <w:t xml:space="preserve"> , </w:t>
      </w:r>
      <w:r w:rsidR="002C37CA">
        <w:rPr>
          <w:lang w:val="hr-HR"/>
        </w:rPr>
        <w:t xml:space="preserve">OIB: </w:t>
      </w:r>
      <w:r w:rsidR="00664896">
        <w:rPr>
          <w:lang w:val="hr-HR"/>
        </w:rPr>
        <w:t>44967207305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664896">
        <w:rPr>
          <w:lang w:val="hr-HR"/>
        </w:rPr>
        <w:t>224/2017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664896">
        <w:rPr>
          <w:lang w:val="hr-HR"/>
        </w:rPr>
        <w:t>10. ožujka 2017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64896">
        <w:rPr>
          <w:lang w:val="hr-HR"/>
        </w:rPr>
        <w:t>7.181,52</w:t>
      </w:r>
      <w:r w:rsidR="00BB59A8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64896">
        <w:rPr>
          <w:lang w:val="hr-HR"/>
        </w:rPr>
        <w:t>28</w:t>
      </w:r>
      <w:r w:rsidR="00D4039E">
        <w:rPr>
          <w:lang w:val="hr-HR"/>
        </w:rPr>
        <w:t>.</w:t>
      </w:r>
      <w:r w:rsidR="00664896">
        <w:rPr>
          <w:lang w:val="hr-HR"/>
        </w:rPr>
        <w:t xml:space="preserve"> ožujka 2017.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C76479">
        <w:rPr>
          <w:lang w:val="hr-HR"/>
        </w:rPr>
        <w:t xml:space="preserve">               </w:t>
      </w:r>
      <w:r w:rsidR="007B6AD8">
        <w:rPr>
          <w:lang w:val="hr-HR"/>
        </w:rPr>
        <w:t xml:space="preserve">    MIROSLAV LOVREKOVIĆ</w:t>
      </w:r>
      <w:r w:rsidR="00C76479">
        <w:rPr>
          <w:lang w:val="hr-HR"/>
        </w:rPr>
        <w:t>, v.r.</w:t>
      </w:r>
    </w:p>
    <w:p w:rsidRDefault="00C76479" w:rsidP="007B6AD8" w:rsidR="00C76479">
      <w:pPr>
        <w:ind w:firstLine="142" w:left="-142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Za točnost otpravka-ovlašteni službenik</w:t>
      </w:r>
    </w:p>
    <w:p w:rsidRDefault="00C76479" w:rsidP="007B6AD8" w:rsidR="00C76479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ED652A" w:rsidP="00ED652A" w:rsidR="00ED652A">
      <w:pPr>
        <w:rPr>
          <w:lang w:val="hr-HR"/>
        </w:rPr>
      </w:pPr>
    </w:p>
    <w:sectPr w:rsidR="00ED652A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6A9" w:rsidR="001816A9">
      <w:r>
        <w:separator/>
      </w:r>
    </w:p>
  </w:endnote>
  <w:endnote w:id="0" w:type="continuationSeparator">
    <w:p w:rsidRDefault="001816A9" w:rsidR="00181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6A9" w:rsidR="001816A9">
      <w:r>
        <w:separator/>
      </w:r>
    </w:p>
  </w:footnote>
  <w:footnote w:id="0" w:type="continuationSeparator">
    <w:p w:rsidRDefault="001816A9" w:rsidR="00181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44C74"/>
    <w:rsid w:val="0007575C"/>
    <w:rsid w:val="00080DAD"/>
    <w:rsid w:val="000A68CC"/>
    <w:rsid w:val="000A7529"/>
    <w:rsid w:val="000B0158"/>
    <w:rsid w:val="000B6602"/>
    <w:rsid w:val="000C6B0C"/>
    <w:rsid w:val="000E2229"/>
    <w:rsid w:val="000F3343"/>
    <w:rsid w:val="001138CA"/>
    <w:rsid w:val="001142A6"/>
    <w:rsid w:val="001816A9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2C37CA"/>
    <w:rsid w:val="003207CE"/>
    <w:rsid w:val="00344123"/>
    <w:rsid w:val="00364EED"/>
    <w:rsid w:val="003965DC"/>
    <w:rsid w:val="003B3B62"/>
    <w:rsid w:val="003B7FAE"/>
    <w:rsid w:val="00417231"/>
    <w:rsid w:val="00422974"/>
    <w:rsid w:val="00446B11"/>
    <w:rsid w:val="00447682"/>
    <w:rsid w:val="00462C08"/>
    <w:rsid w:val="00491E6B"/>
    <w:rsid w:val="004D5239"/>
    <w:rsid w:val="005318A1"/>
    <w:rsid w:val="00597475"/>
    <w:rsid w:val="005A37F6"/>
    <w:rsid w:val="005F0313"/>
    <w:rsid w:val="005F5FA2"/>
    <w:rsid w:val="005F7D9A"/>
    <w:rsid w:val="00613E58"/>
    <w:rsid w:val="00617995"/>
    <w:rsid w:val="00627C97"/>
    <w:rsid w:val="00664896"/>
    <w:rsid w:val="0066780A"/>
    <w:rsid w:val="00667F45"/>
    <w:rsid w:val="00674F9D"/>
    <w:rsid w:val="006767EE"/>
    <w:rsid w:val="006A4487"/>
    <w:rsid w:val="006A7BD3"/>
    <w:rsid w:val="006B32F7"/>
    <w:rsid w:val="00707E77"/>
    <w:rsid w:val="0076168D"/>
    <w:rsid w:val="0078137F"/>
    <w:rsid w:val="007932EF"/>
    <w:rsid w:val="007B6AD8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C0786"/>
    <w:rsid w:val="00AE6203"/>
    <w:rsid w:val="00AF2235"/>
    <w:rsid w:val="00B322D7"/>
    <w:rsid w:val="00B45BD3"/>
    <w:rsid w:val="00B53C1D"/>
    <w:rsid w:val="00B7583B"/>
    <w:rsid w:val="00BB4535"/>
    <w:rsid w:val="00BB59A8"/>
    <w:rsid w:val="00C25B0A"/>
    <w:rsid w:val="00C57D5F"/>
    <w:rsid w:val="00C619A7"/>
    <w:rsid w:val="00C66FB6"/>
    <w:rsid w:val="00C76479"/>
    <w:rsid w:val="00C925E8"/>
    <w:rsid w:val="00CC7765"/>
    <w:rsid w:val="00CD6B0C"/>
    <w:rsid w:val="00CF14FC"/>
    <w:rsid w:val="00CF7FBD"/>
    <w:rsid w:val="00D3042A"/>
    <w:rsid w:val="00D4039E"/>
    <w:rsid w:val="00D6282E"/>
    <w:rsid w:val="00DB284B"/>
    <w:rsid w:val="00DC38B1"/>
    <w:rsid w:val="00DC762B"/>
    <w:rsid w:val="00DC7979"/>
    <w:rsid w:val="00DD5821"/>
    <w:rsid w:val="00E247F3"/>
    <w:rsid w:val="00E70897"/>
    <w:rsid w:val="00E97333"/>
    <w:rsid w:val="00EA2574"/>
    <w:rsid w:val="00EB7B36"/>
    <w:rsid w:val="00EC2D57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B59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59A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6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4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4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4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4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B59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59A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6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4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4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4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4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St-224/2017</izvorni_sadrzaj>
    <derivirana_varijabla naziv="DomainObject.Predmet.OznakaBroj_1">St-224/2017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EKOLOŠKO HUMANITARNA UDRUGA EKO STAV</izvorni_sadrzaj>
    <derivirana_varijabla naziv="DomainObject.Predmet.ProtustrankaFormated_1">  EKOLOŠKO HUMANITARNA UDRUGA EKO STAV</derivirana_varijabla>
  </DomainObject.Predmet.ProtustrankaFormated>
  <DomainObject.Predmet.ProtustrankaFormatedOIB>
    <izvorni_sadrzaj>  EKOLOŠKO HUMANITARNA UDRUGA EKO STAV, OIB 44967207305</izvorni_sadrzaj>
    <derivirana_varijabla naziv="DomainObject.Predmet.ProtustrankaFormatedOIB_1">  EKOLOŠKO HUMANITARNA UDRUGA EKO STAV, OIB 44967207305</derivirana_varijabla>
  </DomainObject.Predmet.ProtustrankaFormatedOIB>
  <DomainObject.Predmet.ProtustrankaFormatedWithAdress>
    <izvorni_sadrzaj> EKOLOŠKO HUMANITARNA UDRUGA EKO STAV, Gornje Plavnice 62, 43000 Gornje Plavnice</izvorni_sadrzaj>
    <derivirana_varijabla naziv="DomainObject.Predmet.ProtustrankaFormatedWithAdress_1"> EKOLOŠKO HUMANITARNA UDRUGA EKO STAV, Gornje Plavnice 62, 43000 Gornje Plavnice</derivirana_varijabla>
  </DomainObject.Predmet.ProtustrankaFormatedWithAdress>
  <DomainObject.Predmet.ProtustrankaFormatedWithAdressOIB>
    <izvorni_sadrzaj> EKOLOŠKO HUMANITARNA UDRUGA EKO STAV, OIB 44967207305, Gornje Plavnice 62, 43000 Gornje Plavnice</izvorni_sadrzaj>
    <derivirana_varijabla naziv="DomainObject.Predmet.ProtustrankaFormatedWithAdressOIB_1"> EKOLOŠKO HUMANITARNA UDRUGA EKO STAV, OIB 44967207305, Gornje Plavnice 62, 43000 Gornje Plavnice</derivirana_varijabla>
  </DomainObject.Predmet.ProtustrankaFormatedWithAdressOIB>
  <DomainObject.Predmet.ProtustrankaWithAdress>
    <izvorni_sadrzaj>EKOLOŠKO HUMANITARNA UDRUGA EKO STAV Gornje Plavnice 62, 43000 Gornje Plavnice</izvorni_sadrzaj>
    <derivirana_varijabla naziv="DomainObject.Predmet.ProtustrankaWithAdress_1">EKOLOŠKO HUMANITARNA UDRUGA EKO STAV Gornje Plavnice 62, 43000 Gornje Plavnice</derivirana_varijabla>
  </DomainObject.Predmet.ProtustrankaWithAdress>
  <DomainObject.Predmet.ProtustrankaWithAdressOIB>
    <izvorni_sadrzaj>EKOLOŠKO HUMANITARNA UDRUGA EKO STAV, OIB 44967207305, Gornje Plavnice 62, 43000 Gornje Plavnice</izvorni_sadrzaj>
    <derivirana_varijabla naziv="DomainObject.Predmet.ProtustrankaWithAdressOIB_1">EKOLOŠKO HUMANITARNA UDRUGA EKO STAV, OIB 44967207305, Gornje Plavnice 62, 43000 Gornje Plavnice</derivirana_varijabla>
  </DomainObject.Predmet.ProtustrankaWithAdressOIB>
  <DomainObject.Predmet.ProtustrankaNazivFormated>
    <izvorni_sadrzaj>EKOLOŠKO HUMANITARNA UDRUGA EKO STAV</izvorni_sadrzaj>
    <derivirana_varijabla naziv="DomainObject.Predmet.ProtustrankaNazivFormated_1">EKOLOŠKO HUMANITARNA UDRUGA EKO STAV</derivirana_varijabla>
  </DomainObject.Predmet.ProtustrankaNazivFormated>
  <DomainObject.Predmet.ProtustrankaNazivFormatedOIB>
    <izvorni_sadrzaj>EKOLOŠKO HUMANITARNA UDRUGA EKO STAV, OIB 44967207305</izvorni_sadrzaj>
    <derivirana_varijabla naziv="DomainObject.Predmet.ProtustrankaNazivFormatedOIB_1">EKOLOŠKO HUMANITARNA UDRUGA EKO STAV, OIB 44967207305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EKOLOŠKO HUMANITARNA UDRUGA EKO STAV</item>
    </izvorni_sadrzaj>
    <derivirana_varijabla naziv="DomainObject.Predmet.ProtuStrankaListFormated_1">
      <item>EKOLOŠKO HUMANITARNA UDRUGA EKO STAV</item>
    </derivirana_varijabla>
  </DomainObject.Predmet.ProtuStrankaListFormated>
  <DomainObject.Predmet.ProtuStrankaListFormatedOIB>
    <izvorni_sadrzaj>
      <item>EKOLOŠKO HUMANITARNA UDRUGA EKO STAV, OIB 44967207305</item>
    </izvorni_sadrzaj>
    <derivirana_varijabla naziv="DomainObject.Predmet.ProtuStrankaListFormatedOIB_1">
      <item>EKOLOŠKO HUMANITARNA UDRUGA EKO STAV, OIB 44967207305</item>
    </derivirana_varijabla>
  </DomainObject.Predmet.ProtuStrankaListFormatedOIB>
  <DomainObject.Predmet.ProtuStrankaListFormatedWithAdress>
    <izvorni_sadrzaj>
      <item>EKOLOŠKO HUMANITARNA UDRUGA EKO STAV, Gornje Plavnice 62, 43000 Gornje Plavnice</item>
    </izvorni_sadrzaj>
    <derivirana_varijabla naziv="DomainObject.Predmet.ProtuStrankaListFormatedWithAdress_1">
      <item>EKOLOŠKO HUMANITARNA UDRUGA EKO STAV, Gornje Plavnice 62, 43000 Gornje Plavnice</item>
    </derivirana_varijabla>
  </DomainObject.Predmet.ProtuStrankaListFormatedWithAdress>
  <DomainObject.Predmet.ProtuStrankaListFormatedWithAdressOIB>
    <izvorni_sadrzaj>
      <item>EKOLOŠKO HUMANITARNA UDRUGA EKO STAV, OIB 44967207305, Gornje Plavnice 62, 43000 Gornje Plavnice</item>
    </izvorni_sadrzaj>
    <derivirana_varijabla naziv="DomainObject.Predmet.ProtuStrankaListFormatedWithAdressOIB_1">
      <item>EKOLOŠKO HUMANITARNA UDRUGA EKO STAV, OIB 44967207305, Gornje Plavnice 62, 43000 Gornje Plavnice</item>
    </derivirana_varijabla>
  </DomainObject.Predmet.ProtuStrankaListFormatedWithAdressOIB>
  <DomainObject.Predmet.ProtuStrankaListNazivFormated>
    <izvorni_sadrzaj>
      <item>EKOLOŠKO HUMANITARNA UDRUGA EKO STAV</item>
    </izvorni_sadrzaj>
    <derivirana_varijabla naziv="DomainObject.Predmet.ProtuStrankaListNazivFormated_1">
      <item>EKOLOŠKO HUMANITARNA UDRUGA EKO STAV</item>
    </derivirana_varijabla>
  </DomainObject.Predmet.ProtuStrankaListNazivFormated>
  <DomainObject.Predmet.ProtuStrankaListNazivFormatedOIB>
    <izvorni_sadrzaj>
      <item>EKOLOŠKO HUMANITARNA UDRUGA EKO STAV, OIB 44967207305</item>
    </izvorni_sadrzaj>
    <derivirana_varijabla naziv="DomainObject.Predmet.ProtuStrankaListNazivFormatedOIB_1">
      <item>EKOLOŠKO HUMANITARNA UDRUGA EKO STAV, OIB 44967207305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EKOLOŠKO HUMANITARNA UDRUGA EKO STAV</izvorni_sadrzaj>
    <derivirana_varijabla naziv="DomainObject.Predmet.ProtustrankaIDrugi_1">EKOLOŠKO HUMANITARNA UDRUGA EKO STAV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EKOLOŠKO HUMANITARNA UDRUGA EKO STAV, OIB 44967207305, Gornje Plavnice 62, 43000 Gornje Plavnice</izvorni_sadrzaj>
    <derivirana_varijabla naziv="DomainObject.Predmet.ProtustrankaIDrugiAdressOIB_1">EKOLOŠKO HUMANITARNA UDRUGA EKO STAV, OIB 44967207305, Gornje Plavnice 62, 43000 Gornje Plavnice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EKOLOŠKO HUMANITARNA UDRUGA EKO STAV</item>
    </izvorni_sadrzaj>
    <derivirana_varijabla naziv="DomainObject.Predmet.SudioniciListNaziv_1">
      <item>FINA, RC ZAGREB, Podružnica BJELOVAR</item>
      <item>EKOLOŠKO HUMANITARNA UDRUGA EKO STAV</item>
    </derivirana_varijabla>
  </DomainObject.Predmet.SudioniciListNaziv>
  <DomainObject.Predmet.SudioniciListAdressOIB>
    <izvorni_sadrzaj>
      <item>FINA, RC ZAGREB, Podružnica BJELOVAR, OIB 85821130368, F. Supila 4,43000 Bjelovar</item>
      <item>EKOLOŠKO HUMANITARNA UDRUGA EKO STAV, OIB 44967207305, Gornje Plavnice 62,43000 Gornje Plavnice</item>
    </izvorni_sadrzaj>
    <derivirana_varijabla naziv="DomainObject.Predmet.SudioniciListAdressOIB_1">
      <item>FINA, RC ZAGREB, Podružnica BJELOVAR, OIB 85821130368, F. Supila 4,43000 Bjelovar</item>
      <item>EKOLOŠKO HUMANITARNA UDRUGA EKO STAV, OIB 44967207305, Gornje Plavnice 62,43000 Gornje Plavnice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44967207305</item>
    </izvorni_sadrzaj>
    <derivirana_varijabla naziv="DomainObject.Predmet.SudioniciListNazivOIB_1">
      <item>, OIB 85821130368</item>
      <item>, OIB 44967207305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404A2E-4F8C-47DF-8EB2-E2E772D68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289</properties:Words>
  <properties:Characters>1627</properties:Characters>
  <properties:Lines>45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2017-03-28T07:07:00Z</dcterms:created>
  <dc:creator>ssabljic</dc:creator>
  <cp:lastModifiedBy>Miroslav Lovreković</cp:lastModifiedBy>
  <cp:lastPrinted>2017-03-28T07:18:00Z</cp:lastPrinted>
  <dcterms:modified xmlns:xsi="http://www.w3.org/2001/XMLSchema-instance" xsi:type="dcterms:W3CDTF">2017-03-28T07:19:00Z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