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e1b2c" w14:paraId="29e1b2c" w:rsidRDefault="001553DC" w:rsidP="001553DC" w:rsidR="001553DC" w:rsidRPr="00B22E9E">
      <w:pPr>
        <w15:collapsed w:val="false"/>
      </w:pPr>
      <w:bookmarkStart w:name="_GoBack" w:id="0"/>
      <w:bookmarkEnd w:id="0"/>
      <w:r w:rsidRPr="00B22E9E">
        <w:rPr>
          <w:sz w:val="16"/>
          <w:szCs w:val="16"/>
        </w:rPr>
        <w:t xml:space="preserve">                            </w:t>
      </w:r>
      <w:r w:rsidRPr="00B22E9E">
        <w:rPr>
          <w:noProof/>
          <w:sz w:val="16"/>
          <w:szCs w:val="16"/>
          <w:lang w:eastAsia="hr-HR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2E9E">
        <w:rPr>
          <w:sz w:val="16"/>
          <w:szCs w:val="16"/>
        </w:rPr>
        <w:t xml:space="preserve">                   </w:t>
      </w:r>
      <w:r w:rsidRPr="00B22E9E">
        <w:t xml:space="preserve">                                         </w:t>
      </w:r>
    </w:p>
    <w:p w:rsidRDefault="001553DC" w:rsidP="001553DC" w:rsidR="001553DC" w:rsidRPr="00B22E9E">
      <w:pPr>
        <w:spacing w:after="0"/>
      </w:pPr>
      <w:r w:rsidRPr="00B22E9E">
        <w:t xml:space="preserve">    REPUBLIKA HRVATSKA </w:t>
      </w:r>
      <w:r w:rsidRPr="00B22E9E">
        <w:tab/>
      </w:r>
      <w:r w:rsidRPr="00B22E9E">
        <w:tab/>
      </w:r>
      <w:r w:rsidRPr="00B22E9E">
        <w:tab/>
      </w:r>
      <w:r w:rsidRPr="00B22E9E">
        <w:tab/>
      </w:r>
      <w:r w:rsidRPr="00B22E9E">
        <w:tab/>
      </w:r>
    </w:p>
    <w:p w:rsidRDefault="001553DC" w:rsidP="001553DC" w:rsidR="001553DC" w:rsidRPr="00B22E9E">
      <w:pPr>
        <w:spacing w:after="0"/>
      </w:pPr>
      <w:r w:rsidRPr="00B22E9E">
        <w:t xml:space="preserve"> TRGOVAČKI SUD </w:t>
      </w:r>
      <w:r>
        <w:t xml:space="preserve">U PAZINU </w:t>
      </w:r>
      <w:r>
        <w:tab/>
      </w:r>
      <w:r>
        <w:tab/>
      </w:r>
      <w:r>
        <w:tab/>
      </w:r>
      <w:r>
        <w:tab/>
      </w:r>
      <w:r>
        <w:tab/>
        <w:t xml:space="preserve">        Posl.br.: 2 </w:t>
      </w:r>
      <w:r w:rsidRPr="00B22E9E">
        <w:t>St-</w:t>
      </w:r>
      <w:r>
        <w:t>52</w:t>
      </w:r>
      <w:r w:rsidRPr="00B22E9E">
        <w:t>/15-</w:t>
      </w:r>
      <w:r>
        <w:t>94</w:t>
      </w:r>
    </w:p>
    <w:p w:rsidRDefault="001553DC" w:rsidP="001553DC" w:rsidR="001553DC" w:rsidRPr="00B22E9E">
      <w:pPr>
        <w:spacing w:after="0"/>
      </w:pPr>
      <w:r w:rsidRPr="00B22E9E">
        <w:t xml:space="preserve">     52000 PAZIN, Dršćevka 1</w:t>
      </w:r>
      <w:r w:rsidRPr="00B22E9E">
        <w:tab/>
      </w:r>
      <w:r w:rsidRPr="00B22E9E">
        <w:tab/>
      </w:r>
      <w:r w:rsidRPr="00B22E9E">
        <w:tab/>
      </w:r>
      <w:r w:rsidRPr="00B22E9E">
        <w:tab/>
      </w:r>
      <w:r w:rsidRPr="00B22E9E">
        <w:tab/>
      </w:r>
      <w:r w:rsidRPr="00B22E9E">
        <w:tab/>
      </w:r>
    </w:p>
    <w:p w:rsidRDefault="001553DC" w:rsidP="001553DC" w:rsidR="001553DC">
      <w:pPr>
        <w:jc w:val="both"/>
      </w:pPr>
    </w:p>
    <w:p w:rsidRDefault="00C1744C" w:rsidP="00C1744C" w:rsidR="00C1744C" w:rsidRPr="00C1744C">
      <w:pPr>
        <w:pStyle w:val="Bezproreda"/>
      </w:pPr>
    </w:p>
    <w:p w:rsidRDefault="001553DC" w:rsidP="00C1744C" w:rsidR="001553DC" w:rsidRPr="00B22E9E">
      <w:pPr>
        <w:pStyle w:val="Bezproreda"/>
        <w:jc w:val="both"/>
      </w:pPr>
      <w:r w:rsidRPr="00B22E9E">
        <w:tab/>
        <w:t xml:space="preserve">Trgovački sud u Pazinu, po stečajnom sucu Adrijani Labinjan Skok, u postupku prodaje nekretnina u stečajnom postupku nad </w:t>
      </w:r>
      <w:r>
        <w:t xml:space="preserve">stečajnim </w:t>
      </w:r>
      <w:r w:rsidRPr="00B22E9E">
        <w:t xml:space="preserve">dužnikom </w:t>
      </w:r>
      <w:r w:rsidRPr="0087403A">
        <w:t>PROJEKT BRAJDE d.o.o.</w:t>
      </w:r>
      <w:r>
        <w:t xml:space="preserve"> u stečaju</w:t>
      </w:r>
      <w:r w:rsidRPr="0087403A">
        <w:t>, Poreč, Partizanska 13, OIB: 76300059394</w:t>
      </w:r>
      <w:r w:rsidRPr="00B22E9E">
        <w:t xml:space="preserve">, dana </w:t>
      </w:r>
      <w:r>
        <w:t>4. listopada 2017.</w:t>
      </w:r>
      <w:r w:rsidRPr="00B22E9E">
        <w:t xml:space="preserve"> donio je slijedeći</w:t>
      </w:r>
    </w:p>
    <w:p w:rsidRDefault="00C1744C" w:rsidP="00C1744C" w:rsidR="00C1744C">
      <w:pPr>
        <w:pStyle w:val="Bezproreda"/>
      </w:pPr>
    </w:p>
    <w:p w:rsidRDefault="00C1744C" w:rsidP="00C1744C" w:rsidR="00C1744C" w:rsidRPr="00C1744C">
      <w:pPr>
        <w:pStyle w:val="Bezproreda"/>
      </w:pPr>
    </w:p>
    <w:p w:rsidRDefault="001553DC" w:rsidP="00C1744C" w:rsidR="001553DC">
      <w:pPr>
        <w:spacing w:after="0"/>
        <w:jc w:val="center"/>
      </w:pPr>
      <w:r w:rsidRPr="00B22E9E">
        <w:t>ZAKLJUČAK O PRODAJI</w:t>
      </w:r>
    </w:p>
    <w:p w:rsidRDefault="00C1744C" w:rsidP="00C1744C" w:rsidR="00C1744C">
      <w:pPr>
        <w:pStyle w:val="Bezproreda"/>
      </w:pPr>
    </w:p>
    <w:p w:rsidRDefault="00C1744C" w:rsidP="00C1744C" w:rsidR="00C1744C" w:rsidRPr="00C1744C">
      <w:pPr>
        <w:pStyle w:val="Bezproreda"/>
      </w:pPr>
    </w:p>
    <w:p w:rsidRDefault="001553DC" w:rsidP="00C1744C" w:rsidR="001553DC" w:rsidRPr="00120D41">
      <w:pPr>
        <w:pStyle w:val="Bezproreda"/>
        <w:jc w:val="both"/>
        <w:rPr>
          <w:szCs w:val="24"/>
        </w:rPr>
      </w:pPr>
      <w:r w:rsidRPr="00120D41">
        <w:rPr>
          <w:szCs w:val="24"/>
        </w:rPr>
        <w:t>I.</w:t>
      </w:r>
      <w:r w:rsidRPr="00120D41">
        <w:rPr>
          <w:szCs w:val="24"/>
        </w:rPr>
        <w:tab/>
        <w:t>Vrijednost nekretnina Kč.br. 2171/1, Kč.br. 2171/2, Kč.br. 2171/3, upisanih u z.k.ul. 1474 k.o. Kringa, utvrđ</w:t>
      </w:r>
      <w:r>
        <w:rPr>
          <w:szCs w:val="24"/>
        </w:rPr>
        <w:t>ena</w:t>
      </w:r>
      <w:r w:rsidRPr="00120D41">
        <w:rPr>
          <w:szCs w:val="24"/>
        </w:rPr>
        <w:t xml:space="preserve"> </w:t>
      </w:r>
      <w:r>
        <w:rPr>
          <w:szCs w:val="24"/>
        </w:rPr>
        <w:t>j</w:t>
      </w:r>
      <w:r w:rsidRPr="00120D41">
        <w:rPr>
          <w:szCs w:val="24"/>
        </w:rPr>
        <w:t xml:space="preserve">e u iznosu od </w:t>
      </w:r>
      <w:r>
        <w:rPr>
          <w:szCs w:val="24"/>
        </w:rPr>
        <w:t>ukupno 89.000,00</w:t>
      </w:r>
      <w:r w:rsidRPr="00120D41">
        <w:rPr>
          <w:szCs w:val="24"/>
        </w:rPr>
        <w:t xml:space="preserve"> kn. </w:t>
      </w:r>
    </w:p>
    <w:p w:rsidRDefault="001553DC" w:rsidP="001553DC" w:rsidR="001553DC" w:rsidRPr="00120D41">
      <w:pPr>
        <w:pStyle w:val="Bezproreda"/>
        <w:jc w:val="both"/>
        <w:rPr>
          <w:szCs w:val="24"/>
        </w:rPr>
      </w:pPr>
    </w:p>
    <w:p w:rsidRDefault="001553DC" w:rsidP="001553DC" w:rsidR="001553DC" w:rsidRPr="00B22E9E">
      <w:pPr>
        <w:pStyle w:val="Bezproreda"/>
        <w:jc w:val="both"/>
      </w:pPr>
      <w:r w:rsidRPr="00B22E9E">
        <w:t>II.</w:t>
      </w:r>
      <w:r w:rsidRPr="00B22E9E">
        <w:tab/>
        <w:t>Prodaja nekretnina navedenih u točci I. ovog zaključka obavit će se usmenom javnom dražbom na ročištu za prodaju koje će se održati u zgradi Trgovačkog suda u Pazinu, Dršćevka br. 1, Pazin, sudnica br. 5,</w:t>
      </w:r>
    </w:p>
    <w:p w:rsidRDefault="001553DC" w:rsidP="001553DC" w:rsidR="001553DC" w:rsidRPr="00B22E9E">
      <w:pPr>
        <w:jc w:val="both"/>
      </w:pPr>
    </w:p>
    <w:p w:rsidRDefault="001553DC" w:rsidP="001553DC" w:rsidR="001553DC" w:rsidRPr="00B22E9E">
      <w:pPr>
        <w:jc w:val="center"/>
      </w:pPr>
      <w:r w:rsidRPr="00B22E9E">
        <w:t xml:space="preserve">dana </w:t>
      </w:r>
      <w:r w:rsidR="00DF5490">
        <w:t>23. listopada</w:t>
      </w:r>
      <w:r>
        <w:t xml:space="preserve"> 2017</w:t>
      </w:r>
      <w:r w:rsidRPr="00B22E9E">
        <w:t xml:space="preserve">. u </w:t>
      </w:r>
      <w:r w:rsidR="00DF5490">
        <w:t>13</w:t>
      </w:r>
      <w:r>
        <w:t>:</w:t>
      </w:r>
      <w:r w:rsidR="00DF5490">
        <w:t>0</w:t>
      </w:r>
      <w:r w:rsidRPr="00B22E9E">
        <w:t>0 sati.</w:t>
      </w:r>
    </w:p>
    <w:p w:rsidRDefault="001553DC" w:rsidP="001553DC" w:rsidR="001553DC" w:rsidRPr="00B22E9E">
      <w:pPr>
        <w:pStyle w:val="Bezproreda"/>
        <w:jc w:val="both"/>
      </w:pPr>
      <w:r w:rsidRPr="00B22E9E">
        <w:t>III.</w:t>
      </w:r>
      <w:r w:rsidRPr="00B22E9E">
        <w:tab/>
        <w:t xml:space="preserve">Nekretnine iz točke I. ovog zaključka na ročištu za prodaju ne mogu biti prodane za cijenu nižu od </w:t>
      </w:r>
      <w:r>
        <w:rPr>
          <w:szCs w:val="24"/>
        </w:rPr>
        <w:t>89.000,00</w:t>
      </w:r>
      <w:r w:rsidRPr="00120D41">
        <w:rPr>
          <w:szCs w:val="24"/>
        </w:rPr>
        <w:t xml:space="preserve"> kn</w:t>
      </w:r>
      <w:r w:rsidRPr="00B22E9E">
        <w:t>.</w:t>
      </w:r>
    </w:p>
    <w:p w:rsidRDefault="001553DC" w:rsidP="001553DC" w:rsidR="001553DC" w:rsidRPr="00B22E9E">
      <w:pPr>
        <w:pStyle w:val="Bezproreda"/>
        <w:jc w:val="both"/>
      </w:pPr>
    </w:p>
    <w:p w:rsidRDefault="001553DC" w:rsidP="001553DC" w:rsidR="001553DC" w:rsidRPr="00B22E9E">
      <w:pPr>
        <w:pStyle w:val="Bezproreda"/>
        <w:jc w:val="both"/>
      </w:pPr>
      <w:r w:rsidRPr="00B22E9E">
        <w:t>IV.</w:t>
      </w:r>
      <w:r w:rsidRPr="00B22E9E">
        <w:tab/>
        <w:t>Na ročištu za javnu dražbu mogu sudjelovati domaće pravne i fizičke osobe uz dokaz identiteta odnosno izvornika ili javnobilježnički ovjerovljene preslike izvoda iz sudskog registra, strane pravne i fizičke osobe uz prilaganje dokaza o ispunjenju zakonom propisanih uvjeta, te dokaza o identitetu odnosno izvornika ili javnobilježnički ovjerovljene preslike izvoda iz sudskog registra a prevedeno po sudskom tumaču. Ukoliko navedene osobe na dražbi zastupa punomoćnik, isti mora predočiti javnobilježnički ovjerenu specijalnu punomoć za zastupanje.</w:t>
      </w:r>
    </w:p>
    <w:p w:rsidRDefault="001553DC" w:rsidP="001553DC" w:rsidR="001553DC" w:rsidRPr="00B22E9E">
      <w:pPr>
        <w:pStyle w:val="Bezproreda"/>
        <w:jc w:val="both"/>
      </w:pPr>
      <w:r w:rsidRPr="00B22E9E">
        <w:t xml:space="preserve">Kao kupci na javnoj dražbi mogu sudjelovati samo osobe (pravne i fizičke) koje su najkasnije dana </w:t>
      </w:r>
      <w:r w:rsidR="00DF5490">
        <w:t>20. listopada 2017.</w:t>
      </w:r>
      <w:r w:rsidRPr="00B22E9E">
        <w:t xml:space="preserve"> dale osiguranje uplatom iznosa od </w:t>
      </w:r>
      <w:r w:rsidR="00C1744C">
        <w:t>8.900,00 kn (</w:t>
      </w:r>
      <w:r w:rsidRPr="00B22E9E">
        <w:t>10% utvrđene vrijednosti nekretnina</w:t>
      </w:r>
      <w:r w:rsidR="00C1744C">
        <w:t>)</w:t>
      </w:r>
      <w:r w:rsidRPr="00B22E9E">
        <w:t>, na račun Trgovačkog suda u Pazinu, HR4323900011300029763, poziv na broj 020-</w:t>
      </w:r>
      <w:r>
        <w:t>52</w:t>
      </w:r>
      <w:r w:rsidRPr="00B22E9E">
        <w:t>-15.</w:t>
      </w:r>
    </w:p>
    <w:p w:rsidRDefault="001553DC" w:rsidP="001553DC" w:rsidR="001553DC" w:rsidRPr="00B22E9E">
      <w:pPr>
        <w:pStyle w:val="Bezproreda"/>
        <w:jc w:val="both"/>
      </w:pPr>
      <w:r w:rsidRPr="00B22E9E">
        <w:t>Kupac je potvrdu o prethodnoj uplati osiguranja (ovjerenu od banke ili FINE) obvezan predočiti sucu prije nego što sudac pristupi dražbi.</w:t>
      </w:r>
    </w:p>
    <w:p w:rsidRDefault="001553DC" w:rsidP="001553DC" w:rsidR="001553DC" w:rsidRPr="00B22E9E">
      <w:pPr>
        <w:pStyle w:val="Bezproreda"/>
        <w:jc w:val="both"/>
      </w:pPr>
      <w:r w:rsidRPr="00B22E9E">
        <w:t>Ponuditelju čija ponuda ne bude prihvaćena osiguranje će se vratiti nakon zaključenja javne dražbe.</w:t>
      </w:r>
    </w:p>
    <w:p w:rsidRDefault="001553DC" w:rsidP="001553DC" w:rsidR="001553DC" w:rsidRPr="00B22E9E">
      <w:pPr>
        <w:pStyle w:val="Bezproreda"/>
        <w:jc w:val="both"/>
      </w:pPr>
    </w:p>
    <w:p w:rsidRDefault="001553DC" w:rsidP="001553DC" w:rsidR="001553DC" w:rsidRPr="00B22E9E">
      <w:pPr>
        <w:pStyle w:val="Bezproreda"/>
        <w:jc w:val="both"/>
      </w:pPr>
      <w:r w:rsidRPr="00B22E9E">
        <w:t>V.</w:t>
      </w:r>
      <w:r w:rsidRPr="00B22E9E">
        <w:tab/>
        <w:t xml:space="preserve">Poreze i prireze u vezi s prodajom snosit će kupac. Kupac je dužan položiti kupovninu u roku od </w:t>
      </w:r>
      <w:r w:rsidR="00DF5490">
        <w:t>15</w:t>
      </w:r>
      <w:r w:rsidRPr="00B22E9E">
        <w:t xml:space="preserve"> dana od pravomoćnosti rješenja o dosudi nekretnina kupcu. Nekretnine će se dosuditi i kupcima koji su ponudili nižu cijenu u odnosu na najpovoljniju ponudu redom </w:t>
      </w:r>
      <w:r w:rsidRPr="00B22E9E">
        <w:lastRenderedPageBreak/>
        <w:t xml:space="preserve">prema veličini cijene koju su ponudili, ako kupci koji su ponudili veću cijenu ne polože kupovninu u roku koji im je određen. U tom slučaju sud će donijeti posebno rješenje o dosudi svakom narednom kupcu koji je ispunio uvjete da mu se nekretnina dosudi, u kojem će odrediti rok za polaganje kupovnine. Sud će u tom rješenju najprije oglasiti nevažećom dosudu kupcu koji je ponudio  višu cijenu. </w:t>
      </w:r>
    </w:p>
    <w:p w:rsidRDefault="001553DC" w:rsidP="001553DC" w:rsidR="001553DC" w:rsidRPr="00B22E9E">
      <w:pPr>
        <w:pStyle w:val="Bezproreda"/>
        <w:jc w:val="both"/>
      </w:pPr>
      <w:r w:rsidRPr="00B22E9E">
        <w:t>Ako kupac u određenom roku ne položi kupovninu, sud će rješenjem oglasiti prodaju nevažećom i odrediti novu prodaju, uz uvjete određene za prodaju koja je oglašena nevažećom. Iz položene jamčevine namirit će se troškovi nove prodaje i naknaditi razlika između kupovnine  postignute na prijašnjoj i novoj prodaji.</w:t>
      </w:r>
    </w:p>
    <w:p w:rsidRDefault="001553DC" w:rsidP="001553DC" w:rsidR="001553DC" w:rsidRPr="00B22E9E">
      <w:pPr>
        <w:jc w:val="both"/>
      </w:pPr>
      <w:r w:rsidRPr="00B22E9E">
        <w:t>Prodaja se obavlja po načelu „viđeno-kupljeno“, što isključuje sve naknadne prigovore kupca.</w:t>
      </w:r>
    </w:p>
    <w:p w:rsidRDefault="00DF5490" w:rsidP="001553DC" w:rsidR="00DF5490">
      <w:pPr>
        <w:jc w:val="center"/>
      </w:pPr>
    </w:p>
    <w:p w:rsidRDefault="00F5096B" w:rsidP="00F5096B" w:rsidR="00F5096B" w:rsidRPr="00F5096B">
      <w:pPr>
        <w:pStyle w:val="Bezproreda"/>
      </w:pPr>
    </w:p>
    <w:p w:rsidRDefault="00DF5490" w:rsidP="001553DC" w:rsidR="001553DC">
      <w:pPr>
        <w:spacing w:after="0"/>
        <w:jc w:val="center"/>
      </w:pPr>
      <w:r>
        <w:t>U Pazinu</w:t>
      </w:r>
      <w:r w:rsidR="001553DC" w:rsidRPr="00B22E9E">
        <w:t xml:space="preserve"> dana </w:t>
      </w:r>
      <w:r>
        <w:t>4. listopada 2017</w:t>
      </w:r>
      <w:r w:rsidR="001553DC">
        <w:t>.</w:t>
      </w:r>
      <w:r w:rsidR="001553DC" w:rsidRPr="00B22E9E">
        <w:t xml:space="preserve"> </w:t>
      </w:r>
    </w:p>
    <w:p w:rsidRDefault="001553DC" w:rsidP="001553DC" w:rsidR="001553DC">
      <w:pPr>
        <w:pStyle w:val="Bezproreda"/>
      </w:pPr>
    </w:p>
    <w:p w:rsidRDefault="00F5096B" w:rsidP="001553DC" w:rsidR="00F5096B" w:rsidRPr="00790340">
      <w:pPr>
        <w:pStyle w:val="Bezproreda"/>
      </w:pPr>
    </w:p>
    <w:p w:rsidRDefault="001553DC" w:rsidP="001553DC" w:rsidR="001553DC" w:rsidRPr="00B22E9E">
      <w:pPr>
        <w:spacing w:after="0"/>
        <w:jc w:val="both"/>
      </w:pPr>
      <w:r w:rsidRPr="00B22E9E">
        <w:t xml:space="preserve">       </w:t>
      </w:r>
      <w:r w:rsidRPr="00B22E9E">
        <w:tab/>
      </w:r>
      <w:r w:rsidRPr="00B22E9E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E5112">
        <w:t xml:space="preserve">      </w:t>
      </w:r>
      <w:r w:rsidRPr="00B22E9E">
        <w:t xml:space="preserve">Stečajni sudac </w:t>
      </w:r>
    </w:p>
    <w:p w:rsidRDefault="001553DC" w:rsidP="001553DC" w:rsidR="001553DC" w:rsidRPr="00B22E9E">
      <w:pPr>
        <w:ind w:left="4956"/>
        <w:jc w:val="both"/>
      </w:pPr>
      <w:r w:rsidRPr="00B22E9E">
        <w:t xml:space="preserve">           </w:t>
      </w:r>
      <w:r w:rsidR="000E5112">
        <w:tab/>
        <w:t xml:space="preserve">      </w:t>
      </w:r>
      <w:r>
        <w:t>Adrijana Labinjan Skok, v.r.</w:t>
      </w:r>
    </w:p>
    <w:p w:rsidRDefault="001553DC" w:rsidP="001553DC" w:rsidR="001553DC" w:rsidRPr="003A7A21">
      <w:pPr>
        <w:pStyle w:val="Bezproreda"/>
      </w:pPr>
    </w:p>
    <w:p w:rsidRDefault="001553DC" w:rsidP="001553DC" w:rsidR="001553DC" w:rsidRPr="00FA70D9">
      <w:pPr>
        <w:pStyle w:val="Bezproreda"/>
      </w:pPr>
    </w:p>
    <w:p w:rsidRDefault="001553DC" w:rsidP="001553DC" w:rsidR="001553DC" w:rsidRPr="00B22E9E">
      <w:pPr>
        <w:pStyle w:val="Bezproreda"/>
      </w:pPr>
      <w:r w:rsidRPr="00B22E9E">
        <w:t>UPUTA O PRAVNOM LIJEKU:</w:t>
      </w:r>
    </w:p>
    <w:p w:rsidRDefault="00F5096B" w:rsidP="001553DC" w:rsidR="001553DC" w:rsidRPr="00B22E9E">
      <w:pPr>
        <w:pStyle w:val="Bezproreda"/>
        <w:jc w:val="both"/>
      </w:pPr>
      <w:r>
        <w:t>Temeljem odredbe čl. 11. st.</w:t>
      </w:r>
      <w:r w:rsidR="001553DC" w:rsidRPr="00B22E9E">
        <w:t xml:space="preserve"> 9. Stečajnog zakona, protiv zaključka nije dopuštena žalba.</w:t>
      </w:r>
    </w:p>
    <w:p w:rsidRDefault="001553DC" w:rsidP="001553DC" w:rsidR="001553DC" w:rsidRPr="00B22E9E">
      <w:pPr>
        <w:pStyle w:val="Bezproreda"/>
      </w:pPr>
    </w:p>
    <w:p w:rsidRDefault="001553DC" w:rsidP="001553DC" w:rsidR="001553DC" w:rsidRPr="00814D63">
      <w:pPr>
        <w:spacing w:after="0"/>
        <w:rPr>
          <w:szCs w:val="24"/>
        </w:rPr>
      </w:pPr>
      <w:r w:rsidRPr="00814D63">
        <w:rPr>
          <w:szCs w:val="24"/>
        </w:rPr>
        <w:t>DNA:</w:t>
      </w:r>
    </w:p>
    <w:p w:rsidRDefault="001553DC" w:rsidP="001553DC" w:rsidR="001553DC" w:rsidRPr="00814D63">
      <w:pPr>
        <w:spacing w:after="0"/>
        <w:rPr>
          <w:szCs w:val="24"/>
        </w:rPr>
      </w:pPr>
      <w:r w:rsidRPr="00814D63">
        <w:rPr>
          <w:szCs w:val="24"/>
        </w:rPr>
        <w:t xml:space="preserve">- stečajni upravitelj </w:t>
      </w:r>
      <w:r>
        <w:rPr>
          <w:szCs w:val="24"/>
        </w:rPr>
        <w:t>Vlasta</w:t>
      </w:r>
      <w:r w:rsidRPr="00814D63">
        <w:rPr>
          <w:szCs w:val="24"/>
        </w:rPr>
        <w:t xml:space="preserve"> Majstorović, Pula, Koparska 37</w:t>
      </w:r>
    </w:p>
    <w:p w:rsidRDefault="001553DC" w:rsidP="001553DC" w:rsidR="001553DC">
      <w:pPr>
        <w:spacing w:after="0"/>
        <w:rPr>
          <w:szCs w:val="24"/>
        </w:rPr>
      </w:pPr>
      <w:r w:rsidRPr="00814D63">
        <w:rPr>
          <w:szCs w:val="24"/>
        </w:rPr>
        <w:t xml:space="preserve">- REPUBLIKA HRVATSKA, Ministarstvo financija, Porezna uprava, Područni ured Pazin, </w:t>
      </w:r>
    </w:p>
    <w:p w:rsidRDefault="001553DC" w:rsidP="001553DC" w:rsidR="001553DC" w:rsidRPr="00814D63">
      <w:pPr>
        <w:spacing w:after="0"/>
        <w:rPr>
          <w:szCs w:val="24"/>
        </w:rPr>
      </w:pPr>
      <w:r>
        <w:rPr>
          <w:szCs w:val="24"/>
        </w:rPr>
        <w:t xml:space="preserve">  </w:t>
      </w:r>
      <w:r w:rsidRPr="00814D63">
        <w:rPr>
          <w:szCs w:val="24"/>
        </w:rPr>
        <w:t>po ŽDO u Puli</w:t>
      </w:r>
    </w:p>
    <w:p w:rsidRDefault="001553DC" w:rsidP="001553DC" w:rsidR="001553DC">
      <w:pPr>
        <w:spacing w:after="0"/>
        <w:rPr>
          <w:szCs w:val="24"/>
        </w:rPr>
      </w:pPr>
      <w:r w:rsidRPr="00814D63">
        <w:rPr>
          <w:szCs w:val="24"/>
        </w:rPr>
        <w:t xml:space="preserve">- KERMAS ULAGANJA d.o.o., Pula, Dobrilina 9, pp iz ZOU Goran Veljović i dr., Pula, </w:t>
      </w:r>
    </w:p>
    <w:p w:rsidRDefault="001553DC" w:rsidP="001553DC" w:rsidR="001553DC" w:rsidRPr="00814D63">
      <w:pPr>
        <w:spacing w:after="0"/>
        <w:rPr>
          <w:szCs w:val="24"/>
        </w:rPr>
      </w:pPr>
      <w:r>
        <w:rPr>
          <w:szCs w:val="24"/>
        </w:rPr>
        <w:t xml:space="preserve">  </w:t>
      </w:r>
      <w:r w:rsidRPr="00814D63">
        <w:rPr>
          <w:szCs w:val="24"/>
        </w:rPr>
        <w:t>Dobrilina 9</w:t>
      </w:r>
      <w:r w:rsidR="00DF5490">
        <w:rPr>
          <w:szCs w:val="24"/>
        </w:rPr>
        <w:t>, uz kopiju zapisnika od 4.10.2017.</w:t>
      </w:r>
    </w:p>
    <w:p w:rsidRDefault="001553DC" w:rsidP="001553DC" w:rsidR="001553DC">
      <w:pPr>
        <w:spacing w:after="0"/>
        <w:rPr>
          <w:szCs w:val="24"/>
        </w:rPr>
      </w:pPr>
      <w:r w:rsidRPr="00814D63">
        <w:rPr>
          <w:szCs w:val="24"/>
        </w:rPr>
        <w:t xml:space="preserve">- KERMAS HOLDING LIMITED, Malta, Floriana FRN 1400, St. Anne Street, Europe </w:t>
      </w:r>
    </w:p>
    <w:p w:rsidRDefault="001553DC" w:rsidP="001553DC" w:rsidR="001553DC" w:rsidRPr="00814D63">
      <w:pPr>
        <w:spacing w:after="0"/>
        <w:rPr>
          <w:szCs w:val="24"/>
        </w:rPr>
      </w:pPr>
      <w:r>
        <w:rPr>
          <w:szCs w:val="24"/>
        </w:rPr>
        <w:t xml:space="preserve">  </w:t>
      </w:r>
      <w:r w:rsidRPr="00814D63">
        <w:rPr>
          <w:szCs w:val="24"/>
        </w:rPr>
        <w:t>centre, 2nd floor</w:t>
      </w:r>
      <w:r w:rsidR="00DF5490">
        <w:rPr>
          <w:szCs w:val="24"/>
        </w:rPr>
        <w:t>, uz kopiju zapisnika od 4.10.2017.</w:t>
      </w:r>
    </w:p>
    <w:p w:rsidRDefault="001553DC" w:rsidP="001553DC" w:rsidR="001553DC" w:rsidRPr="00790340">
      <w:pPr>
        <w:rPr>
          <w:szCs w:val="24"/>
        </w:rPr>
      </w:pPr>
      <w:r w:rsidRPr="00790340">
        <w:rPr>
          <w:szCs w:val="24"/>
        </w:rPr>
        <w:t>- Porezna uprava, Ispostava Pazin, Pazin, M. B. Rašana 2/4</w:t>
      </w:r>
    </w:p>
    <w:p w:rsidRDefault="001553DC" w:rsidP="001553DC" w:rsidR="001553DC" w:rsidRPr="00790340">
      <w:pPr>
        <w:rPr>
          <w:szCs w:val="24"/>
        </w:rPr>
      </w:pPr>
      <w:r w:rsidRPr="00790340">
        <w:rPr>
          <w:szCs w:val="24"/>
        </w:rPr>
        <w:t xml:space="preserve">- e-Oglasna ploča </w:t>
      </w:r>
      <w:r w:rsidR="00DF5490">
        <w:rPr>
          <w:szCs w:val="24"/>
        </w:rPr>
        <w:t>(8 dana)</w:t>
      </w:r>
    </w:p>
    <w:p w:rsidRDefault="00F337D9" w:rsidR="00500701"/>
    <w:sectPr w:rsidSect="00B22E9E" w:rsidR="00500701">
      <w:headerReference w:type="even" r:id="rId9"/>
      <w:headerReference w:type="defaul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53DC" w:rsidP="001553DC" w:rsidR="001553DC">
      <w:pPr>
        <w:spacing w:lineRule="auto" w:line="240" w:after="0"/>
      </w:pPr>
      <w:r>
        <w:separator/>
      </w:r>
    </w:p>
  </w:endnote>
  <w:endnote w:id="0" w:type="continuationSeparator">
    <w:p w:rsidRDefault="001553DC" w:rsidP="001553DC" w:rsidR="001553D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53DC" w:rsidP="001553DC" w:rsidR="001553DC">
      <w:pPr>
        <w:spacing w:lineRule="auto" w:line="240" w:after="0"/>
      </w:pPr>
      <w:r>
        <w:separator/>
      </w:r>
    </w:p>
  </w:footnote>
  <w:footnote w:id="0" w:type="continuationSeparator">
    <w:p w:rsidRDefault="001553DC" w:rsidP="001553DC" w:rsidR="001553D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5112" w:rsidP="00A17C3E" w:rsidR="00A17C3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37D9" w:rsidR="00A17C3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5112" w:rsidP="00AA1F87" w:rsidR="00AA1F87" w:rsidRPr="00B22E9E">
    <w:pPr>
      <w:spacing w:after="0"/>
    </w:pPr>
    <w:r>
      <w:tab/>
    </w:r>
    <w:r>
      <w:tab/>
    </w:r>
    <w:r>
      <w:tab/>
    </w:r>
    <w:r>
      <w:tab/>
    </w:r>
    <w:r>
      <w:tab/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F337D9">
      <w:rPr>
        <w:noProof/>
      </w:rPr>
      <w:t>2</w:t>
    </w:r>
    <w:r>
      <w:fldChar w:fldCharType="end"/>
    </w:r>
    <w:r>
      <w:tab/>
    </w:r>
    <w:r>
      <w:tab/>
    </w:r>
    <w:r>
      <w:tab/>
      <w:t xml:space="preserve">        Posl.br.: 2 </w:t>
    </w:r>
    <w:r w:rsidRPr="00B22E9E">
      <w:t>St-</w:t>
    </w:r>
    <w:r>
      <w:t>52</w:t>
    </w:r>
    <w:r w:rsidRPr="00B22E9E">
      <w:t>/15-</w:t>
    </w:r>
    <w:r w:rsidR="001553DC">
      <w:t>94</w:t>
    </w:r>
  </w:p>
  <w:p w:rsidRDefault="00F337D9" w:rsidP="006746B9" w:rsidR="00A17C3E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53DC"/>
    <w:rsid w:val="000E5112"/>
    <w:rsid w:val="001553DC"/>
    <w:rsid w:val="00554328"/>
    <w:rsid w:val="00985388"/>
    <w:rsid w:val="00C1744C"/>
    <w:rsid w:val="00DF5490"/>
    <w:rsid w:val="00F337D9"/>
    <w:rsid w:val="00F50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next w:val="Bezproreda"/>
    <w:rsid w:val="001553DC"/>
    <w:pPr>
      <w:contextualSpacing/>
    </w:pPr>
    <w:rPr>
      <w:rFonts w:cs="Times New Roman" w:eastAsia="Times New Roman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53DC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Zaglavlje" w:type="paragraph">
    <w:name w:val="header"/>
    <w:basedOn w:val="Normal"/>
    <w:link w:val="ZaglavljeChar"/>
    <w:uiPriority w:val="99"/>
    <w:rsid w:val="001553DC"/>
    <w:pPr>
      <w:tabs>
        <w:tab w:pos="4536" w:val="center"/>
        <w:tab w:pos="9072" w:val="right"/>
      </w:tabs>
      <w:spacing w:lineRule="auto" w:line="240" w:after="0"/>
      <w:contextualSpacing w:val="false"/>
    </w:pPr>
    <w:rPr>
      <w:bCs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1553D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1553DC"/>
  </w:style>
  <w:style w:styleId="Tekstbalonia" w:type="paragraph">
    <w:name w:val="Balloon Text"/>
    <w:basedOn w:val="Normal"/>
    <w:link w:val="TekstbaloniaChar"/>
    <w:uiPriority w:val="99"/>
    <w:semiHidden/>
    <w:unhideWhenUsed/>
    <w:rsid w:val="001553D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53DC"/>
    <w:rPr>
      <w:rFonts w:cs="Tahoma" w:eastAsia="Times New Roman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553D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553DC"/>
    <w:rPr>
      <w:rFonts w:cs="Times New Roman" w:eastAsia="Times New Roman"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337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37D9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37D9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37D9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37D9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next w:val="Bezproreda"/>
    <w:rsid w:val="001553DC"/>
    <w:pPr>
      <w:contextualSpacing/>
    </w:pPr>
    <w:rPr>
      <w:rFonts w:ascii="Times New Roman" w:cs="Times New Roman" w:eastAsia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53DC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Zaglavlje" w:type="paragraph">
    <w:name w:val="header"/>
    <w:basedOn w:val="Normal"/>
    <w:link w:val="ZaglavljeChar"/>
    <w:uiPriority w:val="99"/>
    <w:rsid w:val="001553DC"/>
    <w:pPr>
      <w:tabs>
        <w:tab w:pos="4536" w:val="center"/>
        <w:tab w:pos="9072" w:val="right"/>
      </w:tabs>
      <w:spacing w:after="0" w:line="240" w:lineRule="auto"/>
      <w:contextualSpacing w:val="0"/>
    </w:pPr>
    <w:rPr>
      <w:bCs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1553D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1553DC"/>
  </w:style>
  <w:style w:styleId="Tekstbalonia" w:type="paragraph">
    <w:name w:val="Balloon Text"/>
    <w:basedOn w:val="Normal"/>
    <w:link w:val="TekstbaloniaChar"/>
    <w:uiPriority w:val="99"/>
    <w:semiHidden/>
    <w:unhideWhenUsed/>
    <w:rsid w:val="001553D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53DC"/>
    <w:rPr>
      <w:rFonts w:ascii="Tahoma" w:cs="Tahoma" w:eastAsia="Times New Roman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553D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553DC"/>
    <w:rPr>
      <w:rFonts w:ascii="Times New Roman" w:cs="Times New Roman" w:eastAsia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337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37D9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37D9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37D9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37D9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St-52/2015</izvorni_sadrzaj>
    <derivirana_varijabla naziv="DomainObject.Predmet.OznakaBroj_1">St-52/2015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BRAJDE d.o.o. POREČ</izvorni_sadrzaj>
    <derivirana_varijabla naziv="DomainObject.Predmet.ProtustrankaFormated_1">  PROJEKT BRAJDE d.o.o. POREČ</derivirana_varijabla>
  </DomainObject.Predmet.ProtustrankaFormated>
  <DomainObject.Predmet.ProtustrankaFormatedOIB>
    <izvorni_sadrzaj>  PROJEKT BRAJDE d.o.o. POREČ, OIB 76300059394</izvorni_sadrzaj>
    <derivirana_varijabla naziv="DomainObject.Predmet.ProtustrankaFormatedOIB_1">  PROJEKT BRAJDE d.o.o. POREČ, OIB 76300059394</derivirana_varijabla>
  </DomainObject.Predmet.ProtustrankaFormatedOIB>
  <DomainObject.Predmet.ProtustrankaFormatedWithAdress>
    <izvorni_sadrzaj> PROJEKT BRAJDE d.o.o. POREČ, Partizanska 13, 52440 Poreč</izvorni_sadrzaj>
    <derivirana_varijabla naziv="DomainObject.Predmet.ProtustrankaFormatedWithAdress_1"> PROJEKT BRAJDE d.o.o. POREČ, Partizanska 13, 52440 Poreč</derivirana_varijabla>
  </DomainObject.Predmet.ProtustrankaFormatedWithAdress>
  <DomainObject.Predmet.ProtustrankaFormatedWithAdressOIB>
    <izvorni_sadrzaj> PROJEKT BRAJDE d.o.o. POREČ, OIB 76300059394, Partizanska 13, 52440 Poreč</izvorni_sadrzaj>
    <derivirana_varijabla naziv="DomainObject.Predmet.ProtustrankaFormatedWithAdressOIB_1"> PROJEKT BRAJDE d.o.o. POREČ, OIB 76300059394, Partizanska 13, 52440 Poreč</derivirana_varijabla>
  </DomainObject.Predmet.ProtustrankaFormatedWithAdressOIB>
  <DomainObject.Predmet.ProtustrankaWithAdress>
    <izvorni_sadrzaj>PROJEKT BRAJDE d.o.o. POREČ Partizanska 13, 52440 Poreč</izvorni_sadrzaj>
    <derivirana_varijabla naziv="DomainObject.Predmet.ProtustrankaWithAdress_1">PROJEKT BRAJDE d.o.o. POREČ Partizanska 13, 52440 Poreč</derivirana_varijabla>
  </DomainObject.Predmet.ProtustrankaWithAdress>
  <DomainObject.Predmet.ProtustrankaWithAdressOIB>
    <izvorni_sadrzaj>PROJEKT BRAJDE d.o.o. POREČ, OIB 76300059394, Partizanska 13, 52440 Poreč</izvorni_sadrzaj>
    <derivirana_varijabla naziv="DomainObject.Predmet.ProtustrankaWithAdressOIB_1">PROJEKT BRAJDE d.o.o. POREČ, OIB 76300059394, Partizanska 13, 52440 Poreč</derivirana_varijabla>
  </DomainObject.Predmet.ProtustrankaWithAdressOIB>
  <DomainObject.Predmet.ProtustrankaNazivFormated>
    <izvorni_sadrzaj>PROJEKT BRAJDE d.o.o. POREČ</izvorni_sadrzaj>
    <derivirana_varijabla naziv="DomainObject.Predmet.ProtustrankaNazivFormated_1">PROJEKT BRAJDE d.o.o. POREČ</derivirana_varijabla>
  </DomainObject.Predmet.ProtustrankaNazivFormated>
  <DomainObject.Predmet.ProtustrankaNazivFormatedOIB>
    <izvorni_sadrzaj>PROJEKT BRAJDE d.o.o. POREČ, OIB 76300059394</izvorni_sadrzaj>
    <derivirana_varijabla naziv="DomainObject.Predmet.ProtustrankaNazivFormatedOIB_1">PROJEKT BRAJDE d.o.o. POREČ, OIB 76300059394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31. kolovoza 2017.</izvorni_sadrzaj>
    <derivirana_varijabla naziv="DomainObject.Predmet.SpisIzvanSuda.DatumIzlazaSpisa_1">31. kolovoza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418027.91</izvorni_sadrzaj>
    <derivirana_varijabla naziv="DomainObject.Predmet.TrenutnaVrijednost_1">418027.91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BRAJDE d.o.o. POREČ</item>
    </izvorni_sadrzaj>
    <derivirana_varijabla naziv="DomainObject.Predmet.ProtuStrankaListFormated_1">
      <item>PROJEKT BRAJDE d.o.o. POREČ</item>
    </derivirana_varijabla>
  </DomainObject.Predmet.ProtuStrankaListFormated>
  <DomainObject.Predmet.ProtuStrankaListFormatedOIB>
    <izvorni_sadrzaj>
      <item>PROJEKT BRAJDE d.o.o. POREČ, OIB 76300059394</item>
    </izvorni_sadrzaj>
    <derivirana_varijabla naziv="DomainObject.Predmet.ProtuStrankaListFormatedOIB_1">
      <item>PROJEKT BRAJDE d.o.o. POREČ, OIB 76300059394</item>
    </derivirana_varijabla>
  </DomainObject.Predmet.ProtuStrankaListFormatedOIB>
  <DomainObject.Predmet.ProtuStrankaListFormatedWithAdress>
    <izvorni_sadrzaj>
      <item>PROJEKT BRAJDE d.o.o. POREČ, Partizanska 13, 52440 Poreč</item>
    </izvorni_sadrzaj>
    <derivirana_varijabla naziv="DomainObject.Predmet.ProtuStrankaListFormatedWithAdress_1">
      <item>PROJEKT BRAJDE d.o.o. POREČ, Partizanska 13, 52440 Poreč</item>
    </derivirana_varijabla>
  </DomainObject.Predmet.ProtuStrankaListFormatedWithAdress>
  <DomainObject.Predmet.ProtuStrankaListFormatedWithAdressOIB>
    <izvorni_sadrzaj>
      <item>PROJEKT BRAJDE d.o.o. POREČ, OIB 76300059394, Partizanska 13, 52440 Poreč</item>
    </izvorni_sadrzaj>
    <derivirana_varijabla naziv="DomainObject.Predmet.ProtuStrankaListFormatedWithAdressOIB_1">
      <item>PROJEKT BRAJDE d.o.o. POREČ, OIB 76300059394, Partizanska 13, 52440 Poreč</item>
    </derivirana_varijabla>
  </DomainObject.Predmet.ProtuStrankaListFormatedWithAdressOIB>
  <DomainObject.Predmet.ProtuStrankaListNazivFormated>
    <izvorni_sadrzaj>
      <item>PROJEKT BRAJDE d.o.o. POREČ</item>
    </izvorni_sadrzaj>
    <derivirana_varijabla naziv="DomainObject.Predmet.ProtuStrankaListNazivFormated_1">
      <item>PROJEKT BRAJDE d.o.o. POREČ</item>
    </derivirana_varijabla>
  </DomainObject.Predmet.ProtuStrankaListNazivFormated>
  <DomainObject.Predmet.ProtuStrankaListNazivFormatedOIB>
    <izvorni_sadrzaj>
      <item>PROJEKT BRAJDE d.o.o. POREČ, OIB 76300059394</item>
    </izvorni_sadrzaj>
    <derivirana_varijabla naziv="DomainObject.Predmet.ProtuStrankaListNazivFormatedOIB_1">
      <item>PROJEKT BRAJDE d.o.o. POREČ, OIB 76300059394</item>
    </derivirana_varijabla>
  </DomainObject.Predmet.ProtuStrankaListNazivFormatedOIB>
  <DomainObject.Predmet.OstaliListFormated>
    <izvorni_sadrzaj>
      <item>ŽDO PULA</item>
      <item>Vlasta Majstorović</item>
    </izvorni_sadrzaj>
    <derivirana_varijabla naziv="DomainObject.Predmet.OstaliListFormated_1">
      <item>ŽDO PULA</item>
      <item>Vlasta Majstorović</item>
    </derivirana_varijabla>
  </DomainObject.Predmet.OstaliListFormated>
  <DomainObject.Predmet.OstaliListFormatedOIB>
    <izvorni_sadrzaj>
      <item>ŽDO PULA</item>
      <item>Vlasta Majstorović, OIB 78258328195</item>
    </izvorni_sadrzaj>
    <derivirana_varijabla naziv="DomainObject.Predmet.OstaliListFormatedOIB_1">
      <item>ŽDO PULA</item>
      <item>Vlasta Majstorović, OIB 78258328195</item>
    </derivirana_varijabla>
  </DomainObject.Predmet.OstaliListFormatedOIB>
  <DomainObject.Predmet.OstaliListFormatedWithAdress>
    <izvorni_sadrzaj>
      <item>ŽDO PULA</item>
      <item>Vlasta Majstorović, Koparska 37, 52100 Pula</item>
    </izvorni_sadrzaj>
    <derivirana_varijabla naziv="DomainObject.Predmet.OstaliListFormatedWithAdress_1">
      <item>ŽDO PULA</item>
      <item>Vlasta Majstorović, Koparska 37, 52100 Pula</item>
    </derivirana_varijabla>
  </DomainObject.Predmet.OstaliListFormatedWithAdress>
  <DomainObject.Predmet.OstaliListFormatedWithAdressOIB>
    <izvorni_sadrzaj>
      <item>ŽDO PULA</item>
      <item>Vlasta Majstorović, OIB 78258328195, Koparska 37, 52100 Pula</item>
    </izvorni_sadrzaj>
    <derivirana_varijabla naziv="DomainObject.Predmet.OstaliListFormatedWithAdressOIB_1">
      <item>ŽDO PULA</item>
      <item>Vlasta Majstorović, OIB 78258328195, Koparska 37, 52100 Pula</item>
    </derivirana_varijabla>
  </DomainObject.Predmet.OstaliListFormatedWithAdressOIB>
  <DomainObject.Predmet.OstaliListNazivFormated>
    <izvorni_sadrzaj>
      <item>ŽDO PULA</item>
      <item>Vlasta Majstorović</item>
    </izvorni_sadrzaj>
    <derivirana_varijabla naziv="DomainObject.Predmet.OstaliListNazivFormated_1">
      <item>ŽDO PULA</item>
      <item>Vlasta Majstorović</item>
    </derivirana_varijabla>
  </DomainObject.Predmet.OstaliListNazivFormated>
  <DomainObject.Predmet.OstaliListNazivFormatedOIB>
    <izvorni_sadrzaj>
      <item>ŽDO PULA</item>
      <item>Vlasta Majstorović, OIB 78258328195</item>
    </izvorni_sadrzaj>
    <derivirana_varijabla naziv="DomainObject.Predmet.OstaliListNazivFormatedOIB_1">
      <item>ŽDO PULA</item>
      <item>Vlasta Majstorović, OIB 78258328195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BRAJDE d.o.o. POREČ</izvorni_sadrzaj>
    <derivirana_varijabla naziv="DomainObject.Predmet.ProtustrankaIDrugi_1">PROJEKT BRAJDE d.o.o.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BRAJDE d.o.o. POREČ, OIB 76300059394, Partizanska 13, 52440 Poreč</izvorni_sadrzaj>
    <derivirana_varijabla naziv="DomainObject.Predmet.ProtustrankaIDrugiAdressOIB_1">PROJEKT BRAJDE d.o.o. POREČ, OIB 76300059394,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BRAJDE d.o.o. POREČ</item>
      <item>ŽDO PULA</item>
      <item>Vlasta Majstorović</item>
    </izvorni_sadrzaj>
    <derivirana_varijabla naziv="DomainObject.Predmet.SudioniciListNaziv_1">
      <item>REPUBLIKA HRVATSKA, Ministarstvo financija, Porezna uprava, Područni ured Istra, Hrvatsko primorje, Gorski  kotar i Lika</item>
      <item>PROJEKT BRAJDE d.o.o. POREČ</item>
      <item>ŽDO PULA</item>
      <item>Vlasta Majstorović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BRAJDE d.o.o. POREČ, OIB 76300059394, Partizanska 13,52440 Poreč</item>
      <item>ŽDO PULA</item>
      <item>Vlasta Majstorović, OIB 78258328195, Koparska 37,52100 Pula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BRAJDE d.o.o. POREČ, OIB 76300059394, Partizanska 13,52440 Poreč</item>
      <item>ŽDO PULA</item>
      <item>Vlasta Majstorović, OIB 78258328195,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76300059394</item>
      <item>, OIB null</item>
      <item>, OIB 78258328195</item>
    </izvorni_sadrzaj>
    <derivirana_varijabla naziv="DomainObject.Predmet.SudioniciListNazivOIB_1">
      <item>, OIB 52634238587</item>
      <item>, OIB 76300059394</item>
      <item>, OIB null</item>
      <item>, OIB 78258328195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570</properties:Words>
  <properties:Characters>3153</properties:Characters>
  <properties:Lines>76</properties:Lines>
  <properties:Paragraphs>31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2017-10-04T12:42:00Z</dcterms:created>
  <dc:creator>Jasmina Matika</dc:creator>
  <cp:lastModifiedBy>Jasmina Matika</cp:lastModifiedBy>
  <cp:lastPrinted>2017-10-04T12:53:00Z</cp:lastPrinted>
  <dcterms:modified xmlns:xsi="http://www.w3.org/2001/XMLSchema-instance" xsi:type="dcterms:W3CDTF">2017-10-04T12:57:00Z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