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db7ff" w14:paraId="6bdb7ff" w:rsidRDefault="00B40598" w:rsidP="00B40598" w:rsidR="00B4059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0598" w:rsidP="00B40598" w:rsidR="00B4059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40598" w:rsidP="00B40598" w:rsidR="00B4059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40598" w:rsidP="00B40598" w:rsidR="00B4059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40598" w:rsidP="00B40598" w:rsidR="00B4059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40598" w:rsidP="00B40598" w:rsidR="00B4059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40598" w:rsidP="00B40598" w:rsidR="00B40598" w:rsidRPr="005D578C">
      <w:pPr>
        <w:jc w:val="center"/>
        <w:rPr>
          <w:rFonts w:cs="Times New Roman" w:eastAsia="Times New Roman"/>
          <w:szCs w:val="24"/>
        </w:rPr>
      </w:pPr>
    </w:p>
    <w:p w:rsidRDefault="00B40598" w:rsidP="00B40598" w:rsidR="00B4059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40598" w:rsidP="00B40598" w:rsidR="00B40598" w:rsidRPr="005D578C">
      <w:pPr>
        <w:rPr>
          <w:rFonts w:cs="Times New Roman" w:eastAsia="Times New Roman"/>
          <w:szCs w:val="24"/>
        </w:rPr>
      </w:pPr>
    </w:p>
    <w:p w:rsidRDefault="00B40598" w:rsidP="00B40598" w:rsidR="00B4059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Regionalnog centra Rijeka, Podružnice Pula, </w:t>
      </w:r>
      <w:r>
        <w:rPr>
          <w:rFonts w:cs="Times New Roman" w:eastAsia="Times New Roman"/>
          <w:szCs w:val="24"/>
        </w:rPr>
        <w:t xml:space="preserve">OIB 85821130368, 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10307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30.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4"/>
        </w:rPr>
        <w:t>MARE ET SOL d. o. o. Pula, Flavije</w:t>
      </w:r>
      <w:r>
        <w:rPr>
          <w:rFonts w:cs="Times New Roman" w:eastAsia="Times New Roman"/>
          <w:szCs w:val="24"/>
        </w:rPr>
        <w:t>v</w:t>
      </w:r>
      <w:r w:rsidRPr="005D578C">
        <w:rPr>
          <w:rFonts w:cs="Times New Roman" w:eastAsia="Times New Roman"/>
          <w:szCs w:val="24"/>
        </w:rPr>
        <w:t>ska 12, OIB 96651555228</w:t>
      </w:r>
      <w:r>
        <w:rPr>
          <w:rFonts w:cs="Times New Roman" w:eastAsia="Times New Roman"/>
          <w:szCs w:val="24"/>
        </w:rPr>
        <w:t xml:space="preserve">, MBS 130023889, </w:t>
      </w:r>
      <w:r w:rsidR="00FC29C6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0F0C0B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</w:t>
      </w:r>
    </w:p>
    <w:p w:rsidRDefault="00B40598" w:rsidP="00B40598" w:rsidR="00B40598" w:rsidRPr="005D578C">
      <w:pPr>
        <w:rPr>
          <w:rFonts w:cs="Times New Roman" w:eastAsia="Times New Roman"/>
          <w:szCs w:val="24"/>
        </w:rPr>
      </w:pPr>
    </w:p>
    <w:p w:rsidRDefault="00B40598" w:rsidP="00B40598" w:rsidR="00B4059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40598" w:rsidP="00B40598" w:rsidR="00B40598" w:rsidRPr="005D578C">
      <w:pPr>
        <w:rPr>
          <w:rFonts w:cs="Times New Roman" w:eastAsia="Times New Roman"/>
          <w:szCs w:val="24"/>
        </w:rPr>
      </w:pPr>
    </w:p>
    <w:p w:rsidRDefault="00B40598" w:rsidP="00B40598" w:rsidR="00B4059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>stečajni postupak nad dužnikom MARE ET SOL d. o. o. Pula, Flavije</w:t>
      </w:r>
      <w:r>
        <w:rPr>
          <w:rFonts w:cs="Times New Roman" w:eastAsia="Times New Roman"/>
          <w:szCs w:val="24"/>
        </w:rPr>
        <w:t>v</w:t>
      </w:r>
      <w:r w:rsidRPr="005D578C">
        <w:rPr>
          <w:rFonts w:cs="Times New Roman" w:eastAsia="Times New Roman"/>
          <w:szCs w:val="24"/>
        </w:rPr>
        <w:t>ska 12, OIB 96651555228</w:t>
      </w:r>
      <w:r>
        <w:rPr>
          <w:rFonts w:cs="Times New Roman" w:eastAsia="Times New Roman"/>
          <w:szCs w:val="24"/>
        </w:rPr>
        <w:t>, MBS 130023889,</w:t>
      </w:r>
      <w:r w:rsidRPr="005D578C">
        <w:rPr>
          <w:rFonts w:cs="Times New Roman" w:eastAsia="Times New Roman"/>
          <w:szCs w:val="24"/>
        </w:rPr>
        <w:t xml:space="preserve"> s danom </w:t>
      </w:r>
      <w:r w:rsidR="00FC29C6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0F0C0B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 w:rsidR="000F0C0B">
        <w:rPr>
          <w:rFonts w:cs="Times New Roman" w:eastAsia="Times New Roman"/>
          <w:szCs w:val="24"/>
        </w:rPr>
        <w:t>08</w:t>
      </w:r>
      <w:r>
        <w:rPr>
          <w:rFonts w:cs="Times New Roman" w:eastAsia="Times New Roman"/>
          <w:szCs w:val="24"/>
        </w:rPr>
        <w:t>,</w:t>
      </w:r>
      <w:r w:rsidR="000F0C0B">
        <w:rPr>
          <w:rFonts w:cs="Times New Roman" w:eastAsia="Times New Roman"/>
          <w:szCs w:val="24"/>
        </w:rPr>
        <w:t>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B40598" w:rsidP="00B40598" w:rsidR="00B40598" w:rsidRPr="005D578C">
      <w:pPr>
        <w:rPr>
          <w:rFonts w:cs="Times New Roman" w:eastAsia="Times New Roman"/>
          <w:szCs w:val="24"/>
        </w:rPr>
      </w:pPr>
    </w:p>
    <w:p w:rsidRDefault="00B40598" w:rsidP="00B40598" w:rsidR="00B40598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B40598" w:rsidP="00B40598" w:rsidR="00B40598">
      <w:pPr>
        <w:ind w:firstLine="708"/>
        <w:rPr>
          <w:rFonts w:cs="Times New Roman" w:eastAsia="Times New Roman"/>
          <w:szCs w:val="20"/>
        </w:rPr>
      </w:pPr>
    </w:p>
    <w:p w:rsidRDefault="00B40598" w:rsidP="00B40598" w:rsidR="00B4059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>stečajni postupak nad dužnikom MARE ET SOL d. o. o. Pula, Flavije</w:t>
      </w:r>
      <w:r>
        <w:rPr>
          <w:rFonts w:cs="Times New Roman" w:eastAsia="Times New Roman"/>
          <w:szCs w:val="24"/>
        </w:rPr>
        <w:t>v</w:t>
      </w:r>
      <w:r w:rsidRPr="005D578C">
        <w:rPr>
          <w:rFonts w:cs="Times New Roman" w:eastAsia="Times New Roman"/>
          <w:szCs w:val="24"/>
        </w:rPr>
        <w:t>ska 12, OIB 96651555228</w:t>
      </w:r>
      <w:r>
        <w:rPr>
          <w:rFonts w:cs="Times New Roman" w:eastAsia="Times New Roman"/>
          <w:szCs w:val="24"/>
        </w:rPr>
        <w:t>, MBS 130023889.</w:t>
      </w:r>
    </w:p>
    <w:p w:rsidRDefault="00B40598" w:rsidP="00B40598" w:rsidR="00B40598">
      <w:pPr>
        <w:rPr>
          <w:rFonts w:cs="Times New Roman" w:eastAsia="Times New Roman"/>
          <w:szCs w:val="24"/>
        </w:rPr>
      </w:pPr>
    </w:p>
    <w:p w:rsidRDefault="00B40598" w:rsidP="00B40598" w:rsidR="00B4059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 w:rsidRPr="005D578C">
        <w:rPr>
          <w:rFonts w:cs="Times New Roman" w:eastAsia="Times New Roman"/>
          <w:szCs w:val="24"/>
        </w:rPr>
        <w:t>MARE ET SOL d. o. o. Pula, Flavije</w:t>
      </w:r>
      <w:r>
        <w:rPr>
          <w:rFonts w:cs="Times New Roman" w:eastAsia="Times New Roman"/>
          <w:szCs w:val="24"/>
        </w:rPr>
        <w:t>v</w:t>
      </w:r>
      <w:r w:rsidRPr="005D578C">
        <w:rPr>
          <w:rFonts w:cs="Times New Roman" w:eastAsia="Times New Roman"/>
          <w:szCs w:val="24"/>
        </w:rPr>
        <w:t>ska 12, OIB 96651555228</w:t>
      </w:r>
      <w:r>
        <w:rPr>
          <w:rFonts w:cs="Times New Roman" w:eastAsia="Times New Roman"/>
          <w:szCs w:val="24"/>
        </w:rPr>
        <w:t>, MBS 130023889.</w:t>
      </w:r>
    </w:p>
    <w:p w:rsidRDefault="00B40598" w:rsidP="00B40598" w:rsidR="00B40598">
      <w:pPr>
        <w:rPr>
          <w:rFonts w:cs="Times New Roman" w:eastAsia="Times New Roman"/>
          <w:szCs w:val="24"/>
        </w:rPr>
      </w:pPr>
    </w:p>
    <w:p w:rsidRDefault="00B40598" w:rsidP="00B40598" w:rsidR="00B40598" w:rsidRPr="005D578C">
      <w:pPr>
        <w:rPr>
          <w:rFonts w:cs="Times New Roman" w:eastAsia="Times New Roman"/>
          <w:szCs w:val="24"/>
        </w:rPr>
      </w:pPr>
    </w:p>
    <w:p w:rsidRDefault="00B40598" w:rsidP="00B40598" w:rsidR="00B4059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40598" w:rsidP="00B40598" w:rsidR="00B40598">
      <w:pPr>
        <w:ind w:firstLine="708"/>
        <w:rPr>
          <w:rFonts w:cs="Times New Roman" w:eastAsia="Times New Roman"/>
          <w:szCs w:val="24"/>
        </w:rPr>
      </w:pPr>
    </w:p>
    <w:p w:rsidRDefault="00B40598" w:rsidP="00B40598" w:rsidR="00B4059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 w:rsidRPr="005D578C">
        <w:rPr>
          <w:rFonts w:cs="Times New Roman" w:eastAsia="Times New Roman"/>
          <w:szCs w:val="24"/>
        </w:rPr>
        <w:t>MARE ET SOL d. o. o. Pula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St-232/2015-3 od 17. studenog 2015. pokrenuo skraćeni stečajni postupak nad dužnikom </w:t>
      </w:r>
      <w:r w:rsidRPr="005D578C">
        <w:rPr>
          <w:rFonts w:cs="Times New Roman" w:eastAsia="Times New Roman"/>
          <w:szCs w:val="24"/>
        </w:rPr>
        <w:t xml:space="preserve">MARE ET SOL d. o. o. Pula, </w:t>
      </w:r>
      <w:r>
        <w:rPr>
          <w:rFonts w:cs="Times New Roman" w:eastAsia="Times New Roman"/>
          <w:szCs w:val="24"/>
        </w:rPr>
        <w:t xml:space="preserve">te je 18. studenog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St-232/2015-4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B40598" w:rsidP="00B40598" w:rsidR="00B4059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temelju </w:t>
      </w:r>
      <w:r w:rsidR="000F0C0B">
        <w:rPr>
          <w:rFonts w:cs="Times New Roman" w:eastAsia="Times New Roman"/>
          <w:szCs w:val="24"/>
        </w:rPr>
        <w:t>odredbi</w:t>
      </w:r>
      <w:r>
        <w:rPr>
          <w:rFonts w:cs="Times New Roman" w:eastAsia="Times New Roman"/>
          <w:szCs w:val="24"/>
        </w:rPr>
        <w:t xml:space="preserve">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B40598" w:rsidP="00B40598" w:rsidR="00B40598" w:rsidRPr="005D578C">
      <w:pPr>
        <w:rPr>
          <w:rFonts w:cs="Times New Roman" w:eastAsia="Times New Roman"/>
          <w:szCs w:val="24"/>
        </w:rPr>
      </w:pPr>
    </w:p>
    <w:p w:rsidRDefault="00B40598" w:rsidP="00B40598" w:rsidR="00B4059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FC29C6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0F0C0B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40598" w:rsidP="00B40598" w:rsidR="00B40598" w:rsidRPr="005D578C">
      <w:pPr>
        <w:jc w:val="center"/>
        <w:rPr>
          <w:rFonts w:cs="Times New Roman" w:eastAsia="Times New Roman"/>
          <w:szCs w:val="24"/>
        </w:rPr>
      </w:pPr>
    </w:p>
    <w:p w:rsidRDefault="00B40598" w:rsidP="00AE09EE" w:rsidR="00B40598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B40598" w:rsidP="00AE09EE" w:rsidR="00B40598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FC29C6">
        <w:rPr>
          <w:rFonts w:cs="Times New Roman" w:eastAsia="Times New Roman"/>
          <w:szCs w:val="24"/>
        </w:rPr>
        <w:t xml:space="preserve">, v. r. </w:t>
      </w:r>
    </w:p>
    <w:p w:rsidRDefault="00B40598" w:rsidP="00B40598" w:rsidR="00B40598">
      <w:pPr>
        <w:jc w:val="left"/>
        <w:rPr>
          <w:rFonts w:cs="Times New Roman" w:eastAsia="Times New Roman"/>
          <w:szCs w:val="24"/>
        </w:rPr>
      </w:pPr>
    </w:p>
    <w:p w:rsidRDefault="00AE09EE" w:rsidP="00B40598" w:rsidR="00AE09EE" w:rsidRPr="005D578C">
      <w:pPr>
        <w:jc w:val="left"/>
        <w:rPr>
          <w:rFonts w:cs="Times New Roman" w:eastAsia="Times New Roman"/>
          <w:szCs w:val="24"/>
        </w:rPr>
      </w:pPr>
    </w:p>
    <w:p w:rsidRDefault="00B40598" w:rsidP="00B40598" w:rsidR="00B4059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B40598" w:rsidP="00B40598" w:rsidR="00B40598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B40598" w:rsidP="00B40598" w:rsidR="00B4059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B40598" w:rsidP="00B40598" w:rsidR="00B40598">
      <w:pPr>
        <w:rPr>
          <w:rFonts w:cs="Times New Roman" w:eastAsia="Times New Roman"/>
          <w:szCs w:val="24"/>
        </w:rPr>
      </w:pPr>
    </w:p>
    <w:p w:rsidRDefault="00B40598" w:rsidP="00B40598" w:rsidR="00B40598" w:rsidRPr="005D578C">
      <w:pPr>
        <w:rPr>
          <w:rFonts w:cs="Times New Roman" w:eastAsia="Times New Roman"/>
          <w:szCs w:val="24"/>
        </w:rPr>
      </w:pPr>
    </w:p>
    <w:p w:rsidRDefault="00B40598" w:rsidP="00B40598" w:rsidR="00B4059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40598" w:rsidP="00B40598" w:rsidR="00B4059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B40598" w:rsidP="00B40598" w:rsidR="00B4059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Pr="005D578C">
        <w:rPr>
          <w:rFonts w:cs="Times New Roman" w:eastAsia="Times New Roman"/>
          <w:szCs w:val="24"/>
        </w:rPr>
        <w:t>MARE ET SOL d. o. o. Pula, Flavije</w:t>
      </w:r>
      <w:r>
        <w:rPr>
          <w:rFonts w:cs="Times New Roman" w:eastAsia="Times New Roman"/>
          <w:szCs w:val="24"/>
        </w:rPr>
        <w:t>v</w:t>
      </w:r>
      <w:r w:rsidRPr="005D578C">
        <w:rPr>
          <w:rFonts w:cs="Times New Roman" w:eastAsia="Times New Roman"/>
          <w:szCs w:val="24"/>
        </w:rPr>
        <w:t>ska 12</w:t>
      </w:r>
      <w:r>
        <w:rPr>
          <w:rFonts w:cs="Times New Roman" w:eastAsia="Times New Roman"/>
          <w:szCs w:val="24"/>
        </w:rPr>
        <w:t>,</w:t>
      </w:r>
    </w:p>
    <w:p w:rsidRDefault="000F0C0B" w:rsidP="00B40598" w:rsidR="00B4059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osobe</w:t>
      </w:r>
      <w:r w:rsidR="00B40598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>e</w:t>
      </w:r>
      <w:r w:rsidR="00B40598">
        <w:rPr>
          <w:rFonts w:cs="Times New Roman" w:eastAsia="Times New Roman"/>
          <w:szCs w:val="24"/>
        </w:rPr>
        <w:t xml:space="preserve"> za zastupanje dužnika – Roberto Valente, Schio (VI) Via Btg. Val Leogra 71 (Italija) i Shain Lou Pacheco-Vinković, Pula, Flavijevska 12,</w:t>
      </w:r>
    </w:p>
    <w:p w:rsidRDefault="00B40598" w:rsidP="00B40598" w:rsidR="00B4059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517C72">
        <w:rPr>
          <w:rFonts w:cs="Times New Roman" w:eastAsia="Times New Roman"/>
          <w:szCs w:val="20"/>
        </w:rPr>
        <w:t>Pula – Pola, Pula, Carrarina 5</w:t>
      </w:r>
      <w:r>
        <w:rPr>
          <w:rFonts w:cs="Times New Roman" w:eastAsia="Times New Roman"/>
          <w:szCs w:val="20"/>
        </w:rPr>
        <w:t>,</w:t>
      </w:r>
    </w:p>
    <w:p w:rsidRDefault="00B40598" w:rsidP="00B40598" w:rsidR="00B4059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B40598" w:rsidP="00B40598" w:rsidR="00B4059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Radijana Trobonjača, Opatija, M. Tita 49</w:t>
      </w:r>
      <w:r>
        <w:rPr>
          <w:rFonts w:cs="Times New Roman" w:eastAsia="Times New Roman"/>
          <w:szCs w:val="24"/>
        </w:rPr>
        <w:t>,</w:t>
      </w:r>
    </w:p>
    <w:p w:rsidRDefault="00B40598" w:rsidP="00B40598" w:rsidR="00B4059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B40598" w:rsidP="00B40598" w:rsidR="00B4059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B40598" w:rsidP="00B40598" w:rsidR="00B4059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B40598" w:rsidP="00B40598" w:rsidR="00B40598" w:rsidRPr="00EB7ECC"/>
    <w:p w:rsidRDefault="00B40598" w:rsidP="00B40598" w:rsidR="00B40598" w:rsidRPr="00EB7ECC"/>
    <w:p w:rsidRDefault="00B40598" w:rsidP="00B40598" w:rsidR="00B40598" w:rsidRPr="00E2082C"/>
    <w:p w:rsidRDefault="00B40598" w:rsidP="00B40598" w:rsidR="00B40598"/>
    <w:p w:rsidRDefault="00B40598" w:rsidP="00B40598" w:rsidR="00B40598" w:rsidRPr="00B34EA4">
      <w:pPr>
        <w:jc w:val="left"/>
        <w:rPr>
          <w:rFonts w:eastAsiaTheme="minorHAnsi"/>
          <w:lang w:eastAsia="en-US"/>
        </w:rPr>
      </w:pPr>
    </w:p>
    <w:p w:rsidRDefault="00B40598" w:rsidP="00B40598" w:rsidR="00B40598" w:rsidRPr="008340EF"/>
    <w:p w:rsidRDefault="00B40598" w:rsidP="00B40598" w:rsidR="00B40598">
      <w:pPr>
        <w:jc w:val="left"/>
        <w:rPr>
          <w:rFonts w:cs="Times New Roman" w:eastAsia="Times New Roman"/>
          <w:szCs w:val="24"/>
        </w:rPr>
      </w:pPr>
    </w:p>
    <w:p w:rsidRDefault="00B40598" w:rsidP="00B40598" w:rsidR="00B40598" w:rsidRPr="00B34EA4">
      <w:pPr>
        <w:jc w:val="left"/>
        <w:rPr>
          <w:rFonts w:eastAsiaTheme="minorHAnsi"/>
          <w:lang w:eastAsia="en-US"/>
        </w:rPr>
      </w:pPr>
    </w:p>
    <w:sectPr w:rsidSect="00A074C3" w:rsidR="00B40598" w:rsidRPr="00B34EA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0D7B" w:rsidP="005D578C" w:rsidR="00D80D7B">
      <w:r>
        <w:separator/>
      </w:r>
    </w:p>
  </w:endnote>
  <w:endnote w:id="0" w:type="continuationSeparator">
    <w:p w:rsidRDefault="00D80D7B" w:rsidP="005D578C" w:rsidR="00D80D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0D7B" w:rsidP="005D578C" w:rsidR="00D80D7B">
      <w:r>
        <w:separator/>
      </w:r>
    </w:p>
  </w:footnote>
  <w:footnote w:id="0" w:type="continuationSeparator">
    <w:p w:rsidRDefault="00D80D7B" w:rsidP="005D578C" w:rsidR="00D80D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0D7B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731D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</w:t>
    </w:r>
    <w:r w:rsidR="00B069C6">
      <w:rPr>
        <w:szCs w:val="24"/>
      </w:rPr>
      <w:t>232/2015-5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0D7B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</w:t>
    </w:r>
    <w:r w:rsidR="005D578C">
      <w:rPr>
        <w:szCs w:val="24"/>
      </w:rPr>
      <w:t>232/2015-5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66BC"/>
    <w:rsid w:val="00001112"/>
    <w:rsid w:val="00002651"/>
    <w:rsid w:val="000065A0"/>
    <w:rsid w:val="00014669"/>
    <w:rsid w:val="00020CD8"/>
    <w:rsid w:val="00035007"/>
    <w:rsid w:val="00043999"/>
    <w:rsid w:val="00057AD1"/>
    <w:rsid w:val="00073D3C"/>
    <w:rsid w:val="000819DB"/>
    <w:rsid w:val="000826BB"/>
    <w:rsid w:val="00082CA5"/>
    <w:rsid w:val="00090815"/>
    <w:rsid w:val="0009344A"/>
    <w:rsid w:val="00097750"/>
    <w:rsid w:val="000A5E24"/>
    <w:rsid w:val="000A7215"/>
    <w:rsid w:val="000A7319"/>
    <w:rsid w:val="000C17E3"/>
    <w:rsid w:val="000C564E"/>
    <w:rsid w:val="000D6A03"/>
    <w:rsid w:val="000E2830"/>
    <w:rsid w:val="000E6B81"/>
    <w:rsid w:val="000F0C0B"/>
    <w:rsid w:val="0010533A"/>
    <w:rsid w:val="0010550C"/>
    <w:rsid w:val="00106274"/>
    <w:rsid w:val="0010694F"/>
    <w:rsid w:val="00121898"/>
    <w:rsid w:val="0012503A"/>
    <w:rsid w:val="001333D4"/>
    <w:rsid w:val="0013682C"/>
    <w:rsid w:val="00141B4D"/>
    <w:rsid w:val="00142781"/>
    <w:rsid w:val="0014380A"/>
    <w:rsid w:val="001558BF"/>
    <w:rsid w:val="00165A5A"/>
    <w:rsid w:val="00175228"/>
    <w:rsid w:val="0019340B"/>
    <w:rsid w:val="001A5963"/>
    <w:rsid w:val="001B73E7"/>
    <w:rsid w:val="001B76D0"/>
    <w:rsid w:val="001D2C73"/>
    <w:rsid w:val="001E0446"/>
    <w:rsid w:val="001E17E0"/>
    <w:rsid w:val="001F34C6"/>
    <w:rsid w:val="001F7BD4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4F5D"/>
    <w:rsid w:val="00245EDA"/>
    <w:rsid w:val="002479A0"/>
    <w:rsid w:val="0025154C"/>
    <w:rsid w:val="00255424"/>
    <w:rsid w:val="002641F7"/>
    <w:rsid w:val="0026432F"/>
    <w:rsid w:val="002731A3"/>
    <w:rsid w:val="00275977"/>
    <w:rsid w:val="00276B5C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218D1"/>
    <w:rsid w:val="00336E75"/>
    <w:rsid w:val="00346E56"/>
    <w:rsid w:val="00355963"/>
    <w:rsid w:val="003629BA"/>
    <w:rsid w:val="00365220"/>
    <w:rsid w:val="00367A44"/>
    <w:rsid w:val="003731D0"/>
    <w:rsid w:val="00375A0F"/>
    <w:rsid w:val="003926C1"/>
    <w:rsid w:val="003A3DA2"/>
    <w:rsid w:val="003B239D"/>
    <w:rsid w:val="003B2E1B"/>
    <w:rsid w:val="003E006A"/>
    <w:rsid w:val="00424C72"/>
    <w:rsid w:val="00427E57"/>
    <w:rsid w:val="00446E09"/>
    <w:rsid w:val="00451D89"/>
    <w:rsid w:val="00466A94"/>
    <w:rsid w:val="0047371E"/>
    <w:rsid w:val="0047393E"/>
    <w:rsid w:val="00475BBE"/>
    <w:rsid w:val="00484BD2"/>
    <w:rsid w:val="00485105"/>
    <w:rsid w:val="004A3EE1"/>
    <w:rsid w:val="004B0C16"/>
    <w:rsid w:val="004C54CB"/>
    <w:rsid w:val="004C55B7"/>
    <w:rsid w:val="004E0718"/>
    <w:rsid w:val="004E07AE"/>
    <w:rsid w:val="004E3132"/>
    <w:rsid w:val="004E4CDA"/>
    <w:rsid w:val="004F29E6"/>
    <w:rsid w:val="00513CA6"/>
    <w:rsid w:val="00516731"/>
    <w:rsid w:val="00517C72"/>
    <w:rsid w:val="00525790"/>
    <w:rsid w:val="00540623"/>
    <w:rsid w:val="00541109"/>
    <w:rsid w:val="005430A1"/>
    <w:rsid w:val="00563BDA"/>
    <w:rsid w:val="0056760D"/>
    <w:rsid w:val="0058333A"/>
    <w:rsid w:val="00584BD0"/>
    <w:rsid w:val="00584FE8"/>
    <w:rsid w:val="00585655"/>
    <w:rsid w:val="0059451C"/>
    <w:rsid w:val="005A087C"/>
    <w:rsid w:val="005A4C16"/>
    <w:rsid w:val="005B4014"/>
    <w:rsid w:val="005B7E74"/>
    <w:rsid w:val="005C0C9E"/>
    <w:rsid w:val="005C1503"/>
    <w:rsid w:val="005C76DF"/>
    <w:rsid w:val="005D578C"/>
    <w:rsid w:val="006022CD"/>
    <w:rsid w:val="00602EA9"/>
    <w:rsid w:val="00603CEF"/>
    <w:rsid w:val="006053B1"/>
    <w:rsid w:val="006200A1"/>
    <w:rsid w:val="006225DC"/>
    <w:rsid w:val="006235FE"/>
    <w:rsid w:val="006251F4"/>
    <w:rsid w:val="006302EC"/>
    <w:rsid w:val="0064295A"/>
    <w:rsid w:val="00643505"/>
    <w:rsid w:val="0064641C"/>
    <w:rsid w:val="00646E6B"/>
    <w:rsid w:val="00657B7B"/>
    <w:rsid w:val="00660437"/>
    <w:rsid w:val="00675C27"/>
    <w:rsid w:val="00676BCD"/>
    <w:rsid w:val="00690998"/>
    <w:rsid w:val="00690CFF"/>
    <w:rsid w:val="0069121C"/>
    <w:rsid w:val="00694DE7"/>
    <w:rsid w:val="00697370"/>
    <w:rsid w:val="006979B6"/>
    <w:rsid w:val="006A0044"/>
    <w:rsid w:val="006B5DA2"/>
    <w:rsid w:val="006B6E0D"/>
    <w:rsid w:val="006C2692"/>
    <w:rsid w:val="006C3F1A"/>
    <w:rsid w:val="006C7F4E"/>
    <w:rsid w:val="006D2549"/>
    <w:rsid w:val="006D3076"/>
    <w:rsid w:val="006D7A90"/>
    <w:rsid w:val="006E0568"/>
    <w:rsid w:val="006F2B38"/>
    <w:rsid w:val="00715261"/>
    <w:rsid w:val="00722935"/>
    <w:rsid w:val="00731C13"/>
    <w:rsid w:val="0073518D"/>
    <w:rsid w:val="00737524"/>
    <w:rsid w:val="00755CCC"/>
    <w:rsid w:val="007579BC"/>
    <w:rsid w:val="00760C91"/>
    <w:rsid w:val="00793CAF"/>
    <w:rsid w:val="007A1751"/>
    <w:rsid w:val="007A62D2"/>
    <w:rsid w:val="007C2384"/>
    <w:rsid w:val="007D27AF"/>
    <w:rsid w:val="007D6F63"/>
    <w:rsid w:val="007F4F77"/>
    <w:rsid w:val="007F6134"/>
    <w:rsid w:val="008024B7"/>
    <w:rsid w:val="00803E0A"/>
    <w:rsid w:val="00807468"/>
    <w:rsid w:val="00810972"/>
    <w:rsid w:val="008119FD"/>
    <w:rsid w:val="00836659"/>
    <w:rsid w:val="008403AF"/>
    <w:rsid w:val="00847D4D"/>
    <w:rsid w:val="00852CB2"/>
    <w:rsid w:val="0085536B"/>
    <w:rsid w:val="0085621A"/>
    <w:rsid w:val="00860771"/>
    <w:rsid w:val="0086135B"/>
    <w:rsid w:val="008628D9"/>
    <w:rsid w:val="00893F3A"/>
    <w:rsid w:val="008944A4"/>
    <w:rsid w:val="00895CFE"/>
    <w:rsid w:val="008B0BF1"/>
    <w:rsid w:val="008B1F19"/>
    <w:rsid w:val="008C35D9"/>
    <w:rsid w:val="008C42CB"/>
    <w:rsid w:val="008C628A"/>
    <w:rsid w:val="008C66A4"/>
    <w:rsid w:val="008D3F2C"/>
    <w:rsid w:val="008E1472"/>
    <w:rsid w:val="008F4A35"/>
    <w:rsid w:val="009029AF"/>
    <w:rsid w:val="009164BE"/>
    <w:rsid w:val="009207BA"/>
    <w:rsid w:val="009266B1"/>
    <w:rsid w:val="009424A7"/>
    <w:rsid w:val="00943089"/>
    <w:rsid w:val="009449AC"/>
    <w:rsid w:val="009449F5"/>
    <w:rsid w:val="00947C56"/>
    <w:rsid w:val="009552FC"/>
    <w:rsid w:val="00957937"/>
    <w:rsid w:val="00960E15"/>
    <w:rsid w:val="00984A60"/>
    <w:rsid w:val="00986C51"/>
    <w:rsid w:val="0099219C"/>
    <w:rsid w:val="00997241"/>
    <w:rsid w:val="009A338E"/>
    <w:rsid w:val="009A6044"/>
    <w:rsid w:val="009B07C7"/>
    <w:rsid w:val="009D5812"/>
    <w:rsid w:val="009E1524"/>
    <w:rsid w:val="009F4B70"/>
    <w:rsid w:val="009F5F23"/>
    <w:rsid w:val="00A00957"/>
    <w:rsid w:val="00A0251A"/>
    <w:rsid w:val="00A108FE"/>
    <w:rsid w:val="00A11329"/>
    <w:rsid w:val="00A147E7"/>
    <w:rsid w:val="00A16C6A"/>
    <w:rsid w:val="00A553F0"/>
    <w:rsid w:val="00A55476"/>
    <w:rsid w:val="00A639DB"/>
    <w:rsid w:val="00A72F71"/>
    <w:rsid w:val="00A7615D"/>
    <w:rsid w:val="00A81DB5"/>
    <w:rsid w:val="00A84A35"/>
    <w:rsid w:val="00A902B5"/>
    <w:rsid w:val="00A91242"/>
    <w:rsid w:val="00A943AB"/>
    <w:rsid w:val="00A97851"/>
    <w:rsid w:val="00AA4588"/>
    <w:rsid w:val="00AA4899"/>
    <w:rsid w:val="00AA4AF4"/>
    <w:rsid w:val="00AA52C6"/>
    <w:rsid w:val="00AA628D"/>
    <w:rsid w:val="00AC33AE"/>
    <w:rsid w:val="00AD7756"/>
    <w:rsid w:val="00AE09EE"/>
    <w:rsid w:val="00AE55F9"/>
    <w:rsid w:val="00AF4929"/>
    <w:rsid w:val="00B03C44"/>
    <w:rsid w:val="00B0593A"/>
    <w:rsid w:val="00B069C6"/>
    <w:rsid w:val="00B138C9"/>
    <w:rsid w:val="00B222A5"/>
    <w:rsid w:val="00B23458"/>
    <w:rsid w:val="00B40598"/>
    <w:rsid w:val="00B51AFA"/>
    <w:rsid w:val="00B55635"/>
    <w:rsid w:val="00B64967"/>
    <w:rsid w:val="00B67AB1"/>
    <w:rsid w:val="00B71F1A"/>
    <w:rsid w:val="00B91DEB"/>
    <w:rsid w:val="00B94C0C"/>
    <w:rsid w:val="00B966BC"/>
    <w:rsid w:val="00BA2A51"/>
    <w:rsid w:val="00BA5A95"/>
    <w:rsid w:val="00BB18DB"/>
    <w:rsid w:val="00BC1723"/>
    <w:rsid w:val="00BC41E7"/>
    <w:rsid w:val="00BC783E"/>
    <w:rsid w:val="00BE097A"/>
    <w:rsid w:val="00BE4D86"/>
    <w:rsid w:val="00BF033F"/>
    <w:rsid w:val="00BF0E87"/>
    <w:rsid w:val="00BF1679"/>
    <w:rsid w:val="00BF7465"/>
    <w:rsid w:val="00C100F2"/>
    <w:rsid w:val="00C13313"/>
    <w:rsid w:val="00C13439"/>
    <w:rsid w:val="00C157DD"/>
    <w:rsid w:val="00C160E2"/>
    <w:rsid w:val="00C31ABA"/>
    <w:rsid w:val="00C33413"/>
    <w:rsid w:val="00C449E7"/>
    <w:rsid w:val="00C47469"/>
    <w:rsid w:val="00C55C88"/>
    <w:rsid w:val="00C56116"/>
    <w:rsid w:val="00C56EC4"/>
    <w:rsid w:val="00C66EC7"/>
    <w:rsid w:val="00C851C4"/>
    <w:rsid w:val="00C85BA2"/>
    <w:rsid w:val="00C91413"/>
    <w:rsid w:val="00C92633"/>
    <w:rsid w:val="00CA5F7D"/>
    <w:rsid w:val="00CB794C"/>
    <w:rsid w:val="00CC409F"/>
    <w:rsid w:val="00CC7033"/>
    <w:rsid w:val="00CD583E"/>
    <w:rsid w:val="00CD6D0B"/>
    <w:rsid w:val="00CF6414"/>
    <w:rsid w:val="00D10D97"/>
    <w:rsid w:val="00D26144"/>
    <w:rsid w:val="00D364E6"/>
    <w:rsid w:val="00D37DFE"/>
    <w:rsid w:val="00D421CB"/>
    <w:rsid w:val="00D47419"/>
    <w:rsid w:val="00D573CA"/>
    <w:rsid w:val="00D60A4A"/>
    <w:rsid w:val="00D649EA"/>
    <w:rsid w:val="00D6535D"/>
    <w:rsid w:val="00D7100E"/>
    <w:rsid w:val="00D71B22"/>
    <w:rsid w:val="00D72A99"/>
    <w:rsid w:val="00D75038"/>
    <w:rsid w:val="00D80D7B"/>
    <w:rsid w:val="00D82F8C"/>
    <w:rsid w:val="00D83AC5"/>
    <w:rsid w:val="00D847A5"/>
    <w:rsid w:val="00D855C8"/>
    <w:rsid w:val="00D92F76"/>
    <w:rsid w:val="00DA0377"/>
    <w:rsid w:val="00DA1CBF"/>
    <w:rsid w:val="00DB1E02"/>
    <w:rsid w:val="00DB3E48"/>
    <w:rsid w:val="00DC19A8"/>
    <w:rsid w:val="00DC2EF8"/>
    <w:rsid w:val="00DE12BF"/>
    <w:rsid w:val="00DE50F5"/>
    <w:rsid w:val="00DF5F9C"/>
    <w:rsid w:val="00E15819"/>
    <w:rsid w:val="00E21721"/>
    <w:rsid w:val="00E26AAD"/>
    <w:rsid w:val="00E27ECC"/>
    <w:rsid w:val="00E312D9"/>
    <w:rsid w:val="00E36D06"/>
    <w:rsid w:val="00E37144"/>
    <w:rsid w:val="00E45E7B"/>
    <w:rsid w:val="00E46B2E"/>
    <w:rsid w:val="00E645FB"/>
    <w:rsid w:val="00E777F5"/>
    <w:rsid w:val="00EA31F5"/>
    <w:rsid w:val="00EB47F5"/>
    <w:rsid w:val="00EC1778"/>
    <w:rsid w:val="00EF097F"/>
    <w:rsid w:val="00EF35D9"/>
    <w:rsid w:val="00F029EA"/>
    <w:rsid w:val="00F05762"/>
    <w:rsid w:val="00F16E70"/>
    <w:rsid w:val="00F2202A"/>
    <w:rsid w:val="00F27C30"/>
    <w:rsid w:val="00F31957"/>
    <w:rsid w:val="00F33AFE"/>
    <w:rsid w:val="00F37066"/>
    <w:rsid w:val="00F37213"/>
    <w:rsid w:val="00F43259"/>
    <w:rsid w:val="00F46833"/>
    <w:rsid w:val="00F81B8C"/>
    <w:rsid w:val="00F87305"/>
    <w:rsid w:val="00FA1526"/>
    <w:rsid w:val="00FB22D2"/>
    <w:rsid w:val="00FC29C6"/>
    <w:rsid w:val="00FC4719"/>
    <w:rsid w:val="00FD0E06"/>
    <w:rsid w:val="00FD376A"/>
    <w:rsid w:val="00FD5E67"/>
    <w:rsid w:val="00FD73A6"/>
    <w:rsid w:val="00FE473B"/>
    <w:rsid w:val="00FF498E"/>
    <w:rsid w:val="00FF6667"/>
    <w:rsid w:val="00FF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380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D578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D578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57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578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D57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D578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31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1D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731D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731D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731D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380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D578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D578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57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578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D57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D578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31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31D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731D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731D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731D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St-232/2015</izvorni_sadrzaj>
    <derivirana_varijabla naziv="DomainObject.Predmet.OznakaBroj_1">St-232/2015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 ET SOL d.o.o. PULA</izvorni_sadrzaj>
    <derivirana_varijabla naziv="DomainObject.Predmet.ProtustrankaFormated_1">  MARE ET SOL d.o.o. PULA</derivirana_varijabla>
  </DomainObject.Predmet.ProtustrankaFormated>
  <DomainObject.Predmet.ProtustrankaFormatedOIB>
    <izvorni_sadrzaj>  MARE ET SOL d.o.o. PULA, OIB 96651555228</izvorni_sadrzaj>
    <derivirana_varijabla naziv="DomainObject.Predmet.ProtustrankaFormatedOIB_1">  MARE ET SOL d.o.o. PULA, OIB 96651555228</derivirana_varijabla>
  </DomainObject.Predmet.ProtustrankaFormatedOIB>
  <DomainObject.Predmet.ProtustrankaFormatedWithAdress>
    <izvorni_sadrzaj> MARE ET SOL d.o.o. PULA, Flavijevska 12, 52100 Pula</izvorni_sadrzaj>
    <derivirana_varijabla naziv="DomainObject.Predmet.ProtustrankaFormatedWithAdress_1"> MARE ET SOL d.o.o. PULA, Flavijevska 12, 52100 Pula</derivirana_varijabla>
  </DomainObject.Predmet.ProtustrankaFormatedWithAdress>
  <DomainObject.Predmet.ProtustrankaFormatedWithAdressOIB>
    <izvorni_sadrzaj> MARE ET SOL d.o.o. PULA, OIB 96651555228, Flavijevska 12, 52100 Pula</izvorni_sadrzaj>
    <derivirana_varijabla naziv="DomainObject.Predmet.ProtustrankaFormatedWithAdressOIB_1"> MARE ET SOL d.o.o. PULA, OIB 96651555228, Flavijevska 12, 52100 Pula</derivirana_varijabla>
  </DomainObject.Predmet.ProtustrankaFormatedWithAdressOIB>
  <DomainObject.Predmet.ProtustrankaWithAdress>
    <izvorni_sadrzaj>MARE ET SOL d.o.o. PULA Flavijevska 12, 52100 Pula</izvorni_sadrzaj>
    <derivirana_varijabla naziv="DomainObject.Predmet.ProtustrankaWithAdress_1">MARE ET SOL d.o.o. PULA Flavijevska 12, 52100 Pula</derivirana_varijabla>
  </DomainObject.Predmet.ProtustrankaWithAdress>
  <DomainObject.Predmet.ProtustrankaWithAdressOIB>
    <izvorni_sadrzaj>MARE ET SOL d.o.o. PULA, OIB 96651555228, Flavijevska 12, 52100 Pula</izvorni_sadrzaj>
    <derivirana_varijabla naziv="DomainObject.Predmet.ProtustrankaWithAdressOIB_1">MARE ET SOL d.o.o. PULA, OIB 96651555228, Flavijevska 12, 52100 Pula</derivirana_varijabla>
  </DomainObject.Predmet.ProtustrankaWithAdressOIB>
  <DomainObject.Predmet.ProtustrankaNazivFormated>
    <izvorni_sadrzaj>MARE ET SOL d.o.o. PULA</izvorni_sadrzaj>
    <derivirana_varijabla naziv="DomainObject.Predmet.ProtustrankaNazivFormated_1">MARE ET SOL d.o.o. PULA</derivirana_varijabla>
  </DomainObject.Predmet.ProtustrankaNazivFormated>
  <DomainObject.Predmet.ProtustrankaNazivFormatedOIB>
    <izvorni_sadrzaj>MARE ET SOL d.o.o. PULA, OIB 96651555228</izvorni_sadrzaj>
    <derivirana_varijabla naziv="DomainObject.Predmet.ProtustrankaNazivFormatedOIB_1">MARE ET SOL d.o.o. PULA, OIB 96651555228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3486.04</izvorni_sadrzaj>
    <derivirana_varijabla naziv="DomainObject.Predmet.TrenutnaVrijednost_1">3486.04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MARE ET SOL d.o.o. PULA</item>
    </izvorni_sadrzaj>
    <derivirana_varijabla naziv="DomainObject.Predmet.ProtuStrankaListFormated_1">
      <item>MARE ET SOL d.o.o. PULA</item>
    </derivirana_varijabla>
  </DomainObject.Predmet.ProtuStrankaListFormated>
  <DomainObject.Predmet.ProtuStrankaListFormatedOIB>
    <izvorni_sadrzaj>
      <item>MARE ET SOL d.o.o. PULA, OIB 96651555228</item>
    </izvorni_sadrzaj>
    <derivirana_varijabla naziv="DomainObject.Predmet.ProtuStrankaListFormatedOIB_1">
      <item>MARE ET SOL d.o.o. PULA, OIB 96651555228</item>
    </derivirana_varijabla>
  </DomainObject.Predmet.ProtuStrankaListFormatedOIB>
  <DomainObject.Predmet.ProtuStrankaListFormatedWithAdress>
    <izvorni_sadrzaj>
      <item>MARE ET SOL d.o.o. PULA, Flavijevska 12, 52100 Pula</item>
    </izvorni_sadrzaj>
    <derivirana_varijabla naziv="DomainObject.Predmet.ProtuStrankaListFormatedWithAdress_1">
      <item>MARE ET SOL d.o.o. PULA, Flavijevska 12, 52100 Pula</item>
    </derivirana_varijabla>
  </DomainObject.Predmet.ProtuStrankaListFormatedWithAdress>
  <DomainObject.Predmet.ProtuStrankaListFormatedWithAdressOIB>
    <izvorni_sadrzaj>
      <item>MARE ET SOL d.o.o. PULA, OIB 96651555228, Flavijevska 12, 52100 Pula</item>
    </izvorni_sadrzaj>
    <derivirana_varijabla naziv="DomainObject.Predmet.ProtuStrankaListFormatedWithAdressOIB_1">
      <item>MARE ET SOL d.o.o. PULA, OIB 96651555228, Flavijevska 12, 52100 Pula</item>
    </derivirana_varijabla>
  </DomainObject.Predmet.ProtuStrankaListFormatedWithAdressOIB>
  <DomainObject.Predmet.ProtuStrankaListNazivFormated>
    <izvorni_sadrzaj>
      <item>MARE ET SOL d.o.o. PULA</item>
    </izvorni_sadrzaj>
    <derivirana_varijabla naziv="DomainObject.Predmet.ProtuStrankaListNazivFormated_1">
      <item>MARE ET SOL d.o.o. PULA</item>
    </derivirana_varijabla>
  </DomainObject.Predmet.ProtuStrankaListNazivFormated>
  <DomainObject.Predmet.ProtuStrankaListNazivFormatedOIB>
    <izvorni_sadrzaj>
      <item>MARE ET SOL d.o.o. PULA, OIB 96651555228</item>
    </izvorni_sadrzaj>
    <derivirana_varijabla naziv="DomainObject.Predmet.ProtuStrankaListNazivFormatedOIB_1">
      <item>MARE ET SOL d.o.o. PULA, OIB 96651555228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MARE ET SOL d.o.o. PULA</izvorni_sadrzaj>
    <derivirana_varijabla naziv="DomainObject.Predmet.ProtustrankaIDrugi_1">MARE ET SOL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MARE ET SOL d.o.o. PULA, OIB 96651555228, Flavijevska 12, 52100 Pula</izvorni_sadrzaj>
    <derivirana_varijabla naziv="DomainObject.Predmet.ProtustrankaIDrugiAdressOIB_1">MARE ET SOL d.o.o. PULA, OIB 96651555228, Flavijevska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MARE ET SOL d.o.o. PULA</item>
    </izvorni_sadrzaj>
    <derivirana_varijabla naziv="DomainObject.Predmet.SudioniciListNaziv_1">
      <item>FINANCIJSKA AGENCIJA, RC RIJEKA, PODRUŽNICA PULA, PULA</item>
      <item>MARE ET SOL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MARE ET SOL d.o.o. PULA, OIB 96651555228, Flavijevska 12,52100 Pula</item>
    </izvorni_sadrzaj>
    <derivirana_varijabla naziv="DomainObject.Predmet.SudioniciListAdressOIB_1">
      <item>FINANCIJSKA AGENCIJA, RC RIJEKA, PODRUŽNICA PULA, PULA, OIB 85821130368, Giardini 5,52100 Pula</item>
      <item>MARE ET SOL d.o.o. PULA, OIB 96651555228, Flavijevska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96651555228</item>
    </izvorni_sadrzaj>
    <derivirana_varijabla naziv="DomainObject.Predmet.SudioniciListNazivOIB_1">
      <item>, OIB 85821130368</item>
      <item>, OIB 96651555228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626</properties:Words>
  <properties:Characters>3297</properties:Characters>
  <properties:Lines>85</properties:Lines>
  <properties:Paragraphs>30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2016-01-22T06:46:00Z</dcterms:created>
  <dc:creator>Mihaela Kaligari</dc:creator>
  <dc:description/>
  <cp:keywords/>
  <cp:lastModifiedBy>Jasmina Matika</cp:lastModifiedBy>
  <cp:lastPrinted>2016-02-02T07:03:00Z</cp:lastPrinted>
  <dcterms:modified xmlns:xsi="http://www.w3.org/2001/XMLSchema-instance" xsi:type="dcterms:W3CDTF">2016-02-02T12:34:00Z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