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dd58" w14:paraId="614dd5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9009C2">
        <w:t>425/17</w:t>
      </w:r>
    </w:p>
    <w:p w:rsidRDefault="00586DD5" w:rsidP="00586DD5" w:rsidR="00D13F3A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009C2" w:rsidP="009009C2" w:rsidR="009009C2" w:rsidRPr="009009C2">
      <w:pPr>
        <w:ind w:firstLine="720"/>
        <w:jc w:val="both"/>
      </w:pPr>
    </w:p>
    <w:p w:rsidRDefault="009009C2" w:rsidP="009009C2" w:rsidR="006B708C">
      <w:pPr>
        <w:ind w:firstLine="720"/>
        <w:jc w:val="both"/>
        <w:rPr>
          <w:lang w:val="pt-BR"/>
        </w:rPr>
      </w:pPr>
      <w:r w:rsidRPr="009009C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009C2">
        <w:t>85821130368</w:t>
      </w:r>
      <w:r w:rsidRPr="009009C2">
        <w:rPr>
          <w:lang w:val="pt-BR"/>
        </w:rPr>
        <w:t xml:space="preserve">, za otvaranje stečajnog postupka nad dužnikom OD 0 DO 100 d.o.o., Velika Gorica, Trg kralja Petra Krešimira IV b.b., OIB: </w:t>
      </w:r>
      <w:r w:rsidRPr="009009C2">
        <w:t>11908300276</w:t>
      </w:r>
      <w:r w:rsidR="00B7228A" w:rsidRPr="00B7228A">
        <w:rPr>
          <w:lang w:val="pt-BR"/>
        </w:rPr>
        <w:t xml:space="preserve">, </w:t>
      </w:r>
      <w:r>
        <w:rPr>
          <w:lang w:val="pt-BR"/>
        </w:rPr>
        <w:br/>
      </w:r>
      <w:r w:rsidR="00D10B47">
        <w:t>7</w:t>
      </w:r>
      <w:r w:rsidR="00BD27A9">
        <w:t>. lipnja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009C2" w:rsidRPr="009009C2">
        <w:rPr>
          <w:lang w:val="pt-BR"/>
        </w:rPr>
        <w:t>OD 0 DO 100 d.o.o., Velika Gorica, Trg kralja Petra Krešimira IV b.b.</w:t>
      </w:r>
      <w:r w:rsidR="00FA2C39" w:rsidRPr="00FA2C39">
        <w:rPr>
          <w:lang w:val="pt-BR"/>
        </w:rPr>
        <w:t xml:space="preserve">, </w:t>
      </w:r>
      <w:r w:rsidRPr="00586DD5">
        <w:t xml:space="preserve">za dan </w:t>
      </w:r>
      <w:r w:rsidR="00967503">
        <w:t>6</w:t>
      </w:r>
      <w:r w:rsidR="009009C2">
        <w:t>. srpnja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967503">
        <w:t>11.30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D10B47">
        <w:t>7</w:t>
      </w:r>
      <w:r w:rsidR="00BD27A9">
        <w:t>. lipnja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10B4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D10B47" w:rsidP="006B708C" w:rsidR="00D10B47"/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D10B47" w:rsidP="006B708C" w:rsidR="00D10B47"/>
    <w:p w:rsidRDefault="00D10B47" w:rsidP="006B708C" w:rsidR="00D10B47"/>
    <w:p w:rsidRDefault="00D10B47" w:rsidP="00D10B47" w:rsidR="00D10B4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D10B47" w:rsidP="00D10B47" w:rsidR="00D10B47">
      <w:pPr>
        <w:jc w:val="right"/>
      </w:pPr>
      <w:r>
        <w:t xml:space="preserve">               Katica Franjić</w:t>
      </w:r>
    </w:p>
    <w:p w:rsidRDefault="00B639DE" w:rsidP="00D10B47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778CF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1612F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009C2"/>
    <w:rsid w:val="00915DD3"/>
    <w:rsid w:val="0093411A"/>
    <w:rsid w:val="00967503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D27A9"/>
    <w:rsid w:val="00BF0BBF"/>
    <w:rsid w:val="00C34AA2"/>
    <w:rsid w:val="00CD0B3B"/>
    <w:rsid w:val="00D03437"/>
    <w:rsid w:val="00D10B4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78C1"/>
    <w:rsid w:val="00F4108B"/>
    <w:rsid w:val="00F45899"/>
    <w:rsid w:val="00FA16DF"/>
    <w:rsid w:val="00FA2C39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B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B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B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B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0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B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B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B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B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 zastupanog po punomoćniku Dražen Bukal</izvorni_sadrzaj>
    <derivirana_varijabla naziv="DomainObject.Predmet.ProtustrankaFormated_1">  OD 0 DO 100 d.o.o. zastupanog po punomoćniku Dražen Bukal</derivirana_varijabla>
  </DomainObject.Predmet.ProtustrankaFormated>
  <DomainObject.Predmet.ProtustrankaFormatedOIB>
    <izvorni_sadrzaj>  OD 0 DO 100 d.o.o., OIB 11908300276 zastupanog po punomoćniku Dražen Bukal</izvorni_sadrzaj>
    <derivirana_varijabla naziv="DomainObject.Predmet.ProtustrankaFormatedOIB_1">  OD 0 DO 100 d.o.o., OIB 11908300276 zastupanog po punomoćniku Dražen Bukal</derivirana_varijabla>
  </DomainObject.Predmet.ProtustrankaFormatedOIB>
  <DomainObject.Predmet.ProtustrankaFormatedWithAdress>
    <izvorni_sadrzaj> OD 0 DO 100 d.o.o., Trg kralja Petra Krešimira IV bb, 10410 Velika Gorica zastupanog po punomoćniku Dražen Bukal</izvorni_sadrzaj>
    <derivirana_varijabla naziv="DomainObject.Predmet.ProtustrankaFormatedWithAdress_1"> OD 0 DO 100 d.o.o., Trg kralja Petra Krešimira IV bb, 10410 Velika Gorica zastupanog po punomoćniku Dražen Bukal</derivirana_varijabla>
  </DomainObject.Predmet.ProtustrankaFormatedWithAdress>
  <DomainObject.Predmet.ProtustrankaFormatedWithAdressOIB>
    <izvorni_sadrzaj> OD 0 DO 100 d.o.o., OIB 11908300276, Trg kralja Petra Krešimira IV bb, 10410 Velika Gorica zastupanog po punomoćniku Dražen Bukal</izvorni_sadrzaj>
    <derivirana_varijabla naziv="DomainObject.Predmet.ProtustrankaFormatedWithAdressOIB_1"> OD 0 DO 100 d.o.o., OIB 11908300276, Trg kralja Petra Krešimira IV bb, 10410 Velika Gorica zastupanog po punomoćniku Dražen Bukal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Bukal</izvorni_sadrzaj>
    <derivirana_varijabla naziv="DomainObject.Predmet.StrankaFormated_1">  FINA Regionalni centar Zagreb; Dražen Bukal</derivirana_varijabla>
  </DomainObject.Predmet.StrankaFormated>
  <DomainObject.Predmet.StrankaFormatedOIB>
    <izvorni_sadrzaj>  FINA Regionalni centar Zagreb, OIB 85821130368; Dražen Bukal, OIB 11652370931</izvorni_sadrzaj>
    <derivirana_varijabla naziv="DomainObject.Predmet.StrankaFormatedOIB_1">  FINA Regionalni centar Zagreb, OIB 85821130368; Dražen Bukal, OIB 11652370931</derivirana_varijabla>
  </DomainObject.Predmet.StrankaFormatedOIB>
  <DomainObject.Predmet.StrankaFormatedWithAdress>
    <izvorni_sadrzaj> FINA Regionalni centar Zagreb, Trg svibanjskih žrtava 1995. 1, 10000 Zagreb; Dražen Bukal, Zagrebačka 8, 10363 Lužan</izvorni_sadrzaj>
    <derivirana_varijabla naziv="DomainObject.Predmet.StrankaFormatedWithAdress_1"> FINA Regionalni centar Zagreb, Trg svibanjskih žrtava 1995. 1, 10000 Zagreb; Dražen Bukal, Zagrebačka 8, 10363 Lužan</derivirana_varijabla>
  </DomainObject.Predmet.StrankaFormatedWithAdress>
  <DomainObject.Predmet.StrankaFormatedWithAdressOIB>
    <izvorni_sadrzaj> FINA Regionalni centar Zagreb, OIB 85821130368, Trg svibanjskih žrtava 1995. 1, 10000 Zagreb; Dražen Bukal, OIB 11652370931, Zagrebačka 8, 10363 Lužan</izvorni_sadrzaj>
    <derivirana_varijabla naziv="DomainObject.Predmet.StrankaFormatedWithAdressOIB_1"> FINA Regionalni centar Zagreb, OIB 85821130368, Trg svibanjskih žrtava 1995. 1, 10000 Zagreb; Dražen Bukal, OIB 11652370931, Zagrebačka 8, 10363 Lužan</derivirana_varijabla>
  </DomainObject.Predmet.StrankaFormatedWithAdressOIB>
  <DomainObject.Predmet.StrankaWithAdress>
    <izvorni_sadrzaj>FINA Regionalni centar Zagreb Trg svibanjskih žrtava 1995. 1,10000 Zagreb,Dražen Bukal Zagrebačka 8,10363 Lužan</izvorni_sadrzaj>
    <derivirana_varijabla naziv="DomainObject.Predmet.StrankaWithAdress_1">FINA Regionalni centar Zagreb Trg svibanjskih žrtava 1995. 1,10000 Zagreb,Dražen Bukal Zagrebačka 8,10363 Lužan</derivirana_varijabla>
  </DomainObject.Predmet.StrankaWithAdress>
  <DomainObject.Predmet.StrankaWithAdressOIB>
    <izvorni_sadrzaj>FINA Regionalni centar Zagreb, OIB 85821130368, Trg svibanjskih žrtava 1995. 1,10000 Zagreb,Dražen Bukal, OIB 11652370931, Zagrebačka 8,10363 Lužan</izvorni_sadrzaj>
    <derivirana_varijabla naziv="DomainObject.Predmet.StrankaWithAdressOIB_1">FINA Regionalni centar Zagreb, OIB 85821130368, Trg svibanjskih žrtava 1995. 1,10000 Zagreb,Dražen Bukal, OIB 11652370931, Zagrebačka 8,10363 Lužan</derivirana_varijabla>
  </DomainObject.Predmet.StrankaWithAdressOIB>
  <DomainObject.Predmet.StrankaNazivFormated>
    <izvorni_sadrzaj>FINA Regionalni centar Zagreb,Dražen Bukal</izvorni_sadrzaj>
    <derivirana_varijabla naziv="DomainObject.Predmet.StrankaNazivFormated_1">FINA Regionalni centar Zagreb,Dražen Bukal</derivirana_varijabla>
  </DomainObject.Predmet.StrankaNazivFormated>
  <DomainObject.Predmet.StrankaNazivFormatedOIB>
    <izvorni_sadrzaj>FINA Regionalni centar Zagreb, OIB 85821130368,Dražen Bukal, OIB 11652370931</izvorni_sadrzaj>
    <derivirana_varijabla naziv="DomainObject.Predmet.StrankaNazivFormatedOIB_1">FINA Regionalni centar Zagreb, OIB 85821130368,Dražen Bukal, OIB 11652370931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Bukal</item>
    </izvorni_sadrzaj>
    <derivirana_varijabla naziv="DomainObject.Predmet.StrankaListFormated_1">
      <item>FINA Regionalni centar Zagreb</item>
      <item>Dražen Bukal</item>
    </derivirana_varijabla>
  </DomainObject.Predmet.StrankaListFormated>
  <DomainObject.Predmet.StrankaListFormatedOIB>
    <izvorni_sadrzaj>
      <item>FINA Regionalni centar Zagreb, OIB 85821130368</item>
      <item>Dražen Bukal, OIB 11652370931</item>
    </izvorni_sadrzaj>
    <derivirana_varijabla naziv="DomainObject.Predmet.StrankaListFormatedOIB_1">
      <item>FINA Regionalni centar Zagreb, OIB 85821130368</item>
      <item>Dražen Bukal, OIB 11652370931</item>
    </derivirana_varijabla>
  </DomainObject.Predmet.StrankaListFormatedOIB>
  <DomainObject.Predmet.StrankaListFormatedWithAdress>
    <izvorni_sadrzaj>
      <item>FINA Regionalni centar Zagreb, Trg svibanjskih žrtava 1995. 1, 10000 Zagreb</item>
      <item>Dražen Bukal, Zagrebačka 8, 10363 Lužan</item>
    </izvorni_sadrzaj>
    <derivirana_varijabla naziv="DomainObject.Predmet.StrankaListFormatedWithAdress_1">
      <item>FINA Regionalni centar Zagreb, Trg svibanjskih žrtava 1995. 1, 10000 Zagreb</item>
      <item>Dražen Bukal, Zagrebačka 8, 10363 Lužan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Bukal, OIB 11652370931, Zagrebačka 8, 10363 Lužan</item>
    </izvorni_sadrzaj>
    <derivirana_varijabla naziv="DomainObject.Predmet.StrankaListFormatedWithAdressOIB_1">
      <item>FINA Regionalni centar Zagreb, OIB 85821130368, Trg svibanjskih žrtava 1995. 1, 10000 Zagreb</item>
      <item>Dražen Bukal, OIB 11652370931, Zagrebačka 8, 10363 Lužan</item>
    </derivirana_varijabla>
  </DomainObject.Predmet.StrankaListFormatedWithAdressOIB>
  <DomainObject.Predmet.StrankaListNazivFormated>
    <izvorni_sadrzaj>
      <item>FINA Regionalni centar Zagreb</item>
      <item>Dražen Bukal</item>
    </izvorni_sadrzaj>
    <derivirana_varijabla naziv="DomainObject.Predmet.StrankaListNazivFormated_1">
      <item>FINA Regionalni centar Zagreb</item>
      <item>Dražen Bukal</item>
    </derivirana_varijabla>
  </DomainObject.Predmet.StrankaListNazivFormated>
  <DomainObject.Predmet.StrankaListNazivFormatedOIB>
    <izvorni_sadrzaj>
      <item>FINA Regionalni centar Zagreb, OIB 85821130368</item>
      <item>Dražen Bukal, OIB 11652370931</item>
    </izvorni_sadrzaj>
    <derivirana_varijabla naziv="DomainObject.Predmet.StrankaListNazivFormatedOIB_1">
      <item>FINA Regionalni centar Zagreb, OIB 85821130368</item>
      <item>Dražen Bukal, OIB 11652370931</item>
    </derivirana_varijabla>
  </DomainObject.Predmet.StrankaListNazivFormatedOIB>
  <DomainObject.Predmet.ProtuStrankaListFormated>
    <izvorni_sadrzaj>
      <item>OD 0 DO 100 d.o.o. zastupanog po punomoćniku Dražen Bukal</item>
    </izvorni_sadrzaj>
    <derivirana_varijabla naziv="DomainObject.Predmet.ProtuStrankaListFormated_1">
      <item>OD 0 DO 100 d.o.o. zastupanog po punomoćniku Dražen Bukal</item>
    </derivirana_varijabla>
  </DomainObject.Predmet.ProtuStrankaListFormated>
  <DomainObject.Predmet.ProtuStrankaListFormatedOIB>
    <izvorni_sadrzaj>
      <item>OD 0 DO 100 d.o.o., OIB 11908300276 zastupanog po punomoćniku Dražen Bukal</item>
    </izvorni_sadrzaj>
    <derivirana_varijabla naziv="DomainObject.Predmet.ProtuStrankaListFormatedOIB_1">
      <item>OD 0 DO 100 d.o.o., OIB 11908300276 zastupanog po punomoćniku Dražen Bukal</item>
    </derivirana_varijabla>
  </DomainObject.Predmet.ProtuStrankaListFormatedOIB>
  <DomainObject.Predmet.ProtuStrankaListFormatedWithAdress>
    <izvorni_sadrzaj>
      <item>OD 0 DO 100 d.o.o., Trg kralja Petra Krešimira IV bb, 10410 Velika Gorica zastupanog po punomoćniku Dražen Bukal</item>
    </izvorni_sadrzaj>
    <derivirana_varijabla naziv="DomainObject.Predmet.ProtuStrankaListFormatedWithAdress_1">
      <item>OD 0 DO 100 d.o.o., Trg kralja Petra Krešimira IV bb, 10410 Velika Gorica zastupanog po punomoćniku Dražen Bukal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 zastupanog po punomoćniku Dražen Bukal</item>
    </izvorni_sadrzaj>
    <derivirana_varijabla naziv="DomainObject.Predmet.ProtuStrankaListFormatedWithAdressOIB_1">
      <item>OD 0 DO 100 d.o.o., OIB 11908300276, Trg kralja Petra Krešimira IV bb, 10410 Velika Gorica zastupanog po punomoćniku Dražen Bukal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>
      <item>Dražen Bukal punomoćnik sudionika u postupku OD 0 DO 100 d.o.o.</item>
      <item>Addiko Bank dioničko društvo</item>
    </izvorni_sadrzaj>
    <derivirana_varijabla naziv="DomainObject.Predmet.OstaliListFormated_1">
      <item>Dražen Bukal punomoćnik sudionika u postupku OD 0 DO 100 d.o.o.</item>
      <item>Addiko Bank dioničko društvo</item>
    </derivirana_varijabla>
  </DomainObject.Predmet.OstaliListFormated>
  <DomainObject.Predmet.OstaliListFormatedOIB>
    <izvorni_sadrzaj>
      <item>Dražen Bukal, OIB 11652370931 punomoćnik sudionika u postupku OD 0 DO 100 d.o.o.</item>
      <item>Addiko Bank dioničko društvo, OIB 14036333877</item>
    </izvorni_sadrzaj>
    <derivirana_varijabla naziv="DomainObject.Predmet.OstaliListFormatedOIB_1">
      <item>Dražen Bukal, OIB 11652370931 punomoćnik sudionika u postupku OD 0 DO 100 d.o.o.</item>
      <item>Addiko Bank dioničko društvo, OIB 14036333877</item>
    </derivirana_varijabla>
  </DomainObject.Predmet.OstaliListFormatedOIB>
  <DomainObject.Predmet.OstaliListFormatedWithAdress>
    <izvorni_sadrzaj>
      <item>Dražen Bukal, Zagrebačka 8, 10363 Lužan punomoćnik sudionika u postupku OD 0 DO 100 d.o.o.</item>
      <item>Addiko Bank dioničko društvo, Slavonska avenija 6, 10000 Zagreb</item>
    </izvorni_sadrzaj>
    <derivirana_varijabla naziv="DomainObject.Predmet.OstaliListFormatedWithAdress_1">
      <item>Dražen Bukal, Zagrebačka 8, 10363 Lužan punomoćnik sudionika u postupku OD 0 DO 100 d.o.o.</item>
      <item>Addiko Bank dioničko društvo, Slavonska avenija 6, 10000 Zagreb</item>
    </derivirana_varijabla>
  </DomainObject.Predmet.OstaliListFormatedWithAdress>
  <DomainObject.Predmet.OstaliListFormatedWithAdressOIB>
    <izvorni_sadrzaj>
      <item>Dražen Bukal, OIB 11652370931, Zagrebačka 8, 10363 Lužan punomoćnik sudionika u postupku OD 0 DO 100 d.o.o.</item>
      <item>Addiko Bank dioničko društvo, OIB 14036333877, Slavonska avenija 6, 10000 Zagreb</item>
    </izvorni_sadrzaj>
    <derivirana_varijabla naziv="DomainObject.Predmet.OstaliListFormatedWithAdressOIB_1">
      <item>Dražen Bukal, OIB 11652370931, Zagrebačka 8, 10363 Lužan punomoćnik sudionika u postupku OD 0 DO 100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Dražen Bukal</item>
      <item>Addiko Bank dioničko društvo</item>
    </izvorni_sadrzaj>
    <derivirana_varijabla naziv="DomainObject.Predmet.OstaliListNazivFormated_1">
      <item>Dražen Bukal</item>
      <item>Addiko Bank dioničko društvo</item>
    </derivirana_varijabla>
  </DomainObject.Predmet.OstaliListNazivFormated>
  <DomainObject.Predmet.OstaliListNazivFormatedOIB>
    <izvorni_sadrzaj>
      <item>Dražen Bukal, OIB 11652370931</item>
      <item>Addiko Bank dioničko društvo, OIB 14036333877</item>
    </izvorni_sadrzaj>
    <derivirana_varijabla naziv="DomainObject.Predmet.OstaliListNazivFormatedOIB_1">
      <item>Dražen Bukal, OIB 11652370931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  <item>Dražen Bukal</item>
      <item>Dražen Bukal</item>
      <item>Addiko Bank dioničko društvo</item>
    </izvorni_sadrzaj>
    <derivirana_varijabla naziv="DomainObject.Predmet.SudioniciListNaziv_1">
      <item>OD 0 DO 100 d.o.o.</item>
      <item>FINA Regionalni centar Zagreb</item>
      <item>Dražen Bukal</item>
      <item>Dražen Bukal</item>
      <item>Addiko Bank dioničko društvo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8,10363 Lužan</item>
      <item>Addiko Bank dioničko društvo, OIB 14036333877, Slavonska avenija 6,10000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8,10363 Lužan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  <item>, OIB 11652370931</item>
      <item>, OIB 11652370931</item>
      <item>, OIB 14036333877</item>
    </izvorni_sadrzaj>
    <derivirana_varijabla naziv="DomainObject.Predmet.SudioniciListNazivOIB_1">
      <item>, OIB 11908300276</item>
      <item>, OIB 85821130368</item>
      <item>, OIB 11652370931</item>
      <item>, OIB 11652370931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881</properties:Characters>
  <properties:Lines>38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2017-06-06T08:09:00Z</dcterms:created>
  <dc:creator>nmarkovic</dc:creator>
  <cp:lastModifiedBy>Katica Franjić</cp:lastModifiedBy>
  <cp:lastPrinted>2017-06-07T12:11:00Z</cp:lastPrinted>
  <dcterms:modified xmlns:xsi="http://www.w3.org/2001/XMLSchema-instance" xsi:type="dcterms:W3CDTF">2017-06-07T12:12:00Z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