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2053" w14:paraId="36f2053" w:rsidRDefault="008620D6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CE0B61" w:rsidP="00A8147C" w:rsidR="00DD3B70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0105BB" w:rsidP="000105BB" w:rsidR="000105BB">
      <w:pPr>
        <w:jc w:val="right"/>
        <w:rPr>
          <w:sz w:val="24"/>
        </w:rPr>
      </w:pPr>
      <w:r>
        <w:rPr>
          <w:b/>
          <w:sz w:val="24"/>
        </w:rPr>
        <w:t xml:space="preserve">  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t-1306/13  </w:t>
      </w:r>
    </w:p>
    <w:p w:rsidRDefault="000105BB" w:rsidP="000105BB" w:rsidR="000105BB">
      <w:pPr>
        <w:rPr>
          <w:sz w:val="24"/>
        </w:rPr>
      </w:pPr>
    </w:p>
    <w:p w:rsidRDefault="000105BB" w:rsidP="000105BB" w:rsidR="000105BB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0105BB" w:rsidP="000105BB" w:rsidR="000105BB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105BB" w:rsidP="000105BB" w:rsidR="000105BB">
      <w:pPr>
        <w:jc w:val="both"/>
        <w:rPr>
          <w:sz w:val="24"/>
        </w:rPr>
      </w:pPr>
    </w:p>
    <w:p w:rsidRDefault="000105BB" w:rsidP="000105BB" w:rsidR="00A245E9" w:rsidRPr="00A245E9">
      <w:pPr>
        <w:ind w:firstLine="720"/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 xml:space="preserve">PEJAK NEKRETNINE d.o.o., </w:t>
      </w:r>
      <w:r w:rsidR="004667B8">
        <w:rPr>
          <w:sz w:val="24"/>
          <w:szCs w:val="24"/>
        </w:rPr>
        <w:t xml:space="preserve">u stečaju, </w:t>
      </w:r>
      <w:r>
        <w:rPr>
          <w:sz w:val="24"/>
          <w:szCs w:val="24"/>
        </w:rPr>
        <w:t xml:space="preserve">Velika Gorica, </w:t>
      </w:r>
      <w:r w:rsidRPr="00CB7FB0">
        <w:rPr>
          <w:sz w:val="24"/>
          <w:szCs w:val="24"/>
        </w:rPr>
        <w:t>Kurilovečka 2/A</w:t>
      </w:r>
      <w:r>
        <w:rPr>
          <w:sz w:val="24"/>
          <w:szCs w:val="24"/>
        </w:rPr>
        <w:t>, dana 1</w:t>
      </w:r>
      <w:r w:rsidR="00DD3B70">
        <w:rPr>
          <w:sz w:val="24"/>
          <w:szCs w:val="24"/>
        </w:rPr>
        <w:t>5</w:t>
      </w:r>
      <w:r>
        <w:rPr>
          <w:sz w:val="24"/>
          <w:szCs w:val="24"/>
        </w:rPr>
        <w:t>.veljače 2019.</w:t>
      </w:r>
    </w:p>
    <w:p w:rsidRDefault="00A245E9" w:rsidP="00A245E9" w:rsidR="00A245E9" w:rsidRPr="00A245E9">
      <w:pPr>
        <w:widowControl/>
        <w:rPr>
          <w:b/>
          <w:sz w:val="40"/>
          <w:szCs w:val="40"/>
        </w:rPr>
      </w:pP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3573DB" w:rsidP="008E4F5E" w:rsidR="009E22FE">
      <w:pPr>
        <w:ind w:firstLine="708"/>
        <w:jc w:val="both"/>
        <w:rPr>
          <w:sz w:val="24"/>
          <w:szCs w:val="24"/>
        </w:rPr>
      </w:pPr>
      <w:r w:rsidRPr="00516E31">
        <w:rPr>
          <w:sz w:val="24"/>
          <w:szCs w:val="24"/>
        </w:rPr>
        <w:t>Privremenom s</w:t>
      </w:r>
      <w:r w:rsidR="008620D6" w:rsidRPr="00516E31">
        <w:rPr>
          <w:sz w:val="24"/>
          <w:szCs w:val="24"/>
        </w:rPr>
        <w:t>tečajnom upravitelju</w:t>
      </w:r>
      <w:r w:rsidR="00E46C36" w:rsidRPr="00516E31">
        <w:rPr>
          <w:sz w:val="24"/>
          <w:szCs w:val="24"/>
        </w:rPr>
        <w:t xml:space="preserve"> </w:t>
      </w:r>
      <w:r w:rsidR="00516E31" w:rsidRPr="00516E31">
        <w:rPr>
          <w:sz w:val="24"/>
          <w:szCs w:val="24"/>
        </w:rPr>
        <w:t>Tomislav Čoga iz Zagreba, Vranovinski ogranak 12., OIB 82870226709</w:t>
      </w:r>
      <w:r w:rsidR="007565B6" w:rsidRPr="00516E31">
        <w:rPr>
          <w:sz w:val="24"/>
          <w:szCs w:val="24"/>
        </w:rPr>
        <w:t xml:space="preserve"> </w:t>
      </w:r>
      <w:r w:rsidR="008620D6" w:rsidRPr="00516E31">
        <w:rPr>
          <w:sz w:val="24"/>
          <w:szCs w:val="24"/>
        </w:rPr>
        <w:t xml:space="preserve">određuje se nagrada u </w:t>
      </w:r>
      <w:r w:rsidR="00DD7A46" w:rsidRPr="00516E31">
        <w:rPr>
          <w:sz w:val="24"/>
          <w:szCs w:val="24"/>
        </w:rPr>
        <w:t xml:space="preserve">brutto </w:t>
      </w:r>
      <w:r w:rsidR="008620D6" w:rsidRPr="00516E31">
        <w:rPr>
          <w:sz w:val="24"/>
          <w:szCs w:val="24"/>
        </w:rPr>
        <w:t xml:space="preserve">iznosu </w:t>
      </w:r>
      <w:r w:rsidR="00FA7381" w:rsidRPr="00516E31">
        <w:rPr>
          <w:sz w:val="24"/>
          <w:szCs w:val="24"/>
        </w:rPr>
        <w:t>3</w:t>
      </w:r>
      <w:r w:rsidR="00DD7A46" w:rsidRPr="00516E31">
        <w:rPr>
          <w:sz w:val="24"/>
          <w:szCs w:val="24"/>
        </w:rPr>
        <w:t>.000,00</w:t>
      </w:r>
      <w:r w:rsidR="008620D6" w:rsidRPr="00516E31">
        <w:rPr>
          <w:sz w:val="24"/>
          <w:szCs w:val="24"/>
        </w:rPr>
        <w:t xml:space="preserve"> kn.</w:t>
      </w:r>
      <w:r w:rsidR="009E22FE" w:rsidRPr="00516E31">
        <w:rPr>
          <w:sz w:val="24"/>
          <w:szCs w:val="24"/>
        </w:rPr>
        <w:t xml:space="preserve"> </w:t>
      </w:r>
    </w:p>
    <w:p w:rsidRDefault="00CE0B61" w:rsidP="008E4F5E" w:rsidR="00CE0B61" w:rsidRPr="00516E31">
      <w:pPr>
        <w:ind w:firstLine="708"/>
        <w:jc w:val="both"/>
        <w:rPr>
          <w:sz w:val="24"/>
          <w:szCs w:val="24"/>
        </w:rPr>
      </w:pPr>
    </w:p>
    <w:p w:rsidRDefault="00447C58" w:rsidP="00487288" w:rsidR="00447C5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274CE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Podneskom od </w:t>
      </w:r>
      <w:r w:rsidR="00516E31">
        <w:rPr>
          <w:sz w:val="24"/>
        </w:rPr>
        <w:t>8.veljače</w:t>
      </w:r>
      <w:r w:rsidR="00E00637">
        <w:rPr>
          <w:sz w:val="24"/>
        </w:rPr>
        <w:t xml:space="preserve"> </w:t>
      </w:r>
      <w:r w:rsidR="00EF3AC9">
        <w:rPr>
          <w:sz w:val="24"/>
        </w:rPr>
        <w:t>201</w:t>
      </w:r>
      <w:r w:rsidR="00516E31">
        <w:rPr>
          <w:sz w:val="24"/>
        </w:rPr>
        <w:t>9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E00637">
        <w:rPr>
          <w:sz w:val="24"/>
        </w:rPr>
        <w:t xml:space="preserve"> u iznosu 3.000,00 kn</w:t>
      </w:r>
    </w:p>
    <w:p w:rsidRDefault="003748C4" w:rsidP="008620D6" w:rsidR="003748C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podne</w:t>
      </w:r>
      <w:r w:rsidR="001C0B22">
        <w:rPr>
          <w:sz w:val="24"/>
          <w:szCs w:val="24"/>
        </w:rPr>
        <w:t xml:space="preserve">sku 8.veljače </w:t>
      </w:r>
      <w:r>
        <w:rPr>
          <w:sz w:val="24"/>
          <w:szCs w:val="24"/>
        </w:rPr>
        <w:t>201</w:t>
      </w:r>
      <w:r w:rsidR="001C0B22">
        <w:rPr>
          <w:sz w:val="24"/>
          <w:szCs w:val="24"/>
        </w:rPr>
        <w:t>9</w:t>
      </w:r>
      <w:r>
        <w:rPr>
          <w:sz w:val="24"/>
          <w:szCs w:val="24"/>
        </w:rPr>
        <w:t xml:space="preserve">. privremeni stečajni upravitelj </w:t>
      </w:r>
      <w:r w:rsidR="001C0B22">
        <w:rPr>
          <w:sz w:val="24"/>
          <w:szCs w:val="24"/>
        </w:rPr>
        <w:t>je opisao poslove obavljene tijekom prethodnog postupka.</w:t>
      </w:r>
    </w:p>
    <w:p w:rsidRDefault="006E78D8" w:rsidP="008620D6" w:rsidR="006E78D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CE0B61" w:rsidP="001C0B22" w:rsidR="00CE0B61">
      <w:pPr>
        <w:widowControl/>
        <w:ind w:firstLine="720"/>
        <w:jc w:val="both"/>
        <w:rPr>
          <w:sz w:val="24"/>
        </w:rPr>
      </w:pPr>
    </w:p>
    <w:p w:rsidRDefault="00CE0B61" w:rsidP="001C0B22" w:rsidR="00CE0B61">
      <w:pPr>
        <w:widowControl/>
        <w:ind w:firstLine="720"/>
        <w:jc w:val="both"/>
        <w:rPr>
          <w:sz w:val="24"/>
        </w:rPr>
      </w:pPr>
    </w:p>
    <w:p w:rsidRDefault="00CE0B61" w:rsidP="001C0B22" w:rsidR="00CE0B61">
      <w:pPr>
        <w:widowControl/>
        <w:ind w:firstLine="720"/>
        <w:jc w:val="both"/>
        <w:rPr>
          <w:sz w:val="24"/>
        </w:rPr>
      </w:pPr>
    </w:p>
    <w:p w:rsidRDefault="00463FCE" w:rsidP="001C0B22" w:rsidR="004930BD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lastRenderedPageBreak/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</w:t>
      </w:r>
      <w:r w:rsidRPr="00E31300">
        <w:rPr>
          <w:sz w:val="24"/>
          <w:szCs w:val="24"/>
        </w:rPr>
        <w:t xml:space="preserve">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1C0B22">
        <w:rPr>
          <w:sz w:val="24"/>
          <w:szCs w:val="24"/>
        </w:rPr>
        <w:t xml:space="preserve">. </w:t>
      </w:r>
    </w:p>
    <w:p w:rsidRDefault="00753032" w:rsidP="00515BF0" w:rsidR="00753032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1C0B22">
        <w:rPr>
          <w:sz w:val="24"/>
          <w:szCs w:val="24"/>
        </w:rPr>
        <w:t>1</w:t>
      </w:r>
      <w:r w:rsidR="00DD3B70">
        <w:rPr>
          <w:sz w:val="24"/>
          <w:szCs w:val="24"/>
        </w:rPr>
        <w:t>5.</w:t>
      </w:r>
      <w:r w:rsidR="001C0B22">
        <w:rPr>
          <w:sz w:val="24"/>
          <w:szCs w:val="24"/>
        </w:rPr>
        <w:t>veljače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2E2FCA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2E2FCA" w:rsidP="002E2FCA" w:rsidR="002E2FCA">
      <w:pPr>
        <w:ind w:firstLine="720" w:left="3600"/>
        <w:jc w:val="both"/>
      </w:pPr>
      <w:r>
        <w:t>Za točnost otpravka, ovlašteni službenik:</w:t>
      </w:r>
    </w:p>
    <w:p w:rsidRDefault="002E2FCA" w:rsidP="00422EE0" w:rsidR="002E2F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07C51" w:rsidP="002E2FCA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62C" w:rsidR="00DE362C">
      <w:r>
        <w:separator/>
      </w:r>
    </w:p>
  </w:endnote>
  <w:endnote w:id="0" w:type="continuationSeparator">
    <w:p w:rsidRDefault="00DE362C" w:rsidR="00DE3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62C" w:rsidR="00DE362C">
      <w:r>
        <w:separator/>
      </w:r>
    </w:p>
  </w:footnote>
  <w:footnote w:id="0" w:type="continuationSeparator">
    <w:p w:rsidRDefault="00DE362C" w:rsidR="00DE3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F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105BB"/>
    <w:rsid w:val="00035718"/>
    <w:rsid w:val="000367BE"/>
    <w:rsid w:val="00040C5F"/>
    <w:rsid w:val="000629A0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2327B"/>
    <w:rsid w:val="00131BA7"/>
    <w:rsid w:val="00146DF0"/>
    <w:rsid w:val="001557AC"/>
    <w:rsid w:val="00162144"/>
    <w:rsid w:val="00167AA4"/>
    <w:rsid w:val="00192ACA"/>
    <w:rsid w:val="00192C2B"/>
    <w:rsid w:val="001A3381"/>
    <w:rsid w:val="001A39C7"/>
    <w:rsid w:val="001A431C"/>
    <w:rsid w:val="001A66AF"/>
    <w:rsid w:val="001B0618"/>
    <w:rsid w:val="001C0B22"/>
    <w:rsid w:val="001C0E04"/>
    <w:rsid w:val="001C3DCF"/>
    <w:rsid w:val="001E58A7"/>
    <w:rsid w:val="001F14A5"/>
    <w:rsid w:val="001F1812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65C1"/>
    <w:rsid w:val="0026710B"/>
    <w:rsid w:val="00274CEE"/>
    <w:rsid w:val="0028403B"/>
    <w:rsid w:val="00285742"/>
    <w:rsid w:val="0028629B"/>
    <w:rsid w:val="00297B3D"/>
    <w:rsid w:val="002A6586"/>
    <w:rsid w:val="002D10E6"/>
    <w:rsid w:val="002D2D5A"/>
    <w:rsid w:val="002D5155"/>
    <w:rsid w:val="002E2FCA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748C4"/>
    <w:rsid w:val="00380959"/>
    <w:rsid w:val="00384769"/>
    <w:rsid w:val="003B7A25"/>
    <w:rsid w:val="003E00CA"/>
    <w:rsid w:val="003E4FE6"/>
    <w:rsid w:val="003F012E"/>
    <w:rsid w:val="003F03BC"/>
    <w:rsid w:val="0040037E"/>
    <w:rsid w:val="00420059"/>
    <w:rsid w:val="0044555B"/>
    <w:rsid w:val="004458B1"/>
    <w:rsid w:val="00447C58"/>
    <w:rsid w:val="00455580"/>
    <w:rsid w:val="00463AD4"/>
    <w:rsid w:val="00463FCE"/>
    <w:rsid w:val="004667B8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6903"/>
    <w:rsid w:val="004C750E"/>
    <w:rsid w:val="004D02BD"/>
    <w:rsid w:val="004D527D"/>
    <w:rsid w:val="004D556D"/>
    <w:rsid w:val="00505A6F"/>
    <w:rsid w:val="005115F6"/>
    <w:rsid w:val="00515BF0"/>
    <w:rsid w:val="00516E31"/>
    <w:rsid w:val="00524CB0"/>
    <w:rsid w:val="00525E3C"/>
    <w:rsid w:val="0054178D"/>
    <w:rsid w:val="00562B60"/>
    <w:rsid w:val="005643F9"/>
    <w:rsid w:val="005659E1"/>
    <w:rsid w:val="005669AA"/>
    <w:rsid w:val="00571582"/>
    <w:rsid w:val="00574289"/>
    <w:rsid w:val="005840D0"/>
    <w:rsid w:val="0059179A"/>
    <w:rsid w:val="00593238"/>
    <w:rsid w:val="005942EB"/>
    <w:rsid w:val="005A065D"/>
    <w:rsid w:val="005D4FB9"/>
    <w:rsid w:val="005E2EFC"/>
    <w:rsid w:val="005E7312"/>
    <w:rsid w:val="00613802"/>
    <w:rsid w:val="006408CC"/>
    <w:rsid w:val="00653FE4"/>
    <w:rsid w:val="006607DD"/>
    <w:rsid w:val="00663988"/>
    <w:rsid w:val="00666615"/>
    <w:rsid w:val="00684E49"/>
    <w:rsid w:val="00694F37"/>
    <w:rsid w:val="00697004"/>
    <w:rsid w:val="006A75F4"/>
    <w:rsid w:val="006E10C7"/>
    <w:rsid w:val="006E72E7"/>
    <w:rsid w:val="006E78D8"/>
    <w:rsid w:val="0072742C"/>
    <w:rsid w:val="00733D7A"/>
    <w:rsid w:val="00753032"/>
    <w:rsid w:val="007565B6"/>
    <w:rsid w:val="00760ED1"/>
    <w:rsid w:val="00787F4D"/>
    <w:rsid w:val="007960C5"/>
    <w:rsid w:val="007C6AF0"/>
    <w:rsid w:val="007D50A9"/>
    <w:rsid w:val="007F291C"/>
    <w:rsid w:val="007F59F1"/>
    <w:rsid w:val="007F7C24"/>
    <w:rsid w:val="0081083B"/>
    <w:rsid w:val="00814F81"/>
    <w:rsid w:val="008243F8"/>
    <w:rsid w:val="0082442E"/>
    <w:rsid w:val="0082569D"/>
    <w:rsid w:val="00850219"/>
    <w:rsid w:val="00860CB5"/>
    <w:rsid w:val="008620D6"/>
    <w:rsid w:val="00863BD2"/>
    <w:rsid w:val="00872FE8"/>
    <w:rsid w:val="008766EB"/>
    <w:rsid w:val="008875CF"/>
    <w:rsid w:val="0089671F"/>
    <w:rsid w:val="008B342B"/>
    <w:rsid w:val="008B62E7"/>
    <w:rsid w:val="008C1334"/>
    <w:rsid w:val="008D307C"/>
    <w:rsid w:val="008D4AF0"/>
    <w:rsid w:val="008E10FB"/>
    <w:rsid w:val="008E4F5E"/>
    <w:rsid w:val="0090317F"/>
    <w:rsid w:val="00903DC1"/>
    <w:rsid w:val="00907C51"/>
    <w:rsid w:val="0093282C"/>
    <w:rsid w:val="009407FA"/>
    <w:rsid w:val="0094199D"/>
    <w:rsid w:val="0095156F"/>
    <w:rsid w:val="009873F2"/>
    <w:rsid w:val="009929DA"/>
    <w:rsid w:val="009A15A8"/>
    <w:rsid w:val="009A5FFE"/>
    <w:rsid w:val="009E22FE"/>
    <w:rsid w:val="00A07506"/>
    <w:rsid w:val="00A2384B"/>
    <w:rsid w:val="00A245E9"/>
    <w:rsid w:val="00A300E7"/>
    <w:rsid w:val="00A32E6E"/>
    <w:rsid w:val="00A365B5"/>
    <w:rsid w:val="00A55A8C"/>
    <w:rsid w:val="00A55D63"/>
    <w:rsid w:val="00A8147C"/>
    <w:rsid w:val="00A90306"/>
    <w:rsid w:val="00A9549D"/>
    <w:rsid w:val="00AB2DFC"/>
    <w:rsid w:val="00AB39CF"/>
    <w:rsid w:val="00AC5738"/>
    <w:rsid w:val="00AE7DB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83432"/>
    <w:rsid w:val="00BA60DD"/>
    <w:rsid w:val="00BA72FD"/>
    <w:rsid w:val="00BD5795"/>
    <w:rsid w:val="00C221AC"/>
    <w:rsid w:val="00C27062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D6267"/>
    <w:rsid w:val="00CE0B61"/>
    <w:rsid w:val="00CE1F02"/>
    <w:rsid w:val="00CE282C"/>
    <w:rsid w:val="00D0411B"/>
    <w:rsid w:val="00D14ED8"/>
    <w:rsid w:val="00D23F1B"/>
    <w:rsid w:val="00D25FAA"/>
    <w:rsid w:val="00D6287F"/>
    <w:rsid w:val="00D73D46"/>
    <w:rsid w:val="00D8674F"/>
    <w:rsid w:val="00D95795"/>
    <w:rsid w:val="00DB26FB"/>
    <w:rsid w:val="00DC0819"/>
    <w:rsid w:val="00DC4FC1"/>
    <w:rsid w:val="00DD3B70"/>
    <w:rsid w:val="00DD7A46"/>
    <w:rsid w:val="00DE1246"/>
    <w:rsid w:val="00DE362C"/>
    <w:rsid w:val="00DE6D82"/>
    <w:rsid w:val="00DF3D0A"/>
    <w:rsid w:val="00DF48C3"/>
    <w:rsid w:val="00DF5AE9"/>
    <w:rsid w:val="00E00637"/>
    <w:rsid w:val="00E1427C"/>
    <w:rsid w:val="00E23073"/>
    <w:rsid w:val="00E31300"/>
    <w:rsid w:val="00E33139"/>
    <w:rsid w:val="00E46C32"/>
    <w:rsid w:val="00E46C36"/>
    <w:rsid w:val="00E5008B"/>
    <w:rsid w:val="00E5683A"/>
    <w:rsid w:val="00E73F6C"/>
    <w:rsid w:val="00E94236"/>
    <w:rsid w:val="00EA3939"/>
    <w:rsid w:val="00ED2DFB"/>
    <w:rsid w:val="00EF0368"/>
    <w:rsid w:val="00EF3AC9"/>
    <w:rsid w:val="00EF79C5"/>
    <w:rsid w:val="00F012B8"/>
    <w:rsid w:val="00F062B0"/>
    <w:rsid w:val="00F110C6"/>
    <w:rsid w:val="00F130D6"/>
    <w:rsid w:val="00F319FD"/>
    <w:rsid w:val="00F37868"/>
    <w:rsid w:val="00F46C80"/>
    <w:rsid w:val="00F53969"/>
    <w:rsid w:val="00F56107"/>
    <w:rsid w:val="00F622C0"/>
    <w:rsid w:val="00F72B0C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2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FC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2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FC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St-1306/2013</izvorni_sadrzaj>
    <derivirana_varijabla naziv="DomainObject.Predmet.OznakaBroj_1">St-1306/2013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7. ST-1327/11.
20. ST-282/11.
20. ST-485/10.</izvorni_sadrzaj>
    <derivirana_varijabla naziv="DomainObject.Predmet.PrimjedbaSuca_1">VEZE:
7. ST-1327/11.
20. ST-282/11.
20. ST-485/10.</derivirana_varijabla>
  </DomainObject.Predmet.PrimjedbaSuca>
  <DomainObject.Predmet.ProtustrankaFormated>
    <izvorni_sadrzaj>  PEJAK NEKRETNINE d.o.o. za graditeljstvo i usluge</izvorni_sadrzaj>
    <derivirana_varijabla naziv="DomainObject.Predmet.ProtustrankaFormated_1">  PEJAK NEKRETNINE d.o.o. za graditeljstvo i usluge</derivirana_varijabla>
  </DomainObject.Predmet.ProtustrankaFormated>
  <DomainObject.Predmet.ProtustrankaFormatedOIB>
    <izvorni_sadrzaj>  PEJAK NEKRETNINE d.o.o. za graditeljstvo i usluge, OIB 18377865929</izvorni_sadrzaj>
    <derivirana_varijabla naziv="DomainObject.Predmet.ProtustrankaFormatedOIB_1">  PEJAK NEKRETNINE d.o.o. za graditeljstvo i usluge, OIB 18377865929</derivirana_varijabla>
  </DomainObject.Predmet.ProtustrankaFormatedOIB>
  <DomainObject.Predmet.ProtustrankaFormatedWithAdress>
    <izvorni_sadrzaj> PEJAK NEKRETNINE d.o.o. za graditeljstvo i usluge, Kurilovečka 2/A, Velika Gorica</izvorni_sadrzaj>
    <derivirana_varijabla naziv="DomainObject.Predmet.ProtustrankaFormatedWithAdress_1"> PEJAK NEKRETNINE d.o.o. za graditeljstvo i usluge, Kurilovečka 2/A, Velika Gorica</derivirana_varijabla>
  </DomainObject.Predmet.ProtustrankaFormatedWithAdress>
  <DomainObject.Predmet.ProtustrankaFormatedWithAdressOIB>
    <izvorni_sadrzaj> PEJAK NEKRETNINE d.o.o. za graditeljstvo i usluge, OIB 18377865929, Kurilovečka 2/A, Velika Gorica</izvorni_sadrzaj>
    <derivirana_varijabla naziv="DomainObject.Predmet.ProtustrankaFormatedWithAdressOIB_1"> PEJAK NEKRETNINE d.o.o. za graditeljstvo i usluge, OIB 18377865929, Kurilovečka 2/A, Velika Gorica</derivirana_varijabla>
  </DomainObject.Predmet.ProtustrankaFormatedWithAdressOIB>
  <DomainObject.Predmet.ProtustrankaWithAdress>
    <izvorni_sadrzaj>PEJAK NEKRETNINE d.o.o. za graditeljstvo i usluge Kurilovečka 2/A, Velika Gorica</izvorni_sadrzaj>
    <derivirana_varijabla naziv="DomainObject.Predmet.ProtustrankaWithAdress_1">PEJAK NEKRETNINE d.o.o. za graditeljstvo i usluge Kurilovečka 2/A, Velika Gorica</derivirana_varijabla>
  </DomainObject.Predmet.ProtustrankaWithAdress>
  <DomainObject.Predmet.ProtustrankaWithAdressOIB>
    <izvorni_sadrzaj>PEJAK NEKRETNINE d.o.o. za graditeljstvo i usluge, OIB 18377865929, Kurilovečka 2/A, Velika Gorica</izvorni_sadrzaj>
    <derivirana_varijabla naziv="DomainObject.Predmet.ProtustrankaWithAdressOIB_1">PEJAK NEKRETNINE d.o.o. za graditeljstvo i usluge, OIB 18377865929, Kurilovečka 2/A, Velika Gorica</derivirana_varijabla>
  </DomainObject.Predmet.ProtustrankaWithAdressOIB>
  <DomainObject.Predmet.ProtustrankaNazivFormated>
    <izvorni_sadrzaj>PEJAK NEKRETNINE d.o.o. za graditeljstvo i usluge</izvorni_sadrzaj>
    <derivirana_varijabla naziv="DomainObject.Predmet.ProtustrankaNazivFormated_1">PEJAK NEKRETNINE d.o.o. za graditeljstvo i usluge</derivirana_varijabla>
  </DomainObject.Predmet.ProtustrankaNazivFormated>
  <DomainObject.Predmet.ProtustrankaNazivFormatedOIB>
    <izvorni_sadrzaj>PEJAK NEKRETNINE d.o.o. za graditeljstvo i usluge, OIB 18377865929</izvorni_sadrzaj>
    <derivirana_varijabla naziv="DomainObject.Predmet.ProtustrankaNazivFormatedOIB_1">PEJAK NEKRETNINE d.o.o. za graditeljstvo i usluge, OIB 18377865929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PEJAK NEKRETNINE d.o.o. za graditeljstvo i usluge</item>
    </izvorni_sadrzaj>
    <derivirana_varijabla naziv="DomainObject.Predmet.ProtuStrankaListFormated_1">
      <item>PEJAK NEKRETNINE d.o.o. za graditeljstvo i usluge</item>
    </derivirana_varijabla>
  </DomainObject.Predmet.ProtuStrankaListFormated>
  <DomainObject.Predmet.ProtuStrankaListFormatedOIB>
    <izvorni_sadrzaj>
      <item>PEJAK NEKRETNINE d.o.o. za graditeljstvo i usluge, OIB 18377865929</item>
    </izvorni_sadrzaj>
    <derivirana_varijabla naziv="DomainObject.Predmet.ProtuStrankaListFormatedOIB_1">
      <item>PEJAK NEKRETNINE d.o.o. za graditeljstvo i usluge, OIB 18377865929</item>
    </derivirana_varijabla>
  </DomainObject.Predmet.ProtuStrankaListFormatedOIB>
  <DomainObject.Predmet.ProtuStrankaListFormatedWithAdress>
    <izvorni_sadrzaj>
      <item>PEJAK NEKRETNINE d.o.o. za graditeljstvo i usluge, Kurilovečka 2/A, Velika Gorica</item>
    </izvorni_sadrzaj>
    <derivirana_varijabla naziv="DomainObject.Predmet.ProtuStrankaListFormatedWithAdress_1">
      <item>PEJAK NEKRETNINE d.o.o. za graditeljstvo i usluge, Kurilovečka 2/A, Velika Gorica</item>
    </derivirana_varijabla>
  </DomainObject.Predmet.ProtuStrankaListFormatedWithAdress>
  <DomainObject.Predmet.ProtuStrankaListFormatedWithAdressOIB>
    <izvorni_sadrzaj>
      <item>PEJAK NEKRETNINE d.o.o. za graditeljstvo i usluge, OIB 18377865929, Kurilovečka 2/A, Velika Gorica</item>
    </izvorni_sadrzaj>
    <derivirana_varijabla naziv="DomainObject.Predmet.ProtuStrankaListFormatedWithAdressOIB_1">
      <item>PEJAK NEKRETNINE d.o.o. za graditeljstvo i usluge, OIB 18377865929, Kurilovečka 2/A, Velika Gorica</item>
    </derivirana_varijabla>
  </DomainObject.Predmet.ProtuStrankaListFormatedWithAdressOIB>
  <DomainObject.Predmet.ProtuStrankaListNazivFormated>
    <izvorni_sadrzaj>
      <item>PEJAK NEKRETNINE d.o.o. za graditeljstvo i usluge</item>
    </izvorni_sadrzaj>
    <derivirana_varijabla naziv="DomainObject.Predmet.ProtuStrankaListNazivFormated_1">
      <item>PEJAK NEKRETNINE d.o.o. za graditeljstvo i usluge</item>
    </derivirana_varijabla>
  </DomainObject.Predmet.ProtuStrankaListNazivFormated>
  <DomainObject.Predmet.ProtuStrankaListNazivFormatedOIB>
    <izvorni_sadrzaj>
      <item>PEJAK NEKRETNINE d.o.o. za graditeljstvo i usluge, OIB 18377865929</item>
    </izvorni_sadrzaj>
    <derivirana_varijabla naziv="DomainObject.Predmet.ProtuStrankaListNazivFormatedOIB_1">
      <item>PEJAK NEKRETNINE d.o.o. za graditeljstvo i usluge, OIB 18377865929</item>
    </derivirana_varijabla>
  </DomainObject.Predmet.ProtuStrankaListNazivFormatedOIB>
  <DomainObject.Predmet.OstaliListFormated>
    <izvorni_sadrzaj>
      <item>Stjepan Pejak</item>
    </izvorni_sadrzaj>
    <derivirana_varijabla naziv="DomainObject.Predmet.OstaliListFormated_1">
      <item>Stjepan Pejak</item>
    </derivirana_varijabla>
  </DomainObject.Predmet.OstaliListFormated>
  <DomainObject.Predmet.OstaliListFormatedOIB>
    <izvorni_sadrzaj>
      <item>Stjepan Pejak</item>
    </izvorni_sadrzaj>
    <derivirana_varijabla naziv="DomainObject.Predmet.OstaliListFormatedOIB_1">
      <item>Stjepan Pejak</item>
    </derivirana_varijabla>
  </DomainObject.Predmet.OstaliListFormatedOIB>
  <DomainObject.Predmet.OstaliListFormatedWithAdress>
    <izvorni_sadrzaj>
      <item>Stjepan Pejak, Kurilovečka 2A, 10410 Velika Gorica</item>
    </izvorni_sadrzaj>
    <derivirana_varijabla naziv="DomainObject.Predmet.OstaliListFormatedWithAdress_1">
      <item>Stjepan Pejak, Kurilovečka 2A, 10410 Velika Gorica</item>
    </derivirana_varijabla>
  </DomainObject.Predmet.OstaliListFormatedWithAdress>
  <DomainObject.Predmet.OstaliListFormatedWithAdressOIB>
    <izvorni_sadrzaj>
      <item>Stjepan Pejak, Kurilovečka 2A, 10410 Velika Gorica</item>
    </izvorni_sadrzaj>
    <derivirana_varijabla naziv="DomainObject.Predmet.OstaliListFormatedWithAdressOIB_1">
      <item>Stjepan Pejak, Kurilovečka 2A, 10410 Velika Gorica</item>
    </derivirana_varijabla>
  </DomainObject.Predmet.OstaliListFormatedWithAdressOIB>
  <DomainObject.Predmet.OstaliListNazivFormated>
    <izvorni_sadrzaj>
      <item>Stjepan Pejak</item>
    </izvorni_sadrzaj>
    <derivirana_varijabla naziv="DomainObject.Predmet.OstaliListNazivFormated_1">
      <item>Stjepan Pejak</item>
    </derivirana_varijabla>
  </DomainObject.Predmet.OstaliListNazivFormated>
  <DomainObject.Predmet.OstaliListNazivFormatedOIB>
    <izvorni_sadrzaj>
      <item>Stjepan Pejak</item>
    </izvorni_sadrzaj>
    <derivirana_varijabla naziv="DomainObject.Predmet.OstaliListNazivFormatedOIB_1">
      <item>Stjepan Pejak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PEJAK NEKRETNINE d.o.o. za graditeljstvo i usluge</izvorni_sadrzaj>
    <derivirana_varijabla naziv="DomainObject.Predmet.ProtustrankaIDrugi_1">PEJAK NEKRETNINE d.o.o. za graditeljstvo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PEJAK NEKRETNINE d.o.o. za graditeljstvo i usluge, OIB 18377865929, Kurilovečka 2/A, Velika Gorica</izvorni_sadrzaj>
    <derivirana_varijabla naziv="DomainObject.Predmet.ProtustrankaIDrugiAdressOIB_1">PEJAK NEKRETNINE d.o.o. za graditeljstvo i usluge, OIB 18377865929, Kurilovečka 2/A,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PEJAK NEKRETNINE d.o.o. za graditeljstvo i usluge</item>
      <item>Stjepan Pejak</item>
    </izvorni_sadrzaj>
    <derivirana_varijabla naziv="DomainObject.Predmet.SudioniciListNaziv_1">
      <item>FINA</item>
      <item>PEJAK NEKRETNINE d.o.o. za graditeljstvo i usluge</item>
      <item>Stjepan Pejak</item>
    </derivirana_varijabla>
  </DomainObject.Predmet.SudioniciListNaziv>
  <DomainObject.Predmet.SudioniciListAdressOIB>
    <izvorni_sadrzaj>
      <item>FINA, OIB 85821130368, ALBRECHTOVA 42,10000 Zagreb</item>
      <item>PEJAK NEKRETNINE d.o.o. za graditeljstvo i usluge, OIB 18377865929, Kurilovečka 2/A,Velika Gorica</item>
      <item>Stjepan Pejak, Kurilovečka 2A,10410 Velika Gorica</item>
    </izvorni_sadrzaj>
    <derivirana_varijabla naziv="DomainObject.Predmet.SudioniciListAdressOIB_1">
      <item>FINA, OIB 85821130368, ALBRECHTOVA 42,10000 Zagreb</item>
      <item>PEJAK NEKRETNINE d.o.o. za graditeljstvo i usluge, OIB 18377865929, Kurilovečka 2/A,Velika Gorica</item>
      <item>Stjepan Pejak, Kurilovečka 2A,10410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18377865929</item>
      <item>, OIB null</item>
    </izvorni_sadrzaj>
    <derivirana_varijabla naziv="DomainObject.Predmet.SudioniciListNazivOIB_1">
      <item>, OIB 85821130368</item>
      <item>, OIB 18377865929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St-1306/2013-31</izvorni_sadrzaj>
    <derivirana_varijabla naziv="DomainObject.PredzadnjaOdlukaIzPredmeta.Oznaka_1">St-1306/2013-31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260C6-4E28-4A06-B916-871FE6BAF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304</properties:Words>
  <properties:Characters>1659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2019-02-15T10:02:00Z</dcterms:created>
  <dc:creator>Ante</dc:creator>
  <cp:lastModifiedBy>Valentina Delač</cp:lastModifiedBy>
  <cp:lastPrinted>2019-02-15T10:07:00Z</cp:lastPrinted>
  <dcterms:modified xmlns:xsi="http://www.w3.org/2001/XMLSchema-instance" xsi:type="dcterms:W3CDTF">2019-02-15T10:07:00Z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(Pejak nekretnine Nagrada 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