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0f6b" w14:paraId="8f10f6b" w:rsidRDefault="00D03C11" w:rsidR="00CC1DE7" w:rsidRPr="00DD2018">
      <w:pPr>
        <w15:collapsed w:val="false"/>
      </w:pPr>
      <w:bookmarkStart w:name="_GoBack" w:id="0"/>
      <w:bookmarkEnd w:id="0"/>
      <w:r w:rsidRPr="00DD2018">
        <w:rPr>
          <w:noProof/>
        </w:rPr>
        <w:t xml:space="preserve">           </w:t>
      </w:r>
      <w:r w:rsidR="00CC1DE7" w:rsidRPr="00DD2018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D2018">
      <w:pPr>
        <w:jc w:val="both"/>
      </w:pPr>
    </w:p>
    <w:p w:rsidRDefault="002D60CE" w:rsidP="002D60CE" w:rsidR="002D60CE" w:rsidRPr="00DD2018">
      <w:pPr>
        <w:jc w:val="both"/>
      </w:pPr>
      <w:r w:rsidRPr="00DD2018">
        <w:t>REPUBLIKA HRVATSKA</w:t>
      </w:r>
    </w:p>
    <w:p w:rsidRDefault="002D60CE" w:rsidP="002D60CE" w:rsidR="002D60CE" w:rsidRPr="00DD2018">
      <w:pPr>
        <w:jc w:val="both"/>
      </w:pPr>
      <w:r w:rsidRPr="00DD2018">
        <w:t xml:space="preserve">TRGOVAČKI SUD U ZAGREBU                                                                </w:t>
      </w:r>
      <w:r w:rsidR="00D03C11" w:rsidRPr="00DD2018">
        <w:t>70</w:t>
      </w:r>
      <w:r w:rsidRPr="00DD2018">
        <w:t>. St</w:t>
      </w:r>
      <w:r w:rsidR="00AD057C" w:rsidRPr="00DD2018">
        <w:t>-</w:t>
      </w:r>
      <w:r w:rsidR="0042184E">
        <w:t>5900/2016</w:t>
      </w:r>
    </w:p>
    <w:p w:rsidRDefault="00630ED3" w:rsidP="002D60CE" w:rsidR="002D60CE" w:rsidRPr="00DD2018">
      <w:pPr>
        <w:jc w:val="both"/>
      </w:pPr>
      <w:r w:rsidRPr="00DD2018">
        <w:t xml:space="preserve">Zagreb, </w:t>
      </w:r>
      <w:r w:rsidR="002D60CE" w:rsidRPr="00DD2018">
        <w:t>Amruševa 2/II</w:t>
      </w:r>
    </w:p>
    <w:p w:rsidRDefault="002D60CE" w:rsidP="002D60CE" w:rsidR="002D60CE" w:rsidRPr="00DD2018">
      <w:pPr>
        <w:jc w:val="both"/>
      </w:pPr>
    </w:p>
    <w:p w:rsidRDefault="007150E9" w:rsidP="00C40A44" w:rsidR="00C40A44" w:rsidRPr="00DD2018">
      <w:pPr>
        <w:jc w:val="center"/>
      </w:pPr>
      <w:r w:rsidRPr="00DD2018">
        <w:t>R</w:t>
      </w:r>
      <w:r w:rsidR="00C40A44" w:rsidRPr="00DD2018">
        <w:t xml:space="preserve"> E P U B L I K A   H R V A T S K A</w:t>
      </w:r>
    </w:p>
    <w:p w:rsidRDefault="00C40A44" w:rsidP="002D60CE" w:rsidR="00C40A44" w:rsidRPr="00DD2018">
      <w:pPr>
        <w:jc w:val="center"/>
      </w:pPr>
    </w:p>
    <w:p w:rsidRDefault="002D60CE" w:rsidP="002D60CE" w:rsidR="002D60CE" w:rsidRPr="00DD2018">
      <w:pPr>
        <w:jc w:val="center"/>
      </w:pPr>
      <w:r w:rsidRPr="00DD2018">
        <w:t>R J E Š E NJ E</w:t>
      </w:r>
    </w:p>
    <w:p w:rsidRDefault="002D60CE" w:rsidP="002D60CE" w:rsidR="002D60CE" w:rsidRPr="00DD2018">
      <w:pPr>
        <w:jc w:val="both"/>
      </w:pPr>
    </w:p>
    <w:p w:rsidRDefault="003E420B" w:rsidP="005B2360" w:rsidR="005B2360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>, u stečajnom postupku u povodu prijedloga predlagatelja</w:t>
      </w:r>
      <w:r w:rsidR="00D9287A" w:rsidRPr="00D9287A">
        <w:t xml:space="preserve"> </w:t>
      </w:r>
      <w:r w:rsidR="00D9287A" w:rsidRPr="00D9287A">
        <w:rPr>
          <w:lang w:val="pt-BR"/>
        </w:rPr>
        <w:t>FINANCIJSKE AGENCIJE, Zagreb, Ulica grada Vukovara 70, OIB: 85821130368</w:t>
      </w:r>
      <w:r w:rsidR="00566638" w:rsidRPr="00B77765">
        <w:t xml:space="preserve"> za otvaranje stečajnog postupka nad dužnikom</w:t>
      </w:r>
      <w:r w:rsidR="00566638">
        <w:t xml:space="preserve"> </w:t>
      </w:r>
      <w:r w:rsidR="0042184E">
        <w:t>SENS d.o.o., Zagreb, Trg Ivana Kukuljevića 6, OIB: 98863751576</w:t>
      </w:r>
      <w:r w:rsidR="008C2EFC">
        <w:t xml:space="preserve">, </w:t>
      </w:r>
      <w:r w:rsidR="005B2360" w:rsidRPr="00DD2018">
        <w:rPr>
          <w:lang w:val="pt-BR"/>
        </w:rPr>
        <w:t xml:space="preserve">dana </w:t>
      </w:r>
      <w:r w:rsidR="0042184E">
        <w:rPr>
          <w:lang w:val="pt-BR"/>
        </w:rPr>
        <w:t>0</w:t>
      </w:r>
      <w:r w:rsidR="009A0188">
        <w:rPr>
          <w:lang w:val="pt-BR"/>
        </w:rPr>
        <w:t>7</w:t>
      </w:r>
      <w:r w:rsidR="0042184E">
        <w:rPr>
          <w:lang w:val="pt-BR"/>
        </w:rPr>
        <w:t xml:space="preserve">. rujna 2018. </w:t>
      </w:r>
    </w:p>
    <w:p w:rsidRDefault="00FC5A2F" w:rsidP="00DA1211" w:rsidR="00FC5A2F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DD2018">
      <w:pPr>
        <w:jc w:val="center"/>
      </w:pPr>
      <w:r w:rsidRPr="00DD2018">
        <w:t>r i j e š i o     j e</w:t>
      </w:r>
    </w:p>
    <w:p w:rsidRDefault="00065B42" w:rsidP="00065B42" w:rsidR="00065B42" w:rsidRPr="00DD2018">
      <w:r w:rsidRPr="00DD2018">
        <w:t xml:space="preserve"> </w:t>
      </w:r>
    </w:p>
    <w:p w:rsidRDefault="00065B42" w:rsidP="0021298E" w:rsidR="00065B42" w:rsidRPr="00DD2018">
      <w:pPr>
        <w:ind w:firstLine="708"/>
        <w:jc w:val="both"/>
      </w:pPr>
      <w:r w:rsidRPr="00DD2018">
        <w:t>I</w:t>
      </w:r>
      <w:r w:rsidR="00D677F7" w:rsidRPr="00DD2018">
        <w:t>.</w:t>
      </w:r>
      <w:r w:rsidRPr="00DD2018">
        <w:t xml:space="preserve"> Pozivaju se </w:t>
      </w:r>
      <w:r w:rsidR="00704DD0" w:rsidRPr="00DD2018">
        <w:t>osobe koje imaju pravni interes za provedbom stečajnoga postupaka</w:t>
      </w:r>
      <w:r w:rsidR="00F324F6" w:rsidRPr="00DD2018">
        <w:t xml:space="preserve"> nad </w:t>
      </w:r>
      <w:r w:rsidRPr="00DD2018">
        <w:t xml:space="preserve"> d</w:t>
      </w:r>
      <w:r w:rsidR="00704DD0" w:rsidRPr="00DD2018">
        <w:t>užnikom</w:t>
      </w:r>
      <w:r w:rsidR="00384745" w:rsidRPr="00DD2018">
        <w:t xml:space="preserve"> </w:t>
      </w:r>
      <w:r w:rsidR="0042184E">
        <w:t>SENS d.o.o., Zagreb, Trg Ivana Kukuljevića 6, OIB: 98863751576</w:t>
      </w:r>
      <w:r w:rsidR="00E756B6" w:rsidRPr="00DD2018">
        <w:t xml:space="preserve">, </w:t>
      </w:r>
      <w:r w:rsidR="000F7C99" w:rsidRPr="00DD2018">
        <w:rPr>
          <w:lang w:val="pt-BR"/>
        </w:rPr>
        <w:t xml:space="preserve"> </w:t>
      </w:r>
      <w:r w:rsidR="00704DD0" w:rsidRPr="00DD2018">
        <w:rPr>
          <w:lang w:val="pt-BR"/>
        </w:rPr>
        <w:t>u roku 15 dana</w:t>
      </w:r>
      <w:r w:rsidR="00C40A44" w:rsidRPr="00DD2018">
        <w:rPr>
          <w:lang w:val="pt-BR"/>
        </w:rPr>
        <w:t xml:space="preserve"> predujmiti iznos od</w:t>
      </w:r>
      <w:r w:rsidR="005543BD" w:rsidRPr="00DD2018">
        <w:rPr>
          <w:lang w:val="pt-BR"/>
        </w:rPr>
        <w:t xml:space="preserve"> </w:t>
      </w:r>
      <w:r w:rsidR="0042184E">
        <w:t>10.000,</w:t>
      </w:r>
      <w:r w:rsidR="00134F3A" w:rsidRPr="00DD2018">
        <w:t xml:space="preserve">00 kn </w:t>
      </w:r>
      <w:r w:rsidRPr="00DD2018">
        <w:t xml:space="preserve">za pokriće troškova prethodnog i stečajnog postupka na račun Trgovačkog suda u Zagrebu otvoren pri Hrvatskoj poštanskoj banci d.d. Zagreb broj </w:t>
      </w:r>
      <w:r w:rsidR="00A6064D" w:rsidRPr="00DD2018">
        <w:t>IBAN HR9223900011300000460</w:t>
      </w:r>
      <w:r w:rsidR="00A0793E" w:rsidRPr="00DD2018">
        <w:t>,</w:t>
      </w:r>
      <w:r w:rsidR="002817DE" w:rsidRPr="00DD2018">
        <w:t xml:space="preserve"> </w:t>
      </w:r>
      <w:r w:rsidR="009B3D51" w:rsidRPr="00DD2018">
        <w:t xml:space="preserve">model 05, poziv na </w:t>
      </w:r>
      <w:r w:rsidR="00A6064D" w:rsidRPr="00DD2018">
        <w:t xml:space="preserve">broj </w:t>
      </w:r>
      <w:r w:rsidR="0042184E">
        <w:t>5900 16</w:t>
      </w:r>
      <w:r w:rsidR="00A0793E" w:rsidRPr="00DD2018">
        <w:t>.</w:t>
      </w:r>
    </w:p>
    <w:p w:rsidRDefault="00065B42" w:rsidP="0021298E" w:rsidR="00065B42" w:rsidRPr="00DD2018">
      <w:pPr>
        <w:ind w:firstLine="708"/>
        <w:jc w:val="both"/>
      </w:pPr>
      <w:r w:rsidRPr="00DD2018">
        <w:t>II</w:t>
      </w:r>
      <w:r w:rsidR="00D677F7" w:rsidRPr="00DD2018">
        <w:t>. Ako</w:t>
      </w:r>
      <w:r w:rsidRPr="00DD2018">
        <w:t xml:space="preserve"> </w:t>
      </w:r>
      <w:r w:rsidR="00BF0DDB" w:rsidRPr="00DD2018">
        <w:t>osobe koje imaju pravni interes za provedbom stečajnoga postupaka nad dužnikom</w:t>
      </w:r>
      <w:r w:rsidRPr="00DD2018">
        <w:t xml:space="preserve"> ne postupe u skladu s točkom I</w:t>
      </w:r>
      <w:r w:rsidR="00D677F7" w:rsidRPr="00DD2018">
        <w:t>.</w:t>
      </w:r>
      <w:r w:rsidRPr="00DD2018">
        <w:t xml:space="preserve"> ovog rješenja </w:t>
      </w:r>
      <w:r w:rsidR="00F324F6" w:rsidRPr="00DD2018">
        <w:t>sud</w:t>
      </w:r>
      <w:r w:rsidRPr="00DD2018">
        <w:t xml:space="preserve"> će donijeti rješenje o otvaranju i zaključenju stečajnog postupka.</w:t>
      </w:r>
    </w:p>
    <w:p w:rsidRDefault="00D677F7" w:rsidP="00065B42" w:rsidR="00D677F7" w:rsidRPr="00DD2018"/>
    <w:p w:rsidRDefault="00065B42" w:rsidP="00D677F7" w:rsidR="00065B42" w:rsidRPr="00DD2018">
      <w:pPr>
        <w:jc w:val="center"/>
      </w:pPr>
      <w:r w:rsidRPr="00DD2018">
        <w:t>Obrazloženje</w:t>
      </w:r>
    </w:p>
    <w:p w:rsidRDefault="00065B42" w:rsidP="00901CFD" w:rsidR="005543BD" w:rsidRPr="00DD2018">
      <w:r w:rsidRPr="00DD2018">
        <w:t xml:space="preserve"> </w:t>
      </w:r>
    </w:p>
    <w:p w:rsidRDefault="00585182" w:rsidP="00585182" w:rsidR="00585182" w:rsidRPr="00585182">
      <w:pPr>
        <w:ind w:firstLine="708"/>
        <w:jc w:val="both"/>
        <w:rPr>
          <w:lang w:val="pt-BR"/>
        </w:rPr>
      </w:pPr>
      <w:r w:rsidRPr="00585182">
        <w:t xml:space="preserve">Financijska agencija, Regionalni centar Zagreb, podnijela je ovom sudu prijedlog za otvaranje stečajnog postupka nad dužnikom </w:t>
      </w:r>
      <w:r>
        <w:t>SENS d.o.o., Zagreb, Trg Ivana Kukuljevića 6, OIB: 98863751576</w:t>
      </w:r>
      <w:r w:rsidRPr="00585182">
        <w:rPr>
          <w:lang w:val="pt-BR"/>
        </w:rPr>
        <w:t>.</w:t>
      </w:r>
    </w:p>
    <w:p w:rsidRDefault="00585182" w:rsidP="00585182" w:rsidR="00585182" w:rsidRPr="00585182">
      <w:pPr>
        <w:ind w:firstLine="708"/>
        <w:jc w:val="both"/>
      </w:pPr>
      <w:r w:rsidRPr="00585182">
        <w:t>Prijedlog je podnesen na temelju čl. 444. st. 2. Stečajnog zakona („Narodne novine“ broj 71/15, dalje: SZ).</w:t>
      </w:r>
    </w:p>
    <w:p w:rsidRDefault="00585182" w:rsidP="00585182" w:rsidR="00585182" w:rsidRPr="00585182">
      <w:pPr>
        <w:ind w:firstLine="720"/>
        <w:jc w:val="both"/>
      </w:pPr>
      <w:r w:rsidRPr="0058518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2052</w:t>
      </w:r>
      <w:r w:rsidRPr="00585182">
        <w:t xml:space="preserve"> dana, u ukupnom iznosu od </w:t>
      </w:r>
      <w:r>
        <w:rPr>
          <w:lang w:val="pl-PL"/>
        </w:rPr>
        <w:t>26.614,49</w:t>
      </w:r>
      <w:r w:rsidRPr="00585182">
        <w:rPr>
          <w:lang w:val="pl-PL"/>
        </w:rPr>
        <w:t xml:space="preserve"> kn, </w:t>
      </w:r>
      <w:r w:rsidRPr="00585182">
        <w:t xml:space="preserve"> kao i da dužnik </w:t>
      </w:r>
      <w:r>
        <w:t>nema zaposlenih</w:t>
      </w:r>
      <w:r w:rsidRPr="00585182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85182" w:rsidP="00585182" w:rsidR="00585182" w:rsidRPr="00585182">
      <w:pPr>
        <w:ind w:firstLine="708"/>
        <w:jc w:val="both"/>
      </w:pPr>
      <w:r w:rsidRPr="0058518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85182" w:rsidP="00585182" w:rsidR="00585182">
      <w:pPr>
        <w:ind w:firstLine="720"/>
        <w:jc w:val="both"/>
      </w:pPr>
      <w:r w:rsidRPr="00585182">
        <w:t xml:space="preserve">Sud je rješenjem od </w:t>
      </w:r>
      <w:r>
        <w:t>19. travnja 2018</w:t>
      </w:r>
      <w:r w:rsidRPr="00585182">
        <w:t xml:space="preserve">. pokrenuo prethodni postupak nad dužnikom, a </w:t>
      </w:r>
      <w:r w:rsidRPr="00585182">
        <w:br/>
      </w:r>
      <w:r>
        <w:t>05. rujna 2018</w:t>
      </w:r>
      <w:r w:rsidRPr="00585182">
        <w:t>. održano je ročište radi očitovanja o prijedlogu za otvaranje stečajnog postupka. Zastupnik po zakonu dužnika nije pristupio na navedeno ročište.</w:t>
      </w:r>
    </w:p>
    <w:p w:rsidRDefault="00585182" w:rsidP="00585182" w:rsidR="00585182" w:rsidRPr="00585182">
      <w:pPr>
        <w:ind w:firstLine="708"/>
        <w:jc w:val="both"/>
      </w:pPr>
      <w:r w:rsidRPr="00585182">
        <w:lastRenderedPageBreak/>
        <w:t>U konkretnom slučaju, sud je prihvatio predlagateljeve tvrdnje o neprekinutom razdoblju evidentiranih neizvršenih osnova za plaćanje koji su zavedeni u Očevidniku  redoslijeda osnova za plaćanje.</w:t>
      </w:r>
    </w:p>
    <w:p w:rsidRDefault="00585182" w:rsidP="00585182" w:rsidR="00585182" w:rsidRPr="00585182">
      <w:pPr>
        <w:jc w:val="both"/>
      </w:pPr>
      <w:r w:rsidRPr="00585182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585182" w:rsidP="00585182" w:rsidR="00585182" w:rsidRPr="00585182">
      <w:pPr>
        <w:jc w:val="both"/>
      </w:pPr>
      <w:r w:rsidRPr="00585182">
        <w:tab/>
        <w:t xml:space="preserve">U smislu citirane odredbe čl. 132. st. 1. SZ-a pozvane su osobe koje imaju pravni interes za provedbom stečajnoga postupka predujmiti troškova prethodnoga i otvorenoga stečajnog postupka u ukupnom iznosu  10.000,00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585182" w:rsidP="00585182" w:rsidR="00585182" w:rsidRPr="00585182">
      <w:pPr>
        <w:jc w:val="both"/>
      </w:pPr>
      <w:r w:rsidRPr="00585182">
        <w:tab/>
        <w:t xml:space="preserve"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65B42" w:rsidP="00065B42" w:rsidR="00065B42" w:rsidRPr="00DD2018">
      <w:r w:rsidRPr="00DD2018">
        <w:t xml:space="preserve">        </w:t>
      </w:r>
    </w:p>
    <w:p w:rsidRDefault="001013EE" w:rsidP="0060247A" w:rsidR="00065B42" w:rsidRPr="00DD2018">
      <w:pPr>
        <w:jc w:val="center"/>
      </w:pPr>
      <w:r w:rsidRPr="00DD2018">
        <w:t xml:space="preserve">U </w:t>
      </w:r>
      <w:r w:rsidR="00065B42" w:rsidRPr="00DD2018">
        <w:t>Zagreb</w:t>
      </w:r>
      <w:r w:rsidR="009B3D51" w:rsidRPr="00DD2018">
        <w:t xml:space="preserve">u </w:t>
      </w:r>
      <w:r w:rsidR="0042184E">
        <w:t>0</w:t>
      </w:r>
      <w:r w:rsidR="00585182">
        <w:t>7</w:t>
      </w:r>
      <w:r w:rsidR="0042184E">
        <w:t xml:space="preserve">. rujna </w:t>
      </w:r>
      <w:r w:rsidR="00C77208">
        <w:t>2018.</w:t>
      </w:r>
      <w:r w:rsidR="0060247A" w:rsidRPr="00DD2018">
        <w:t xml:space="preserve"> </w:t>
      </w:r>
    </w:p>
    <w:p w:rsidRDefault="001013EE" w:rsidP="00CC1DE7" w:rsidR="00065B42" w:rsidRPr="00DD2018">
      <w:pPr>
        <w:jc w:val="right"/>
      </w:pPr>
      <w:r w:rsidRPr="00DD2018">
        <w:t xml:space="preserve">                                                                                                      </w:t>
      </w:r>
      <w:r w:rsidR="00065B42" w:rsidRPr="00DD2018">
        <w:t>Sudac:</w:t>
      </w:r>
    </w:p>
    <w:p w:rsidRDefault="00B0060B" w:rsidP="00CC1DE7" w:rsidR="00B0060B" w:rsidRPr="00DD2018">
      <w:pPr>
        <w:jc w:val="right"/>
      </w:pPr>
    </w:p>
    <w:p w:rsidRDefault="00CA5772" w:rsidP="00CC1DE7" w:rsidR="00065B42" w:rsidRPr="00DD2018">
      <w:pPr>
        <w:jc w:val="right"/>
      </w:pPr>
      <w:r w:rsidRPr="00DD2018">
        <w:t>Maja Jurovicki</w:t>
      </w:r>
      <w:r w:rsidR="00CF2FD3">
        <w:t xml:space="preserve">, v.r. </w:t>
      </w:r>
    </w:p>
    <w:p w:rsidRDefault="00CC1DE7" w:rsidP="001013EE" w:rsidR="00CC1DE7" w:rsidRPr="00DD2018">
      <w:pPr>
        <w:jc w:val="right"/>
      </w:pPr>
    </w:p>
    <w:p w:rsidRDefault="00065B42" w:rsidP="00065B42" w:rsidR="00065B42" w:rsidRPr="00DD2018">
      <w:r w:rsidRPr="00DD2018">
        <w:t>Uputa o pravnom lijeku:</w:t>
      </w:r>
    </w:p>
    <w:p w:rsidRDefault="00065B42" w:rsidP="002D60CE" w:rsidR="001013EE" w:rsidRPr="00DD2018">
      <w:pPr>
        <w:jc w:val="both"/>
      </w:pPr>
      <w:r w:rsidRPr="00DD2018">
        <w:t>Protiv ovog rješenja može</w:t>
      </w:r>
      <w:r w:rsidR="00754CF2" w:rsidRPr="00DD2018">
        <w:t xml:space="preserve"> se</w:t>
      </w:r>
      <w:r w:rsidRPr="00DD2018">
        <w:t xml:space="preserve"> izjaviti</w:t>
      </w:r>
      <w:r w:rsidR="00754CF2" w:rsidRPr="00DD2018">
        <w:t xml:space="preserve"> žalba.</w:t>
      </w:r>
      <w:r w:rsidRPr="00DD2018">
        <w:t xml:space="preserve"> Žalba se podnosi ovom sudu u 2 primjerka za Visoki trgovački sud RH u roku od 8 dana, od dana dostave rješenja.</w:t>
      </w:r>
    </w:p>
    <w:p w:rsidRDefault="00CC1DE7" w:rsidP="00065B42" w:rsidR="00CC1DE7" w:rsidRPr="00DD2018"/>
    <w:p w:rsidRDefault="00CF2FD3" w:rsidP="004F5146" w:rsidR="00CF2FD3">
      <w:pPr>
        <w:jc w:val="right"/>
      </w:pPr>
      <w:r>
        <w:t>za točnost otpravka-ovlašteni službenik</w:t>
      </w:r>
    </w:p>
    <w:p w:rsidRDefault="00CF2FD3" w:rsidP="004F5146" w:rsidR="00CF2FD3">
      <w:pPr>
        <w:jc w:val="right"/>
      </w:pPr>
      <w:r>
        <w:t xml:space="preserve">Mirjana Gašparić </w:t>
      </w:r>
    </w:p>
    <w:p w:rsidRDefault="00856259" w:rsidP="00CF2FD3" w:rsidR="00065B42" w:rsidRPr="00DD2018">
      <w:pPr>
        <w:pStyle w:val="Odlomakpopisa"/>
      </w:pPr>
      <w:r w:rsidRPr="00DD2018">
        <w:t xml:space="preserve"> </w:t>
      </w:r>
    </w:p>
    <w:sectPr w:rsidSect="00CC1DE7" w:rsidR="00065B42" w:rsidRPr="00DD20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F2FD3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85182">
          <w:rPr>
            <w:sz w:val="24"/>
          </w:rPr>
          <w:t>5900/2016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CCF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91AE4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56456"/>
    <w:rsid w:val="003835F0"/>
    <w:rsid w:val="00384745"/>
    <w:rsid w:val="003943BD"/>
    <w:rsid w:val="00396794"/>
    <w:rsid w:val="003B5743"/>
    <w:rsid w:val="003D0115"/>
    <w:rsid w:val="003D1745"/>
    <w:rsid w:val="003D1F88"/>
    <w:rsid w:val="003E420B"/>
    <w:rsid w:val="003E7010"/>
    <w:rsid w:val="003F3702"/>
    <w:rsid w:val="003F6309"/>
    <w:rsid w:val="00404B33"/>
    <w:rsid w:val="00412D47"/>
    <w:rsid w:val="00413FCD"/>
    <w:rsid w:val="00417F1A"/>
    <w:rsid w:val="0042184E"/>
    <w:rsid w:val="0044519B"/>
    <w:rsid w:val="00450643"/>
    <w:rsid w:val="004617CB"/>
    <w:rsid w:val="0046518B"/>
    <w:rsid w:val="004704F7"/>
    <w:rsid w:val="00472216"/>
    <w:rsid w:val="00483BAA"/>
    <w:rsid w:val="004965B2"/>
    <w:rsid w:val="00496C3C"/>
    <w:rsid w:val="00497B04"/>
    <w:rsid w:val="004A5392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571A3"/>
    <w:rsid w:val="00566638"/>
    <w:rsid w:val="005770A3"/>
    <w:rsid w:val="00577445"/>
    <w:rsid w:val="00585182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BAE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67FA"/>
    <w:rsid w:val="006C79FF"/>
    <w:rsid w:val="006D12ED"/>
    <w:rsid w:val="006E04CA"/>
    <w:rsid w:val="00700C70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83BA3"/>
    <w:rsid w:val="007A13E4"/>
    <w:rsid w:val="007A193D"/>
    <w:rsid w:val="007B068E"/>
    <w:rsid w:val="007D0FC9"/>
    <w:rsid w:val="007E35F8"/>
    <w:rsid w:val="007E6A6F"/>
    <w:rsid w:val="007F5CFB"/>
    <w:rsid w:val="00800FB4"/>
    <w:rsid w:val="00856259"/>
    <w:rsid w:val="00864C88"/>
    <w:rsid w:val="00866B31"/>
    <w:rsid w:val="00872527"/>
    <w:rsid w:val="008759C6"/>
    <w:rsid w:val="008800BD"/>
    <w:rsid w:val="00887B35"/>
    <w:rsid w:val="00896971"/>
    <w:rsid w:val="00896C73"/>
    <w:rsid w:val="008B5A9F"/>
    <w:rsid w:val="008B669A"/>
    <w:rsid w:val="008B7789"/>
    <w:rsid w:val="008B7EC3"/>
    <w:rsid w:val="008C2EFC"/>
    <w:rsid w:val="008C34D0"/>
    <w:rsid w:val="008E5F21"/>
    <w:rsid w:val="008E71FA"/>
    <w:rsid w:val="008F474B"/>
    <w:rsid w:val="00901CFD"/>
    <w:rsid w:val="0091078A"/>
    <w:rsid w:val="009122D6"/>
    <w:rsid w:val="009366F1"/>
    <w:rsid w:val="00947BCF"/>
    <w:rsid w:val="00954EDB"/>
    <w:rsid w:val="009713FB"/>
    <w:rsid w:val="00973C2C"/>
    <w:rsid w:val="0098593B"/>
    <w:rsid w:val="009A0188"/>
    <w:rsid w:val="009A45A9"/>
    <w:rsid w:val="009B0E05"/>
    <w:rsid w:val="009B1748"/>
    <w:rsid w:val="009B3D51"/>
    <w:rsid w:val="009C7E04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1663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76A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E75F7"/>
    <w:rsid w:val="00BF01D0"/>
    <w:rsid w:val="00BF0DDB"/>
    <w:rsid w:val="00BF5BEF"/>
    <w:rsid w:val="00C01504"/>
    <w:rsid w:val="00C01898"/>
    <w:rsid w:val="00C03665"/>
    <w:rsid w:val="00C036DA"/>
    <w:rsid w:val="00C1097A"/>
    <w:rsid w:val="00C13609"/>
    <w:rsid w:val="00C23ADD"/>
    <w:rsid w:val="00C27171"/>
    <w:rsid w:val="00C34DB4"/>
    <w:rsid w:val="00C40A44"/>
    <w:rsid w:val="00C4781E"/>
    <w:rsid w:val="00C73AC1"/>
    <w:rsid w:val="00C77208"/>
    <w:rsid w:val="00C90682"/>
    <w:rsid w:val="00C94447"/>
    <w:rsid w:val="00CA5772"/>
    <w:rsid w:val="00CB28CB"/>
    <w:rsid w:val="00CC1DE7"/>
    <w:rsid w:val="00CC294A"/>
    <w:rsid w:val="00CF2FD3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9287A"/>
    <w:rsid w:val="00DA1211"/>
    <w:rsid w:val="00DA177A"/>
    <w:rsid w:val="00DC22FD"/>
    <w:rsid w:val="00DD2018"/>
    <w:rsid w:val="00DE0F86"/>
    <w:rsid w:val="00DE3CD9"/>
    <w:rsid w:val="00DF2F2C"/>
    <w:rsid w:val="00DF717D"/>
    <w:rsid w:val="00E0682D"/>
    <w:rsid w:val="00E13DC7"/>
    <w:rsid w:val="00E21926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87B65"/>
    <w:rsid w:val="00EA7F5E"/>
    <w:rsid w:val="00ED1353"/>
    <w:rsid w:val="00EE49BE"/>
    <w:rsid w:val="00EF2611"/>
    <w:rsid w:val="00EF3D26"/>
    <w:rsid w:val="00F11AA4"/>
    <w:rsid w:val="00F31E76"/>
    <w:rsid w:val="00F324F6"/>
    <w:rsid w:val="00F63713"/>
    <w:rsid w:val="00F6536D"/>
    <w:rsid w:val="00F86657"/>
    <w:rsid w:val="00FA6E73"/>
    <w:rsid w:val="00FC3895"/>
    <w:rsid w:val="00FC4760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F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F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F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F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F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F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F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F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052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5900</izvorni_sadrzaj>
    <derivirana_varijabla naziv="DomainObject.Predmet.Broj_1">5900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St-5900/2016</izvorni_sadrzaj>
    <derivirana_varijabla naziv="DomainObject.Predmet.OznakaBroj_1">St-5900/2016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 d.o.o. zastupanog po punomoćniku Damir Milanović</izvorni_sadrzaj>
    <derivirana_varijabla naziv="DomainObject.Predmet.ProtustrankaFormated_1">  SENS d.o.o. zastupanog po punomoćniku Damir Milanović</derivirana_varijabla>
  </DomainObject.Predmet.ProtustrankaFormated>
  <DomainObject.Predmet.ProtustrankaFormatedOIB>
    <izvorni_sadrzaj>  SENS d.o.o., OIB 98863751576 zastupanog po punomoćniku Damir Milanović</izvorni_sadrzaj>
    <derivirana_varijabla naziv="DomainObject.Predmet.ProtustrankaFormatedOIB_1">  SENS d.o.o., OIB 98863751576 zastupanog po punomoćniku Damir Milanović</derivirana_varijabla>
  </DomainObject.Predmet.ProtustrankaFormatedOIB>
  <DomainObject.Predmet.ProtustrankaFormatedWithAdress>
    <izvorni_sadrzaj> SENS d.o.o., Trg Ivana Kukuljevića 6, 10000 Zagreb zastupanog po punomoćniku Damir Milanović</izvorni_sadrzaj>
    <derivirana_varijabla naziv="DomainObject.Predmet.ProtustrankaFormatedWithAdress_1"> SENS d.o.o., Trg Ivana Kukuljevića 6, 10000 Zagreb zastupanog po punomoćniku Damir Milanović</derivirana_varijabla>
  </DomainObject.Predmet.ProtustrankaFormatedWithAdress>
  <DomainObject.Predmet.ProtustrankaFormatedWithAdressOIB>
    <izvorni_sadrzaj> SENS d.o.o., OIB 98863751576, Trg Ivana Kukuljevića 6, 10000 Zagreb zastupanog po punomoćniku Damir Milanović</izvorni_sadrzaj>
    <derivirana_varijabla naziv="DomainObject.Predmet.ProtustrankaFormatedWithAdressOIB_1"> SENS d.o.o., OIB 98863751576, Trg Ivana Kukuljevića 6, 10000 Zagreb zastupanog po punomoćniku Damir Milanović</derivirana_varijabla>
  </DomainObject.Predmet.ProtustrankaFormatedWithAdressOIB>
  <DomainObject.Predmet.ProtustrankaWithAdress>
    <izvorni_sadrzaj>SENS d.o.o. Trg Ivana Kukuljevića 6, 10000 Zagreb</izvorni_sadrzaj>
    <derivirana_varijabla naziv="DomainObject.Predmet.ProtustrankaWithAdress_1">SENS d.o.o. Trg Ivana Kukuljevića 6, 10000 Zagreb</derivirana_varijabla>
  </DomainObject.Predmet.ProtustrankaWithAdress>
  <DomainObject.Predmet.ProtustrankaWithAdressOIB>
    <izvorni_sadrzaj>SENS d.o.o., OIB 98863751576, Trg Ivana Kukuljevića 6, 10000 Zagreb</izvorni_sadrzaj>
    <derivirana_varijabla naziv="DomainObject.Predmet.ProtustrankaWithAdressOIB_1">SENS d.o.o., OIB 98863751576, Trg Ivana Kukuljevića 6, 10000 Zagreb</derivirana_varijabla>
  </DomainObject.Predmet.ProtustrankaWithAdressOIB>
  <DomainObject.Predmet.ProtustrankaNazivFormated>
    <izvorni_sadrzaj>SENS d.o.o.</izvorni_sadrzaj>
    <derivirana_varijabla naziv="DomainObject.Predmet.ProtustrankaNazivFormated_1">SENS d.o.o.</derivirana_varijabla>
  </DomainObject.Predmet.ProtustrankaNazivFormated>
  <DomainObject.Predmet.ProtustrankaNazivFormatedOIB>
    <izvorni_sadrzaj>SENS d.o.o., OIB 98863751576</izvorni_sadrzaj>
    <derivirana_varijabla naziv="DomainObject.Predmet.ProtustrankaNazivFormatedOIB_1">SENS d.o.o., OIB 98863751576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 d.o.o. zastupanog po punomoćniku Damir Milanović</item>
    </izvorni_sadrzaj>
    <derivirana_varijabla naziv="DomainObject.Predmet.ProtuStrankaListFormated_1">
      <item>SENS d.o.o. zastupanog po punomoćniku Damir Milanović</item>
    </derivirana_varijabla>
  </DomainObject.Predmet.ProtuStrankaListFormated>
  <DomainObject.Predmet.ProtuStrankaListFormatedOIB>
    <izvorni_sadrzaj>
      <item>SENS d.o.o., OIB 98863751576 zastupanog po punomoćniku Damir Milanović</item>
    </izvorni_sadrzaj>
    <derivirana_varijabla naziv="DomainObject.Predmet.ProtuStrankaListFormatedOIB_1">
      <item>SENS d.o.o., OIB 98863751576 zastupanog po punomoćniku Damir Milanović</item>
    </derivirana_varijabla>
  </DomainObject.Predmet.ProtuStrankaListFormatedOIB>
  <DomainObject.Predmet.ProtuStrankaListFormatedWithAdress>
    <izvorni_sadrzaj>
      <item>SENS d.o.o., Trg Ivana Kukuljevića 6, 10000 Zagreb zastupanog po punomoćniku Damir Milanović</item>
    </izvorni_sadrzaj>
    <derivirana_varijabla naziv="DomainObject.Predmet.ProtuStrankaListFormatedWithAdress_1">
      <item>SENS d.o.o., Trg Ivana Kukuljevića 6, 10000 Zagreb zastupanog po punomoćniku Damir Milanović</item>
    </derivirana_varijabla>
  </DomainObject.Predmet.ProtuStrankaListFormatedWithAdress>
  <DomainObject.Predmet.ProtuStrankaListFormatedWithAdressOIB>
    <izvorni_sadrzaj>
      <item>SENS d.o.o., OIB 98863751576, Trg Ivana Kukuljevića 6, 10000 Zagreb zastupanog po punomoćniku Damir Milanović</item>
    </izvorni_sadrzaj>
    <derivirana_varijabla naziv="DomainObject.Predmet.ProtuStrankaListFormatedWithAdressOIB_1">
      <item>SENS d.o.o., OIB 98863751576, Trg Ivana Kukuljevića 6, 10000 Zagreb zastupanog po punomoćniku Damir Milanović</item>
    </derivirana_varijabla>
  </DomainObject.Predmet.ProtuStrankaListFormatedWithAdressOIB>
  <DomainObject.Predmet.ProtuStrankaListNazivFormated>
    <izvorni_sadrzaj>
      <item>SENS d.o.o.</item>
    </izvorni_sadrzaj>
    <derivirana_varijabla naziv="DomainObject.Predmet.ProtuStrankaListNazivFormated_1">
      <item>SENS d.o.o.</item>
    </derivirana_varijabla>
  </DomainObject.Predmet.ProtuStrankaListNazivFormated>
  <DomainObject.Predmet.ProtuStrankaListNazivFormatedOIB>
    <izvorni_sadrzaj>
      <item>SENS d.o.o., OIB 98863751576</item>
    </izvorni_sadrzaj>
    <derivirana_varijabla naziv="DomainObject.Predmet.ProtuStrankaListNazivFormatedOIB_1">
      <item>SENS d.o.o., OIB 98863751576</item>
    </derivirana_varijabla>
  </DomainObject.Predmet.ProtuStrankaListNazivFormatedOIB>
  <DomainObject.Predmet.OstaliListFormated>
    <izvorni_sadrzaj>
      <item>Damir Milanović punomoćnik sudionika u postupku SENS d.o.o.</item>
    </izvorni_sadrzaj>
    <derivirana_varijabla naziv="DomainObject.Predmet.OstaliListFormated_1">
      <item>Damir Milanović punomoćnik sudionika u postupku SENS d.o.o.</item>
    </derivirana_varijabla>
  </DomainObject.Predmet.OstaliListFormated>
  <DomainObject.Predmet.OstaliListFormatedOIB>
    <izvorni_sadrzaj>
      <item>Damir Milanović, OIB 10802261314 punomoćnik sudionika u postupku SENS d.o.o.</item>
    </izvorni_sadrzaj>
    <derivirana_varijabla naziv="DomainObject.Predmet.OstaliListFormatedOIB_1">
      <item>Damir Milanović, OIB 10802261314 punomoćnik sudionika u postupku SENS d.o.o.</item>
    </derivirana_varijabla>
  </DomainObject.Predmet.OstaliListFormatedOIB>
  <DomainObject.Predmet.OstaliListFormatedWithAdress>
    <izvorni_sadrzaj>
      <item>Damir Milanović, Maršanići 16, 10000 Zagreb punomoćnik sudionika u postupku SENS d.o.o.</item>
    </izvorni_sadrzaj>
    <derivirana_varijabla naziv="DomainObject.Predmet.OstaliListFormatedWithAdress_1">
      <item>Damir Milanović, Maršanići 16, 10000 Zagreb punomoćnik sudionika u postupku SENS d.o.o.</item>
    </derivirana_varijabla>
  </DomainObject.Predmet.OstaliListFormatedWithAdress>
  <DomainObject.Predmet.OstaliListFormatedWithAdressOIB>
    <izvorni_sadrzaj>
      <item>Damir Milanović, OIB 10802261314, Maršanići 16, 10000 Zagreb punomoćnik sudionika u postupku SENS d.o.o.</item>
    </izvorni_sadrzaj>
    <derivirana_varijabla naziv="DomainObject.Predmet.OstaliListFormatedWithAdressOIB_1">
      <item>Damir Milanović, OIB 10802261314, Maršanići 16, 10000 Zagreb punomoćnik sudionika u postupku SENS d.o.o.</item>
    </derivirana_varijabla>
  </DomainObject.Predmet.OstaliListFormatedWithAdressOIB>
  <DomainObject.Predmet.OstaliListNazivFormated>
    <izvorni_sadrzaj>
      <item>Damir Milanović</item>
    </izvorni_sadrzaj>
    <derivirana_varijabla naziv="DomainObject.Predmet.OstaliListNazivFormated_1">
      <item>Damir Milanović</item>
    </derivirana_varijabla>
  </DomainObject.Predmet.OstaliListNazivFormated>
  <DomainObject.Predmet.OstaliListNazivFormatedOIB>
    <izvorni_sadrzaj>
      <item>Damir Milanović, OIB 10802261314</item>
    </izvorni_sadrzaj>
    <derivirana_varijabla naziv="DomainObject.Predmet.OstaliListNazivFormatedOIB_1">
      <item>Damir Milanović, OIB 10802261314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 d.o.o.</izvorni_sadrzaj>
    <derivirana_varijabla naziv="DomainObject.Predmet.ProtustrankaIDrugi_1">SENS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 d.o.o., OIB 98863751576, Trg Ivana Kukuljevića 6, 10000 Zagreb</izvorni_sadrzaj>
    <derivirana_varijabla naziv="DomainObject.Predmet.ProtustrankaIDrugiAdressOIB_1">SENS d.o.o., OIB 98863751576,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SENS d.o.o.</item>
      <item>FINA Regionalni centar Zagreb</item>
      <item>Damir Milanović</item>
    </izvorni_sadrzaj>
    <derivirana_varijabla naziv="DomainObject.Predmet.SudioniciListNaziv_1">
      <item>SENS d.o.o.</item>
      <item>FINA Regionalni centar Zagreb</item>
      <item>Damir Milanović</item>
    </derivirana_varijabla>
  </DomainObject.Predmet.SudioniciListNaziv>
  <DomainObject.Predmet.SudioniciListAdressOIB>
    <izvorni_sadrzaj>
      <item>SENS d.o.o., OIB 98863751576, Trg Ivana Kukuljevića 6,10000 Zagreb</item>
      <item>FINA Regionalni centar Zagreb, OIB 85821130368, Trg svibanjskih žrtava 1995. 1,10000 Zagreb</item>
      <item>Damir Milanović, OIB 10802261314, Maršanići 16,10000 Zagreb</item>
    </izvorni_sadrzaj>
    <derivirana_varijabla naziv="DomainObject.Predmet.SudioniciListAdressOIB_1">
      <item>SENS d.o.o., OIB 98863751576, Trg Ivana Kukuljevića 6,10000 Zagreb</item>
      <item>FINA Regionalni centar Zagreb, OIB 85821130368, Trg svibanjskih žrtava 1995. 1,10000 Zagreb</item>
      <item>Damir Milanović, OIB 10802261314, Maršanići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98863751576</item>
      <item>, OIB 85821130368</item>
      <item>, OIB 10802261314</item>
    </izvorni_sadrzaj>
    <derivirana_varijabla naziv="DomainObject.Predmet.SudioniciListNazivOIB_1">
      <item>, OIB 98863751576</item>
      <item>, OIB 85821130368</item>
      <item>, OIB 10802261314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B72B7-88D7-4F9E-A87B-22A7003389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3997</properties:Characters>
  <properties:Lines>83</properties:Lines>
  <properties:Paragraphs>26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2018-09-05T11:57:00Z</dcterms:created>
  <dc:creator>gzubak</dc:creator>
  <cp:lastModifiedBy>Mirjana Gašparić</cp:lastModifiedBy>
  <cp:lastPrinted>2018-09-07T09:33:00Z</cp:lastPrinted>
  <dcterms:modified xmlns:xsi="http://www.w3.org/2001/XMLSchema-instance" xsi:type="dcterms:W3CDTF">2018-09-07T09:33:00Z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(St-5900-2016  rješenje - poziv vjerovnicima čl. 444. I 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