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8be6" w14:paraId="3568be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E421C">
        <w:t xml:space="preserve"> pod poslovnim brojem St-8481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72590A">
        <w:t>05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E421C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E421C">
        <w:t xml:space="preserve"> </w:t>
      </w:r>
      <w:r w:rsidR="00FE421C" w:rsidRPr="00FE421C">
        <w:t xml:space="preserve">ŠLEZAK d.o.o. OIB: 76128291876, MBS: 080116077 iz Zagreba, Cesari 27 </w:t>
      </w:r>
    </w:p>
    <w:p w:rsidRDefault="00B53BE6" w:rsidP="00B53BE6" w:rsidR="00B53B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FE421C">
        <w:t xml:space="preserve">15.401,92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2590A">
        <w:t>05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2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0410A"/>
    <w:rsid w:val="00627F6A"/>
    <w:rsid w:val="00654118"/>
    <w:rsid w:val="00657B8E"/>
    <w:rsid w:val="0072590A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  <w:rsid w:val="00FE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1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1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1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1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1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1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1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1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8481</izvorni_sadrzaj>
    <derivirana_varijabla naziv="DomainObject.Predmet.Broj_1">8481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St-8481/2015</izvorni_sadrzaj>
    <derivirana_varijabla naziv="DomainObject.Predmet.OznakaBroj_1">St-8481/2015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ŠLEZAK d.o.o. zastupanog po punomoćniku ELIZABETA ŠLEZAK</izvorni_sadrzaj>
    <derivirana_varijabla naziv="DomainObject.Predmet.ProtustrankaFormated_1">  ŠLEZAK d.o.o. zastupanog po punomoćniku ELIZABETA ŠLEZAK</derivirana_varijabla>
  </DomainObject.Predmet.ProtustrankaFormated>
  <DomainObject.Predmet.ProtustrankaFormatedOIB>
    <izvorni_sadrzaj>  ŠLEZAK d.o.o., OIB 76128291876 zastupanog po punomoćniku ELIZABETA ŠLEZAK</izvorni_sadrzaj>
    <derivirana_varijabla naziv="DomainObject.Predmet.ProtustrankaFormatedOIB_1">  ŠLEZAK d.o.o., OIB 76128291876 zastupanog po punomoćniku ELIZABETA ŠLEZAK</derivirana_varijabla>
  </DomainObject.Predmet.ProtustrankaFormatedOIB>
  <DomainObject.Predmet.ProtustrankaFormatedWithAdress>
    <izvorni_sadrzaj> ŠLEZAK d.o.o., Cesari 27, 10000 Zagreb zastupanog po punomoćniku ELIZABETA ŠLEZAK</izvorni_sadrzaj>
    <derivirana_varijabla naziv="DomainObject.Predmet.ProtustrankaFormatedWithAdress_1"> ŠLEZAK d.o.o., Cesari 27, 10000 Zagreb zastupanog po punomoćniku ELIZABETA ŠLEZAK</derivirana_varijabla>
  </DomainObject.Predmet.ProtustrankaFormatedWithAdress>
  <DomainObject.Predmet.ProtustrankaFormatedWithAdressOIB>
    <izvorni_sadrzaj> ŠLEZAK d.o.o., OIB 76128291876, Cesari 27, 10000 Zagreb zastupanog po punomoćniku ELIZABETA ŠLEZAK</izvorni_sadrzaj>
    <derivirana_varijabla naziv="DomainObject.Predmet.ProtustrankaFormatedWithAdressOIB_1"> ŠLEZAK d.o.o., OIB 76128291876, Cesari 27, 10000 Zagreb zastupanog po punomoćniku ELIZABETA ŠLEZAK</derivirana_varijabla>
  </DomainObject.Predmet.ProtustrankaFormatedWithAdressOIB>
  <DomainObject.Predmet.ProtustrankaWithAdress>
    <izvorni_sadrzaj>ŠLEZAK d.o.o. Cesari 27, 10000 Zagreb</izvorni_sadrzaj>
    <derivirana_varijabla naziv="DomainObject.Predmet.ProtustrankaWithAdress_1">ŠLEZAK d.o.o. Cesari 27, 10000 Zagreb</derivirana_varijabla>
  </DomainObject.Predmet.ProtustrankaWithAdress>
  <DomainObject.Predmet.ProtustrankaWithAdressOIB>
    <izvorni_sadrzaj>ŠLEZAK d.o.o., OIB 76128291876, Cesari 27, 10000 Zagreb</izvorni_sadrzaj>
    <derivirana_varijabla naziv="DomainObject.Predmet.ProtustrankaWithAdressOIB_1">ŠLEZAK d.o.o., OIB 76128291876, Cesari 27, 10000 Zagreb</derivirana_varijabla>
  </DomainObject.Predmet.ProtustrankaWithAdressOIB>
  <DomainObject.Predmet.ProtustrankaNazivFormated>
    <izvorni_sadrzaj>ŠLEZAK d.o.o.</izvorni_sadrzaj>
    <derivirana_varijabla naziv="DomainObject.Predmet.ProtustrankaNazivFormated_1">ŠLEZAK d.o.o.</derivirana_varijabla>
  </DomainObject.Predmet.ProtustrankaNazivFormated>
  <DomainObject.Predmet.ProtustrankaNazivFormatedOIB>
    <izvorni_sadrzaj>ŠLEZAK d.o.o., OIB 76128291876</izvorni_sadrzaj>
    <derivirana_varijabla naziv="DomainObject.Predmet.ProtustrankaNazivFormatedOIB_1">ŠLEZAK d.o.o., OIB 76128291876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ŠLEZAK d.o.o. zastupanog po punomoćniku ELIZABETA ŠLEZAK</item>
    </izvorni_sadrzaj>
    <derivirana_varijabla naziv="DomainObject.Predmet.ProtuStrankaListFormated_1">
      <item>ŠLEZAK d.o.o. zastupanog po punomoćniku ELIZABETA ŠLEZAK</item>
    </derivirana_varijabla>
  </DomainObject.Predmet.ProtuStrankaListFormated>
  <DomainObject.Predmet.ProtuStrankaListFormatedOIB>
    <izvorni_sadrzaj>
      <item>ŠLEZAK d.o.o., OIB 76128291876 zastupanog po punomoćniku ELIZABETA ŠLEZAK</item>
    </izvorni_sadrzaj>
    <derivirana_varijabla naziv="DomainObject.Predmet.ProtuStrankaListFormatedOIB_1">
      <item>ŠLEZAK d.o.o., OIB 76128291876 zastupanog po punomoćniku ELIZABETA ŠLEZAK</item>
    </derivirana_varijabla>
  </DomainObject.Predmet.ProtuStrankaListFormatedOIB>
  <DomainObject.Predmet.ProtuStrankaListFormatedWithAdress>
    <izvorni_sadrzaj>
      <item>ŠLEZAK d.o.o., Cesari 27, 10000 Zagreb zastupanog po punomoćniku ELIZABETA ŠLEZAK</item>
    </izvorni_sadrzaj>
    <derivirana_varijabla naziv="DomainObject.Predmet.ProtuStrankaListFormatedWithAdress_1">
      <item>ŠLEZAK d.o.o., Cesari 27, 10000 Zagreb zastupanog po punomoćniku ELIZABETA ŠLEZAK</item>
    </derivirana_varijabla>
  </DomainObject.Predmet.ProtuStrankaListFormatedWithAdress>
  <DomainObject.Predmet.ProtuStrankaListFormatedWithAdressOIB>
    <izvorni_sadrzaj>
      <item>ŠLEZAK d.o.o., OIB 76128291876, Cesari 27, 10000 Zagreb zastupanog po punomoćniku ELIZABETA ŠLEZAK</item>
    </izvorni_sadrzaj>
    <derivirana_varijabla naziv="DomainObject.Predmet.ProtuStrankaListFormatedWithAdressOIB_1">
      <item>ŠLEZAK d.o.o., OIB 76128291876, Cesari 27, 10000 Zagreb zastupanog po punomoćniku ELIZABETA ŠLEZAK</item>
    </derivirana_varijabla>
  </DomainObject.Predmet.ProtuStrankaListFormatedWithAdressOIB>
  <DomainObject.Predmet.ProtuStrankaListNazivFormated>
    <izvorni_sadrzaj>
      <item>ŠLEZAK d.o.o.</item>
    </izvorni_sadrzaj>
    <derivirana_varijabla naziv="DomainObject.Predmet.ProtuStrankaListNazivFormated_1">
      <item>ŠLEZAK d.o.o.</item>
    </derivirana_varijabla>
  </DomainObject.Predmet.ProtuStrankaListNazivFormated>
  <DomainObject.Predmet.ProtuStrankaListNazivFormatedOIB>
    <izvorni_sadrzaj>
      <item>ŠLEZAK d.o.o., OIB 76128291876</item>
    </izvorni_sadrzaj>
    <derivirana_varijabla naziv="DomainObject.Predmet.ProtuStrankaListNazivFormatedOIB_1">
      <item>ŠLEZAK d.o.o., OIB 76128291876</item>
    </derivirana_varijabla>
  </DomainObject.Predmet.ProtuStrankaListNazivFormatedOIB>
  <DomainObject.Predmet.OstaliListFormated>
    <izvorni_sadrzaj>
      <item>ELIZABETA ŠLEZAK punomoćnik sudionika u postupku ŠLEZAK d.o.o.</item>
    </izvorni_sadrzaj>
    <derivirana_varijabla naziv="DomainObject.Predmet.OstaliListFormated_1">
      <item>ELIZABETA ŠLEZAK punomoćnik sudionika u postupku ŠLEZAK d.o.o.</item>
    </derivirana_varijabla>
  </DomainObject.Predmet.OstaliListFormated>
  <DomainObject.Predmet.OstaliListFormatedOIB>
    <izvorni_sadrzaj>
      <item>ELIZABETA ŠLEZAK, OIB 49254985938 punomoćnik sudionika u postupku ŠLEZAK d.o.o.</item>
    </izvorni_sadrzaj>
    <derivirana_varijabla naziv="DomainObject.Predmet.OstaliListFormatedOIB_1">
      <item>ELIZABETA ŠLEZAK, OIB 49254985938 punomoćnik sudionika u postupku ŠLEZAK d.o.o.</item>
    </derivirana_varijabla>
  </DomainObject.Predmet.OstaliListFormatedOIB>
  <DomainObject.Predmet.OstaliListFormatedWithAdress>
    <izvorni_sadrzaj>
      <item>ELIZABETA ŠLEZAK, CESARI 27, 10000 Zagreb punomoćnik sudionika u postupku ŠLEZAK d.o.o.</item>
    </izvorni_sadrzaj>
    <derivirana_varijabla naziv="DomainObject.Predmet.OstaliListFormatedWithAdress_1">
      <item>ELIZABETA ŠLEZAK, CESARI 27, 10000 Zagreb punomoćnik sudionika u postupku ŠLEZAK d.o.o.</item>
    </derivirana_varijabla>
  </DomainObject.Predmet.OstaliListFormatedWithAdress>
  <DomainObject.Predmet.OstaliListFormatedWithAdressOIB>
    <izvorni_sadrzaj>
      <item>ELIZABETA ŠLEZAK, OIB 49254985938, CESARI 27, 10000 Zagreb punomoćnik sudionika u postupku ŠLEZAK d.o.o.</item>
    </izvorni_sadrzaj>
    <derivirana_varijabla naziv="DomainObject.Predmet.OstaliListFormatedWithAdressOIB_1">
      <item>ELIZABETA ŠLEZAK, OIB 49254985938, CESARI 27, 10000 Zagreb punomoćnik sudionika u postupku ŠLEZAK d.o.o.</item>
    </derivirana_varijabla>
  </DomainObject.Predmet.OstaliListFormatedWithAdressOIB>
  <DomainObject.Predmet.OstaliListNazivFormated>
    <izvorni_sadrzaj>
      <item>ELIZABETA ŠLEZAK</item>
    </izvorni_sadrzaj>
    <derivirana_varijabla naziv="DomainObject.Predmet.OstaliListNazivFormated_1">
      <item>ELIZABETA ŠLEZAK</item>
    </derivirana_varijabla>
  </DomainObject.Predmet.OstaliListNazivFormated>
  <DomainObject.Predmet.OstaliListNazivFormatedOIB>
    <izvorni_sadrzaj>
      <item>ELIZABETA ŠLEZAK, OIB 49254985938</item>
    </izvorni_sadrzaj>
    <derivirana_varijabla naziv="DomainObject.Predmet.OstaliListNazivFormatedOIB_1">
      <item>ELIZABETA ŠLEZAK, OIB 49254985938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ŠLEZAK d.o.o.</izvorni_sadrzaj>
    <derivirana_varijabla naziv="DomainObject.Predmet.ProtustrankaIDrugi_1">ŠLEZAK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ŠLEZAK d.o.o., OIB 76128291876, Cesari 27, 10000 Zagreb</izvorni_sadrzaj>
    <derivirana_varijabla naziv="DomainObject.Predmet.ProtustrankaIDrugiAdressOIB_1">ŠLEZAK d.o.o., OIB 76128291876, Cesari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ŠLEZAK d.o.o.</item>
      <item>FINA Regionalni centar Zagreb</item>
      <item>ELIZABETA ŠLEZAK</item>
    </izvorni_sadrzaj>
    <derivirana_varijabla naziv="DomainObject.Predmet.SudioniciListNaziv_1">
      <item>ŠLEZAK d.o.o.</item>
      <item>FINA Regionalni centar Zagreb</item>
      <item>ELIZABETA ŠLEZAK</item>
    </derivirana_varijabla>
  </DomainObject.Predmet.SudioniciListNaziv>
  <DomainObject.Predmet.SudioniciListAdressOIB>
    <izvorni_sadrzaj>
      <item>ŠLEZAK d.o.o., OIB 76128291876, Cesari 27,10000 Zagreb</item>
      <item>FINA Regionalni centar Zagreb, OIB 85821130368, Trg svibanjskih žrtava 1995. br. 1,10000 Zagreb</item>
      <item>ELIZABETA ŠLEZAK, OIB 49254985938, CESARI 27,10000 Zagreb</item>
    </izvorni_sadrzaj>
    <derivirana_varijabla naziv="DomainObject.Predmet.SudioniciListAdressOIB_1">
      <item>ŠLEZAK d.o.o., OIB 76128291876, Cesari 27,10000 Zagreb</item>
      <item>FINA Regionalni centar Zagreb, OIB 85821130368, Trg svibanjskih žrtava 1995. br. 1,10000 Zagreb</item>
      <item>ELIZABETA ŠLEZAK, OIB 49254985938, CESARI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76128291876</item>
      <item>, OIB 85821130368</item>
      <item>, OIB 49254985938</item>
    </izvorni_sadrzaj>
    <derivirana_varijabla naziv="DomainObject.Predmet.SudioniciListNazivOIB_1">
      <item>, OIB 76128291876</item>
      <item>, OIB 85821130368</item>
      <item>, OIB 49254985938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1309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2016-01-05T10:04:00Z</dcterms:created>
  <dc:creator>ilukac</dc:creator>
  <cp:lastModifiedBy>Višnja Svečak</cp:lastModifiedBy>
  <cp:lastPrinted>2016-01-05T10:04:00Z</cp:lastPrinted>
  <dcterms:modified xmlns:xsi="http://www.w3.org/2001/XMLSchema-instance" xsi:type="dcterms:W3CDTF">2016-01-21T07:49:00Z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