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95315" w14:paraId="d495315" w:rsidRDefault="00D50872" w:rsidP="00D50872" w:rsidR="00D50872">
      <w:pPr>
        <w15:collapsed w:val="false"/>
        <w:rPr>
          <w:b/>
        </w:rPr>
      </w:pPr>
      <w:bookmarkStart w:name="_GoBack" w:id="0"/>
      <w:bookmarkEnd w:id="0"/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                                </w:t>
      </w:r>
    </w:p>
    <w:p w:rsidRDefault="00D50872" w:rsidP="00D50872" w:rsidR="00D50872" w:rsidRPr="0047448E">
      <w:r w:rsidRPr="0047448E">
        <w:t xml:space="preserve">   </w:t>
      </w:r>
      <w:r>
        <w:t xml:space="preserve"> </w:t>
      </w:r>
      <w:r w:rsidRPr="0047448E">
        <w:t xml:space="preserve">REPUBLIKA HRVATSKA </w:t>
      </w:r>
      <w:r w:rsidRPr="0047448E">
        <w:tab/>
      </w:r>
      <w:r w:rsidRPr="0047448E">
        <w:tab/>
      </w:r>
      <w:r w:rsidRPr="0047448E">
        <w:tab/>
      </w:r>
      <w:r w:rsidRPr="0047448E">
        <w:tab/>
      </w:r>
      <w:r w:rsidRPr="0047448E">
        <w:tab/>
      </w:r>
    </w:p>
    <w:p w:rsidRDefault="00D50872" w:rsidP="00D50872" w:rsidR="00D50872">
      <w:r w:rsidRPr="0047448E">
        <w:t xml:space="preserve"> TRGOVAČKI SUD U </w:t>
      </w:r>
      <w:r>
        <w:t>PAZINU</w:t>
      </w:r>
    </w:p>
    <w:p w:rsidRDefault="00D50872" w:rsidP="00D50872" w:rsidR="00D50872" w:rsidRPr="0047448E">
      <w:r>
        <w:t xml:space="preserve">     52000 PAZIN, Dršćevka 1</w:t>
      </w:r>
      <w:r w:rsidRPr="00097E20">
        <w:t xml:space="preserve"> </w:t>
      </w:r>
      <w:r>
        <w:tab/>
      </w:r>
      <w:r>
        <w:tab/>
      </w:r>
      <w:r>
        <w:tab/>
      </w:r>
      <w:r>
        <w:tab/>
        <w:t xml:space="preserve">                 Posl.br.: 2 St</w:t>
      </w:r>
      <w:r w:rsidRPr="00CA74D1">
        <w:t>-</w:t>
      </w:r>
      <w:r>
        <w:t>514</w:t>
      </w:r>
      <w:r w:rsidRPr="00CA74D1">
        <w:t>/1</w:t>
      </w:r>
      <w:r>
        <w:t>7</w:t>
      </w:r>
      <w:r w:rsidRPr="00CA74D1">
        <w:t>-</w:t>
      </w:r>
      <w:r>
        <w:t>9</w:t>
      </w:r>
    </w:p>
    <w:p w:rsidRDefault="00D50872" w:rsidP="00D50872" w:rsidR="00D50872" w:rsidRPr="00CA74D1">
      <w:pPr>
        <w:tabs>
          <w:tab w:pos="9072" w:val="left"/>
          <w:tab w:pos="9356" w:val="left"/>
        </w:tabs>
        <w:ind w:right="-142"/>
      </w:pPr>
      <w:r w:rsidRPr="00CA74D1">
        <w:t xml:space="preserve">   </w:t>
      </w:r>
      <w:r>
        <w:t xml:space="preserve">                                                                                                                    </w:t>
      </w:r>
      <w:r w:rsidRPr="00CA74D1">
        <w:t xml:space="preserve">               </w:t>
      </w:r>
    </w:p>
    <w:p w:rsidRDefault="00D50872" w:rsidP="00D50872" w:rsidR="00D50872">
      <w:r w:rsidRPr="00CA74D1">
        <w:t xml:space="preserve"> </w:t>
      </w:r>
    </w:p>
    <w:p w:rsidRDefault="00D50872" w:rsidP="00D50872" w:rsidR="00D50872" w:rsidRPr="00CA74D1">
      <w:pPr>
        <w:jc w:val="both"/>
      </w:pPr>
    </w:p>
    <w:p w:rsidRDefault="00D50872" w:rsidP="00D50872" w:rsidR="00D50872" w:rsidRPr="00710839">
      <w:pPr>
        <w:jc w:val="both"/>
      </w:pPr>
      <w:r w:rsidRPr="00710839">
        <w:tab/>
        <w:t xml:space="preserve">Trgovački sud u Pazinu, po stečajnom sucu Adrijani Labinjan Skok, </w:t>
      </w:r>
      <w:r>
        <w:t>u stečajnom postupku</w:t>
      </w:r>
      <w:r w:rsidRPr="00710839">
        <w:t xml:space="preserve"> nad </w:t>
      </w:r>
      <w:r w:rsidRPr="00762358">
        <w:t>dužnikom PELAGIUS d.o.o., Savudrija, Alberi 300, OIB: 53302761184</w:t>
      </w:r>
      <w:r w:rsidRPr="00710839">
        <w:t xml:space="preserve">, </w:t>
      </w:r>
      <w:r>
        <w:t>dana 6. listopada 2017</w:t>
      </w:r>
      <w:r w:rsidRPr="00710839">
        <w:t>.</w:t>
      </w:r>
      <w:r>
        <w:t xml:space="preserve"> donio je sljedeći</w:t>
      </w:r>
    </w:p>
    <w:p w:rsidRDefault="00D50872" w:rsidP="00D50872" w:rsidR="00D50872">
      <w:pPr>
        <w:jc w:val="both"/>
      </w:pPr>
    </w:p>
    <w:p w:rsidRDefault="00D50872" w:rsidP="00D50872" w:rsidR="00D50872" w:rsidRPr="00CA74D1">
      <w:pPr>
        <w:jc w:val="both"/>
      </w:pPr>
    </w:p>
    <w:p w:rsidRDefault="00D50872" w:rsidP="00D50872" w:rsidR="00D50872">
      <w:pPr>
        <w:ind w:firstLine="708" w:left="2832"/>
      </w:pPr>
      <w:r w:rsidRPr="00CA74D1">
        <w:t xml:space="preserve">   </w:t>
      </w:r>
      <w:r>
        <w:t>Z A K LJ U Č A K</w:t>
      </w:r>
    </w:p>
    <w:p w:rsidRDefault="00D50872" w:rsidP="00D50872" w:rsidR="00D50872">
      <w:pPr>
        <w:ind w:firstLine="708" w:left="2832"/>
      </w:pPr>
    </w:p>
    <w:p w:rsidRDefault="00D50872" w:rsidP="00D50872" w:rsidR="00D50872" w:rsidRPr="00CA74D1">
      <w:pPr>
        <w:tabs>
          <w:tab w:pos="1080" w:val="left"/>
        </w:tabs>
        <w:jc w:val="both"/>
      </w:pPr>
    </w:p>
    <w:p w:rsidRDefault="00D50872" w:rsidP="00D50872" w:rsidR="00D50872">
      <w:pPr>
        <w:tabs>
          <w:tab w:pos="0" w:val="left"/>
        </w:tabs>
        <w:jc w:val="both"/>
      </w:pPr>
      <w:r>
        <w:tab/>
      </w:r>
      <w:r w:rsidR="004622CE">
        <w:t>Na prijedlog</w:t>
      </w:r>
      <w:r>
        <w:t xml:space="preserve"> stečajnog upravitelja </w:t>
      </w:r>
      <w:r w:rsidR="004622CE">
        <w:t xml:space="preserve">ODGAĐA </w:t>
      </w:r>
      <w:r>
        <w:t>se ročište</w:t>
      </w:r>
      <w:r w:rsidR="004622CE">
        <w:t xml:space="preserve"> radi utvrđivanja pretpostavki za otvaranje stečajnog postupka nad dužnikom </w:t>
      </w:r>
      <w:r w:rsidR="004622CE" w:rsidRPr="00762358">
        <w:t>PELAGIUS d.o.o., Savudrija, Alberi 300, OIB: 53302761184</w:t>
      </w:r>
      <w:r w:rsidR="004622CE">
        <w:t>,</w:t>
      </w:r>
      <w:r>
        <w:t xml:space="preserve"> </w:t>
      </w:r>
      <w:r w:rsidRPr="00D40A31">
        <w:t xml:space="preserve">koje je u ovom predmetu </w:t>
      </w:r>
      <w:r w:rsidRPr="00D7116F">
        <w:t xml:space="preserve">zakazano za dan </w:t>
      </w:r>
      <w:r w:rsidR="004622CE">
        <w:t>6. studenog</w:t>
      </w:r>
      <w:r>
        <w:t xml:space="preserve"> 2017., </w:t>
      </w:r>
      <w:r w:rsidR="004622CE">
        <w:t xml:space="preserve">a novo </w:t>
      </w:r>
      <w:r>
        <w:t>se</w:t>
      </w:r>
      <w:r w:rsidR="004622CE">
        <w:t xml:space="preserve"> određuje za</w:t>
      </w:r>
      <w:r>
        <w:t>:</w:t>
      </w:r>
    </w:p>
    <w:p w:rsidRDefault="00D50872" w:rsidP="00D50872" w:rsidR="00D50872">
      <w:pPr>
        <w:tabs>
          <w:tab w:pos="0" w:val="left"/>
        </w:tabs>
        <w:jc w:val="both"/>
      </w:pPr>
    </w:p>
    <w:p w:rsidRDefault="00D50872" w:rsidP="00D50872" w:rsidR="00D50872" w:rsidRPr="008B2467">
      <w:pPr>
        <w:jc w:val="center"/>
      </w:pPr>
    </w:p>
    <w:p w:rsidRDefault="004622CE" w:rsidP="00D50872" w:rsidR="00D50872" w:rsidRPr="00851C81">
      <w:pPr>
        <w:jc w:val="center"/>
      </w:pPr>
      <w:r>
        <w:t xml:space="preserve">8. studenog </w:t>
      </w:r>
      <w:r w:rsidR="00D50872" w:rsidRPr="00851C81">
        <w:t>2017</w:t>
      </w:r>
      <w:r w:rsidR="00D50872">
        <w:t xml:space="preserve">. u </w:t>
      </w:r>
      <w:r>
        <w:t>10</w:t>
      </w:r>
      <w:r w:rsidR="00D50872" w:rsidRPr="00851C81">
        <w:t>:</w:t>
      </w:r>
      <w:r>
        <w:t>15</w:t>
      </w:r>
      <w:r w:rsidR="00D50872" w:rsidRPr="00851C81">
        <w:t xml:space="preserve"> sati,</w:t>
      </w:r>
    </w:p>
    <w:p w:rsidRDefault="00D50872" w:rsidP="00D50872" w:rsidR="00D50872" w:rsidRPr="00851C81">
      <w:pPr>
        <w:jc w:val="center"/>
      </w:pPr>
      <w:r w:rsidRPr="00851C81">
        <w:t>sudnica broj 5,</w:t>
      </w:r>
    </w:p>
    <w:p w:rsidRDefault="00D50872" w:rsidP="00D50872" w:rsidR="00D50872" w:rsidRPr="00851C81">
      <w:pPr>
        <w:jc w:val="center"/>
      </w:pPr>
      <w:r w:rsidRPr="00851C81">
        <w:t xml:space="preserve">u Trgovačkom sudu u Pazinu, Dršćevka 1. </w:t>
      </w:r>
    </w:p>
    <w:p w:rsidRDefault="00D50872" w:rsidP="00D50872" w:rsidR="00D50872" w:rsidRPr="00851C81"/>
    <w:p w:rsidRDefault="00D50872" w:rsidP="00D50872" w:rsidR="00D50872">
      <w:pPr>
        <w:tabs>
          <w:tab w:pos="1080" w:val="left"/>
        </w:tabs>
      </w:pPr>
    </w:p>
    <w:p w:rsidRDefault="00D50872" w:rsidP="00D50872" w:rsidR="00D50872" w:rsidRPr="007F243D">
      <w:pPr>
        <w:tabs>
          <w:tab w:pos="1080" w:val="left"/>
        </w:tabs>
      </w:pPr>
    </w:p>
    <w:p w:rsidRDefault="00D50872" w:rsidP="00D50872" w:rsidR="00D50872" w:rsidRPr="007F243D">
      <w:pPr>
        <w:tabs>
          <w:tab w:pos="1080" w:val="left"/>
        </w:tabs>
        <w:jc w:val="center"/>
      </w:pPr>
      <w:r w:rsidRPr="007F243D">
        <w:t xml:space="preserve">U Pazinu dana </w:t>
      </w:r>
      <w:r w:rsidR="00F52B58">
        <w:t>6. listopada</w:t>
      </w:r>
      <w:r>
        <w:t xml:space="preserve"> 2017.</w:t>
      </w:r>
    </w:p>
    <w:p w:rsidRDefault="00D50872" w:rsidP="00D50872" w:rsidR="00D50872" w:rsidRPr="007F243D"/>
    <w:p w:rsidRDefault="00D50872" w:rsidP="00D50872" w:rsidR="00D50872" w:rsidRPr="007F243D"/>
    <w:p w:rsidRDefault="00D50872" w:rsidP="00D50872" w:rsidR="00D50872" w:rsidRPr="007F243D">
      <w:pPr>
        <w:ind w:firstLine="708"/>
        <w:jc w:val="center"/>
      </w:pPr>
      <w:r w:rsidRPr="007F243D">
        <w:tab/>
      </w:r>
      <w:r w:rsidRPr="007F243D">
        <w:tab/>
      </w:r>
      <w:r w:rsidRPr="007F243D">
        <w:tab/>
      </w:r>
      <w:r w:rsidRPr="007F243D">
        <w:tab/>
      </w:r>
      <w:r w:rsidRPr="007F243D">
        <w:tab/>
        <w:t xml:space="preserve">               Sudac</w:t>
      </w:r>
    </w:p>
    <w:p w:rsidRDefault="00D50872" w:rsidP="00D50872" w:rsidR="00D50872" w:rsidRPr="007F243D">
      <w:pPr>
        <w:ind w:firstLine="708"/>
        <w:jc w:val="center"/>
      </w:pPr>
      <w:r w:rsidRPr="007F243D">
        <w:tab/>
      </w:r>
      <w:r w:rsidRPr="007F243D">
        <w:tab/>
      </w:r>
      <w:r w:rsidRPr="007F243D">
        <w:tab/>
        <w:t xml:space="preserve">                                        </w:t>
      </w:r>
      <w:r>
        <w:t>Adrijana Labinjan Skok, v.r.</w:t>
      </w:r>
    </w:p>
    <w:p w:rsidRDefault="00D50872" w:rsidP="00D50872" w:rsidR="00D50872" w:rsidRPr="007F243D">
      <w:pPr>
        <w:ind w:firstLine="708"/>
        <w:jc w:val="center"/>
      </w:pPr>
    </w:p>
    <w:p w:rsidRDefault="00D50872" w:rsidP="00D50872" w:rsidR="00D50872" w:rsidRPr="007F243D">
      <w:pPr>
        <w:ind w:firstLine="708"/>
        <w:jc w:val="center"/>
      </w:pPr>
    </w:p>
    <w:p w:rsidRDefault="00D50872" w:rsidP="00D50872" w:rsidR="00D50872" w:rsidRPr="007F243D"/>
    <w:p w:rsidRDefault="00D50872" w:rsidP="00D50872" w:rsidR="00D50872" w:rsidRPr="00AE308F">
      <w:r w:rsidRPr="00AE308F">
        <w:t>UPUTA O PRAVNOM LIJEKU</w:t>
      </w:r>
    </w:p>
    <w:p w:rsidRDefault="00D50872" w:rsidP="00D50872" w:rsidR="00D50872" w:rsidRPr="00AE308F">
      <w:pPr>
        <w:jc w:val="both"/>
      </w:pPr>
      <w:r>
        <w:t>Protiv zaključka nije dopušten pravni lijek</w:t>
      </w:r>
      <w:r w:rsidRPr="00AE308F">
        <w:t xml:space="preserve">. (čl. </w:t>
      </w:r>
      <w:r>
        <w:t>19</w:t>
      </w:r>
      <w:r w:rsidRPr="00AE308F">
        <w:t xml:space="preserve">. </w:t>
      </w:r>
      <w:r>
        <w:t>st.</w:t>
      </w:r>
      <w:r w:rsidRPr="00AE308F">
        <w:t xml:space="preserve"> </w:t>
      </w:r>
      <w:r>
        <w:t>7.</w:t>
      </w:r>
      <w:r w:rsidRPr="00AE308F">
        <w:t xml:space="preserve"> </w:t>
      </w:r>
      <w:r>
        <w:t>Stečajnog zakona, NN 71/15</w:t>
      </w:r>
      <w:r w:rsidRPr="00AE308F">
        <w:t>).</w:t>
      </w:r>
    </w:p>
    <w:p w:rsidRDefault="00D50872" w:rsidP="00D50872" w:rsidR="00D50872" w:rsidRPr="00AE308F">
      <w:pPr>
        <w:jc w:val="both"/>
      </w:pPr>
    </w:p>
    <w:p w:rsidRDefault="00D50872" w:rsidP="00D50872" w:rsidR="00D50872" w:rsidRPr="00AE308F">
      <w:pPr>
        <w:jc w:val="both"/>
      </w:pPr>
      <w:r w:rsidRPr="00AE308F">
        <w:t>DNA:</w:t>
      </w:r>
    </w:p>
    <w:p w:rsidRDefault="007717DA" w:rsidP="007717DA" w:rsidR="007717DA" w:rsidRPr="00EE2DB4">
      <w:pPr>
        <w:jc w:val="both"/>
      </w:pPr>
      <w:r w:rsidRPr="00EE2DB4">
        <w:t xml:space="preserve">- Ljubica Marfan, Umag, Ulica V. C. Emina 15  </w:t>
      </w:r>
    </w:p>
    <w:p w:rsidRDefault="007717DA" w:rsidP="007717DA" w:rsidR="007717DA" w:rsidRPr="00EE2DB4">
      <w:pPr>
        <w:jc w:val="both"/>
      </w:pPr>
      <w:r w:rsidRPr="00EE2DB4">
        <w:t>- privremeni stečajni upravitelj Jasmina L</w:t>
      </w:r>
      <w:r>
        <w:t>ichtenberg, Pula</w:t>
      </w:r>
      <w:r w:rsidRPr="00EE2DB4">
        <w:t>, Ravenska 8</w:t>
      </w:r>
    </w:p>
    <w:p w:rsidRDefault="007717DA" w:rsidP="007717DA" w:rsidR="007717DA" w:rsidRPr="00EE2DB4">
      <w:pPr>
        <w:jc w:val="both"/>
      </w:pPr>
      <w:r w:rsidRPr="00EE2DB4">
        <w:t xml:space="preserve">- FINA, Regionalni centar Rijeka, Rijeka, F. Kurelca 8 </w:t>
      </w:r>
    </w:p>
    <w:p w:rsidRDefault="007717DA" w:rsidP="007717DA" w:rsidR="007717DA" w:rsidRPr="00EE2DB4">
      <w:pPr>
        <w:jc w:val="both"/>
      </w:pPr>
      <w:r w:rsidRPr="00EE2DB4">
        <w:t xml:space="preserve">- ŽDO Pula, Pula, Rovinjska ul. 2 </w:t>
      </w:r>
    </w:p>
    <w:p w:rsidRDefault="007717DA" w:rsidP="007717DA" w:rsidR="007717DA" w:rsidRPr="00EE2DB4">
      <w:pPr>
        <w:jc w:val="both"/>
      </w:pPr>
      <w:r w:rsidRPr="00EE2DB4">
        <w:t>- Zagrebačka banka d.d., Zagreb, Trg bana Josipa Jelačića 10</w:t>
      </w:r>
    </w:p>
    <w:p w:rsidRDefault="007717DA" w:rsidP="007717DA" w:rsidR="007717DA" w:rsidRPr="00EE2DB4">
      <w:pPr>
        <w:jc w:val="both"/>
      </w:pPr>
      <w:r w:rsidRPr="00EE2DB4">
        <w:t xml:space="preserve">- Porezna uprava – Područni ured Istra, Primorje, Lika, Pazin, M. B. Rašana 2/4, p.p. 60  </w:t>
      </w:r>
    </w:p>
    <w:p w:rsidRDefault="007717DA" w:rsidP="007717DA" w:rsidR="007717DA" w:rsidRPr="00EE2DB4">
      <w:pPr>
        <w:jc w:val="both"/>
      </w:pPr>
      <w:r w:rsidRPr="00EE2DB4">
        <w:t>- e-oglasna ploča 8 dana</w:t>
      </w:r>
    </w:p>
    <w:p w:rsidRDefault="00FC34A8" w:rsidR="00500701"/>
    <w:sectPr w:rsidR="0050070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0872"/>
    <w:rsid w:val="004622CE"/>
    <w:rsid w:val="00554328"/>
    <w:rsid w:val="007717DA"/>
    <w:rsid w:val="00985388"/>
    <w:rsid w:val="00D50872"/>
    <w:rsid w:val="00F52B58"/>
    <w:rsid w:val="00FC3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5087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5087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0872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C34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34A8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34A8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34A8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34A8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5087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5087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0872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C34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34A8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34A8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34A8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34A8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listopada 2017.</izvorni_sadrzaj>
    <derivirana_varijabla naziv="DomainObject.DatumDonosenjaOdluke_1">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514</izvorni_sadrzaj>
    <derivirana_varijabla naziv="DomainObject.Predmet.Broj_1">514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rujna 2017.</izvorni_sadrzaj>
    <derivirana_varijabla naziv="DomainObject.Predmet.DatumOsnivanja_1">13.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St-514/2017</izvorni_sadrzaj>
    <derivirana_varijabla naziv="DomainObject.Predmet.OznakaBroj_1">St-514/2017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PELAGIUS d.o.o. SAVUDRIJA</izvorni_sadrzaj>
    <derivirana_varijabla naziv="DomainObject.Predmet.ProtustrankaFormated_1">  PELAGIUS d.o.o. SAVUDRIJA</derivirana_varijabla>
  </DomainObject.Predmet.ProtustrankaFormated>
  <DomainObject.Predmet.ProtustrankaFormatedOIB>
    <izvorni_sadrzaj>  PELAGIUS d.o.o. SAVUDRIJA, OIB 53302761184</izvorni_sadrzaj>
    <derivirana_varijabla naziv="DomainObject.Predmet.ProtustrankaFormatedOIB_1">  PELAGIUS d.o.o. SAVUDRIJA, OIB 53302761184</derivirana_varijabla>
  </DomainObject.Predmet.ProtustrankaFormatedOIB>
  <DomainObject.Predmet.ProtustrankaFormatedWithAdress>
    <izvorni_sadrzaj> PELAGIUS d.o.o. SAVUDRIJA, Alberi 300, 52475 Savudrija</izvorni_sadrzaj>
    <derivirana_varijabla naziv="DomainObject.Predmet.ProtustrankaFormatedWithAdress_1"> PELAGIUS d.o.o. SAVUDRIJA, Alberi 300, 52475 Savudrija</derivirana_varijabla>
  </DomainObject.Predmet.ProtustrankaFormatedWithAdress>
  <DomainObject.Predmet.ProtustrankaFormatedWithAdressOIB>
    <izvorni_sadrzaj> PELAGIUS d.o.o. SAVUDRIJA, OIB 53302761184, Alberi 300, 52475 Savudrija</izvorni_sadrzaj>
    <derivirana_varijabla naziv="DomainObject.Predmet.ProtustrankaFormatedWithAdressOIB_1"> PELAGIUS d.o.o. SAVUDRIJA, OIB 53302761184, Alberi 300, 52475 Savudrija</derivirana_varijabla>
  </DomainObject.Predmet.ProtustrankaFormatedWithAdressOIB>
  <DomainObject.Predmet.ProtustrankaWithAdress>
    <izvorni_sadrzaj>PELAGIUS d.o.o. SAVUDRIJA Alberi 300, 52475 Savudrija</izvorni_sadrzaj>
    <derivirana_varijabla naziv="DomainObject.Predmet.ProtustrankaWithAdress_1">PELAGIUS d.o.o. SAVUDRIJA Alberi 300, 52475 Savudrija</derivirana_varijabla>
  </DomainObject.Predmet.ProtustrankaWithAdress>
  <DomainObject.Predmet.ProtustrankaWithAdressOIB>
    <izvorni_sadrzaj>PELAGIUS d.o.o. SAVUDRIJA, OIB 53302761184, Alberi 300, 52475 Savudrija</izvorni_sadrzaj>
    <derivirana_varijabla naziv="DomainObject.Predmet.ProtustrankaWithAdressOIB_1">PELAGIUS d.o.o. SAVUDRIJA, OIB 53302761184, Alberi 300, 52475 Savudrija</derivirana_varijabla>
  </DomainObject.Predmet.ProtustrankaWithAdressOIB>
  <DomainObject.Predmet.ProtustrankaNazivFormated>
    <izvorni_sadrzaj>PELAGIUS d.o.o. SAVUDRIJA</izvorni_sadrzaj>
    <derivirana_varijabla naziv="DomainObject.Predmet.ProtustrankaNazivFormated_1">PELAGIUS d.o.o. SAVUDRIJA</derivirana_varijabla>
  </DomainObject.Predmet.ProtustrankaNazivFormated>
  <DomainObject.Predmet.ProtustrankaNazivFormatedOIB>
    <izvorni_sadrzaj>PELAGIUS d.o.o. SAVUDRIJA, OIB 53302761184</izvorni_sadrzaj>
    <derivirana_varijabla naziv="DomainObject.Predmet.ProtustrankaNazivFormatedOIB_1">PELAGIUS d.o.o. SAVUDRIJA, OIB 53302761184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PELAGIUS d.o.o. SAVUDRIJA</izvorni_sadrzaj>
    <derivirana_varijabla naziv="DomainObject.Predmet.StrankaFormated_1">  PELAGIUS d.o.o. SAVUDRIJA</derivirana_varijabla>
  </DomainObject.Predmet.StrankaFormated>
  <DomainObject.Predmet.StrankaFormatedOIB>
    <izvorni_sadrzaj>  PELAGIUS d.o.o. SAVUDRIJA, OIB 53302761184</izvorni_sadrzaj>
    <derivirana_varijabla naziv="DomainObject.Predmet.StrankaFormatedOIB_1">  PELAGIUS d.o.o. SAVUDRIJA, OIB 53302761184</derivirana_varijabla>
  </DomainObject.Predmet.StrankaFormatedOIB>
  <DomainObject.Predmet.StrankaFormatedWithAdress>
    <izvorni_sadrzaj> PELAGIUS d.o.o. SAVUDRIJA, Alberi 300, 52475 Savudrija</izvorni_sadrzaj>
    <derivirana_varijabla naziv="DomainObject.Predmet.StrankaFormatedWithAdress_1"> PELAGIUS d.o.o. SAVUDRIJA, Alberi 300, 52475 Savudrija</derivirana_varijabla>
  </DomainObject.Predmet.StrankaFormatedWithAdress>
  <DomainObject.Predmet.StrankaFormatedWithAdressOIB>
    <izvorni_sadrzaj> PELAGIUS d.o.o. SAVUDRIJA, OIB 53302761184, Alberi 300, 52475 Savudrija</izvorni_sadrzaj>
    <derivirana_varijabla naziv="DomainObject.Predmet.StrankaFormatedWithAdressOIB_1"> PELAGIUS d.o.o. SAVUDRIJA, OIB 53302761184, Alberi 300, 52475 Savudrija</derivirana_varijabla>
  </DomainObject.Predmet.StrankaFormatedWithAdressOIB>
  <DomainObject.Predmet.StrankaWithAdress>
    <izvorni_sadrzaj>PELAGIUS d.o.o. SAVUDRIJA Alberi 300,52475 Savudrija</izvorni_sadrzaj>
    <derivirana_varijabla naziv="DomainObject.Predmet.StrankaWithAdress_1">PELAGIUS d.o.o. SAVUDRIJA Alberi 300,52475 Savudrija</derivirana_varijabla>
  </DomainObject.Predmet.StrankaWithAdress>
  <DomainObject.Predmet.StrankaWithAdressOIB>
    <izvorni_sadrzaj>PELAGIUS d.o.o. SAVUDRIJA, OIB 53302761184, Alberi 300,52475 Savudrija</izvorni_sadrzaj>
    <derivirana_varijabla naziv="DomainObject.Predmet.StrankaWithAdressOIB_1">PELAGIUS d.o.o. SAVUDRIJA, OIB 53302761184, Alberi 300,52475 Savudrija</derivirana_varijabla>
  </DomainObject.Predmet.StrankaWithAdressOIB>
  <DomainObject.Predmet.StrankaNazivFormated>
    <izvorni_sadrzaj>PELAGIUS d.o.o. SAVUDRIJA</izvorni_sadrzaj>
    <derivirana_varijabla naziv="DomainObject.Predmet.StrankaNazivFormated_1">PELAGIUS d.o.o. SAVUDRIJA</derivirana_varijabla>
  </DomainObject.Predmet.StrankaNazivFormated>
  <DomainObject.Predmet.StrankaNazivFormatedOIB>
    <izvorni_sadrzaj>PELAGIUS d.o.o. SAVUDRIJA, OIB 53302761184</izvorni_sadrzaj>
    <derivirana_varijabla naziv="DomainObject.Predmet.StrankaNazivFormatedOIB_1">PELAGIUS d.o.o. SAVUDRIJA, OIB 53302761184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PELAGIUS d.o.o. SAVUDRIJA</item>
    </izvorni_sadrzaj>
    <derivirana_varijabla naziv="DomainObject.Predmet.StrankaListFormated_1">
      <item>PELAGIUS d.o.o. SAVUDRIJA</item>
    </derivirana_varijabla>
  </DomainObject.Predmet.StrankaListFormated>
  <DomainObject.Predmet.StrankaListFormatedOIB>
    <izvorni_sadrzaj>
      <item>PELAGIUS d.o.o. SAVUDRIJA, OIB 53302761184</item>
    </izvorni_sadrzaj>
    <derivirana_varijabla naziv="DomainObject.Predmet.StrankaListFormatedOIB_1">
      <item>PELAGIUS d.o.o. SAVUDRIJA, OIB 53302761184</item>
    </derivirana_varijabla>
  </DomainObject.Predmet.StrankaListFormatedOIB>
  <DomainObject.Predmet.StrankaListFormatedWithAdress>
    <izvorni_sadrzaj>
      <item>PELAGIUS d.o.o. SAVUDRIJA, Alberi 300, 52475 Savudrija</item>
    </izvorni_sadrzaj>
    <derivirana_varijabla naziv="DomainObject.Predmet.StrankaListFormatedWithAdress_1">
      <item>PELAGIUS d.o.o. SAVUDRIJA, Alberi 300, 52475 Savudrija</item>
    </derivirana_varijabla>
  </DomainObject.Predmet.StrankaListFormatedWithAdress>
  <DomainObject.Predmet.StrankaListFormatedWithAdressOIB>
    <izvorni_sadrzaj>
      <item>PELAGIUS d.o.o. SAVUDRIJA, OIB 53302761184, Alberi 300, 52475 Savudrija</item>
    </izvorni_sadrzaj>
    <derivirana_varijabla naziv="DomainObject.Predmet.StrankaListFormatedWithAdressOIB_1">
      <item>PELAGIUS d.o.o. SAVUDRIJA, OIB 53302761184, Alberi 300, 52475 Savudrija</item>
    </derivirana_varijabla>
  </DomainObject.Predmet.StrankaListFormatedWithAdressOIB>
  <DomainObject.Predmet.StrankaListNazivFormated>
    <izvorni_sadrzaj>
      <item>PELAGIUS d.o.o. SAVUDRIJA</item>
    </izvorni_sadrzaj>
    <derivirana_varijabla naziv="DomainObject.Predmet.StrankaListNazivFormated_1">
      <item>PELAGIUS d.o.o. SAVUDRIJA</item>
    </derivirana_varijabla>
  </DomainObject.Predmet.StrankaListNazivFormated>
  <DomainObject.Predmet.StrankaListNazivFormatedOIB>
    <izvorni_sadrzaj>
      <item>PELAGIUS d.o.o. SAVUDRIJA, OIB 53302761184</item>
    </izvorni_sadrzaj>
    <derivirana_varijabla naziv="DomainObject.Predmet.StrankaListNazivFormatedOIB_1">
      <item>PELAGIUS d.o.o. SAVUDRIJA, OIB 53302761184</item>
    </derivirana_varijabla>
  </DomainObject.Predmet.StrankaListNazivFormatedOIB>
  <DomainObject.Predmet.ProtuStrankaListFormated>
    <izvorni_sadrzaj>
      <item>PELAGIUS d.o.o. SAVUDRIJA</item>
    </izvorni_sadrzaj>
    <derivirana_varijabla naziv="DomainObject.Predmet.ProtuStrankaListFormated_1">
      <item>PELAGIUS d.o.o. SAVUDRIJA</item>
    </derivirana_varijabla>
  </DomainObject.Predmet.ProtuStrankaListFormated>
  <DomainObject.Predmet.ProtuStrankaListFormatedOIB>
    <izvorni_sadrzaj>
      <item>PELAGIUS d.o.o. SAVUDRIJA, OIB 53302761184</item>
    </izvorni_sadrzaj>
    <derivirana_varijabla naziv="DomainObject.Predmet.ProtuStrankaListFormatedOIB_1">
      <item>PELAGIUS d.o.o. SAVUDRIJA, OIB 53302761184</item>
    </derivirana_varijabla>
  </DomainObject.Predmet.ProtuStrankaListFormatedOIB>
  <DomainObject.Predmet.ProtuStrankaListFormatedWithAdress>
    <izvorni_sadrzaj>
      <item>PELAGIUS d.o.o. SAVUDRIJA, Alberi 300, 52475 Savudrija</item>
    </izvorni_sadrzaj>
    <derivirana_varijabla naziv="DomainObject.Predmet.ProtuStrankaListFormatedWithAdress_1">
      <item>PELAGIUS d.o.o. SAVUDRIJA, Alberi 300, 52475 Savudrija</item>
    </derivirana_varijabla>
  </DomainObject.Predmet.ProtuStrankaListFormatedWithAdress>
  <DomainObject.Predmet.ProtuStrankaListFormatedWithAdressOIB>
    <izvorni_sadrzaj>
      <item>PELAGIUS d.o.o. SAVUDRIJA, OIB 53302761184, Alberi 300, 52475 Savudrija</item>
    </izvorni_sadrzaj>
    <derivirana_varijabla naziv="DomainObject.Predmet.ProtuStrankaListFormatedWithAdressOIB_1">
      <item>PELAGIUS d.o.o. SAVUDRIJA, OIB 53302761184, Alberi 300, 52475 Savudrija</item>
    </derivirana_varijabla>
  </DomainObject.Predmet.ProtuStrankaListFormatedWithAdressOIB>
  <DomainObject.Predmet.ProtuStrankaListNazivFormated>
    <izvorni_sadrzaj>
      <item>PELAGIUS d.o.o. SAVUDRIJA</item>
    </izvorni_sadrzaj>
    <derivirana_varijabla naziv="DomainObject.Predmet.ProtuStrankaListNazivFormated_1">
      <item>PELAGIUS d.o.o. SAVUDRIJA</item>
    </derivirana_varijabla>
  </DomainObject.Predmet.ProtuStrankaListNazivFormated>
  <DomainObject.Predmet.ProtuStrankaListNazivFormatedOIB>
    <izvorni_sadrzaj>
      <item>PELAGIUS d.o.o. SAVUDRIJA, OIB 53302761184</item>
    </izvorni_sadrzaj>
    <derivirana_varijabla naziv="DomainObject.Predmet.ProtuStrankaListNazivFormatedOIB_1">
      <item>PELAGIUS d.o.o. SAVUDRIJA, OIB 53302761184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2017.</izvorni_sadrzaj>
    <derivirana_varijabla naziv="DomainObject.Datum_1">6.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PELAGIUS d.o.o. SAVUDRIJA</izvorni_sadrzaj>
    <derivirana_varijabla naziv="DomainObject.Predmet.StrankaIDrugi_1">PELAGIUS d.o.o. SAVUDRIJA</derivirana_varijabla>
  </DomainObject.Predmet.StrankaIDrugi>
  <DomainObject.Predmet.ProtustrankaIDrugi>
    <izvorni_sadrzaj>PELAGIUS d.o.o. SAVUDRIJA</izvorni_sadrzaj>
    <derivirana_varijabla naziv="DomainObject.Predmet.ProtustrankaIDrugi_1">PELAGIUS d.o.o. SAVUDRIJA</derivirana_varijabla>
  </DomainObject.Predmet.ProtustrankaIDrugi>
  <DomainObject.Predmet.StrankaIDrugiAdressOIB>
    <izvorni_sadrzaj>PELAGIUS d.o.o. SAVUDRIJA, OIB 53302761184, Alberi 300, 52475 Savudrija</izvorni_sadrzaj>
    <derivirana_varijabla naziv="DomainObject.Predmet.StrankaIDrugiAdressOIB_1">PELAGIUS d.o.o. SAVUDRIJA, OIB 53302761184, Alberi 300, 52475 Savudrija</derivirana_varijabla>
  </DomainObject.Predmet.StrankaIDrugiAdressOIB>
  <DomainObject.Predmet.ProtustrankaIDrugiAdressOIB>
    <izvorni_sadrzaj>PELAGIUS d.o.o. SAVUDRIJA, OIB 53302761184, Alberi 300, 52475 Savudrija</izvorni_sadrzaj>
    <derivirana_varijabla naziv="DomainObject.Predmet.ProtustrankaIDrugiAdressOIB_1">PELAGIUS d.o.o. SAVUDRIJA, OIB 53302761184, Alberi 300, 52475 Savudrija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PELAGIUS d.o.o. SAVUDRIJA</item>
      <item>PELAGIUS d.o.o. SAVUDRIJA</item>
    </izvorni_sadrzaj>
    <derivirana_varijabla naziv="DomainObject.Predmet.SudioniciListNaziv_1">
      <item>PELAGIUS d.o.o. SAVUDRIJA</item>
      <item>PELAGIUS d.o.o. SAVUDRIJA</item>
    </derivirana_varijabla>
  </DomainObject.Predmet.SudioniciListNaziv>
  <DomainObject.Predmet.SudioniciListAdressOIB>
    <izvorni_sadrzaj>
      <item>PELAGIUS d.o.o. SAVUDRIJA, OIB 53302761184, Alberi 300,52475 Savudrija</item>
      <item>PELAGIUS d.o.o. SAVUDRIJA, OIB 53302761184, Alberi 300,52475 Savudrija</item>
    </izvorni_sadrzaj>
    <derivirana_varijabla naziv="DomainObject.Predmet.SudioniciListAdressOIB_1">
      <item>PELAGIUS d.o.o. SAVUDRIJA, OIB 53302761184, Alberi 300,52475 Savudrija</item>
      <item>PELAGIUS d.o.o. SAVUDRIJA, OIB 53302761184, Alberi 300,52475 Savudrija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53302761184</item>
      <item>, OIB 53302761184</item>
    </izvorni_sadrzaj>
    <derivirana_varijabla naziv="DomainObject.Predmet.SudioniciListNazivOIB_1">
      <item>, OIB 53302761184</item>
      <item>, OIB 53302761184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Jasmina Lichtenberg, OIB 26338581935, Ravenska 8 Pula</item>
    </izvorni_sadrzaj>
    <derivirana_varijabla naziv="DomainObject.Predmet.StecajniUpraviteljiListAddressOIB_1">
      <item>Jasmina Lichtenberg, OIB 26338581935, Ravenska 8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199</properties:Words>
  <properties:Characters>1029</properties:Characters>
  <properties:Lines>46</properties:Lines>
  <properties:Paragraphs>22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2017-10-06T10:39:00Z</dcterms:created>
  <dc:creator>Jasmina Matika</dc:creator>
  <cp:lastModifiedBy>Jasmina Matika</cp:lastModifiedBy>
  <dcterms:modified xmlns:xsi="http://www.w3.org/2001/XMLSchema-instance" xsi:type="dcterms:W3CDTF">2017-10-06T11:04:00Z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