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b4c6" w14:paraId="66cb4c6" w:rsidRDefault="00886E86" w:rsidP="00886E86" w:rsidR="00886E86" w:rsidRPr="000006AB">
      <w:pPr>
        <w15:collapsed w:val="false"/>
      </w:pPr>
      <w:bookmarkStart w:name="_GoBack" w:id="0"/>
      <w:bookmarkEnd w:id="0"/>
      <w:r>
        <w:rPr>
          <w:bCs/>
        </w:rPr>
        <w:t xml:space="preserve">              </w:t>
      </w:r>
      <w:r w:rsidRPr="000006AB">
        <w:rPr>
          <w:bCs/>
        </w:rPr>
        <w:t xml:space="preserve">   </w:t>
      </w:r>
      <w:r w:rsidRPr="000006AB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E86" w:rsidP="00886E86" w:rsidR="00886E86" w:rsidRPr="000006AB">
      <w:r w:rsidRPr="000006AB">
        <w:t xml:space="preserve">    REPUBLIKA HRVATSKA</w:t>
      </w:r>
    </w:p>
    <w:p w:rsidRDefault="00886E86" w:rsidP="00886E86" w:rsidR="00886E86" w:rsidRPr="000006AB">
      <w:r w:rsidRPr="000006AB">
        <w:t xml:space="preserve"> TRGOVAČKI SUD U PAZINU</w:t>
      </w:r>
    </w:p>
    <w:p w:rsidRDefault="00886E86" w:rsidP="00886E86" w:rsidR="00886E86" w:rsidRPr="000006AB">
      <w:r w:rsidRPr="000006AB">
        <w:t xml:space="preserve">     52000 PAZIN, Dršćevka 1</w:t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</w:t>
      </w:r>
      <w:r>
        <w:t xml:space="preserve">             Posl.br.: 2 St-193</w:t>
      </w:r>
      <w:r w:rsidRPr="000006AB">
        <w:t>/15-</w:t>
      </w:r>
      <w:r>
        <w:t>22</w:t>
      </w:r>
    </w:p>
    <w:p w:rsidRDefault="00886E86" w:rsidP="00886E86" w:rsidR="00886E86" w:rsidRPr="000006AB">
      <w:pPr>
        <w:rPr>
          <w:sz w:val="20"/>
          <w:szCs w:val="20"/>
        </w:rPr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</w:t>
      </w:r>
    </w:p>
    <w:p w:rsidRDefault="00886E86" w:rsidP="00886E86" w:rsidR="00886E86" w:rsidRPr="000006AB">
      <w:pPr>
        <w:jc w:val="right"/>
      </w:pPr>
    </w:p>
    <w:p w:rsidRDefault="00886E86" w:rsidP="00886E86" w:rsidR="00886E86" w:rsidRPr="000006AB">
      <w:pPr>
        <w:jc w:val="center"/>
      </w:pPr>
      <w:r w:rsidRPr="000006AB">
        <w:t>R E P U B L I K A  H R V A T S K A</w:t>
      </w:r>
    </w:p>
    <w:p w:rsidRDefault="00886E86" w:rsidP="00886E86" w:rsidR="00886E86" w:rsidRPr="000006AB"/>
    <w:p w:rsidRDefault="00886E86" w:rsidP="00886E86" w:rsidR="00886E86" w:rsidRPr="000006AB">
      <w:pPr>
        <w:jc w:val="center"/>
      </w:pPr>
      <w:r w:rsidRPr="000006AB">
        <w:t>R J E Š E NJ E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both"/>
      </w:pPr>
      <w:r w:rsidRPr="000006AB">
        <w:tab/>
        <w:t>Trgovački sud u Pazinu, po stečajnom sucu Adrijani Labinjan Skok, nakon</w:t>
      </w:r>
      <w:r w:rsidR="005A1F86">
        <w:t xml:space="preserve"> provedenog prethodnog</w:t>
      </w:r>
      <w:r w:rsidRPr="000006AB">
        <w:t xml:space="preserve"> postupka, nad dužnikom </w:t>
      </w:r>
      <w:r w:rsidR="005A1F86" w:rsidRPr="003B3DF9">
        <w:t>BUP d.o.o.</w:t>
      </w:r>
      <w:r w:rsidR="005A1F86">
        <w:t xml:space="preserve"> u stečaju</w:t>
      </w:r>
      <w:r w:rsidR="005A1F86" w:rsidRPr="003B3DF9">
        <w:t>, Buzet, Sveti Ivan 6, OIB: 52397973635</w:t>
      </w:r>
      <w:r w:rsidRPr="000006AB">
        <w:t xml:space="preserve">, dana </w:t>
      </w:r>
      <w:r w:rsidR="005A1F86">
        <w:t>5. travnja</w:t>
      </w:r>
      <w:r w:rsidRPr="000006AB">
        <w:t xml:space="preserve"> 2016., 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center"/>
        <w:rPr>
          <w:bCs/>
        </w:rPr>
      </w:pPr>
      <w:r w:rsidRPr="000006AB">
        <w:rPr>
          <w:bCs/>
        </w:rPr>
        <w:t>r i j e š i o  je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both"/>
      </w:pPr>
      <w:r w:rsidRPr="000006AB">
        <w:tab/>
        <w:t>I.</w:t>
      </w:r>
      <w:r w:rsidRPr="000006AB">
        <w:tab/>
        <w:t xml:space="preserve">Određuje se jednokratna nagrada privremenom stečajnom upravitelju </w:t>
      </w:r>
      <w:r w:rsidR="005A1F86">
        <w:t>Zdravku Kuzmiću iz Zagreba, Horvatovac 13, OIB: 42435648261</w:t>
      </w:r>
      <w:r w:rsidRPr="000006AB">
        <w:rPr>
          <w:bCs/>
        </w:rPr>
        <w:t>,</w:t>
      </w:r>
      <w:r w:rsidRPr="000006AB">
        <w:t xml:space="preserve"> za poslove obavljene u prethodnom postupku nad dužnikom </w:t>
      </w:r>
      <w:r w:rsidR="005A1F86" w:rsidRPr="003B3DF9">
        <w:t>BUP d.o.o., Buzet, Sveti Ivan 6, OIB: 52397973635</w:t>
      </w:r>
      <w:r w:rsidRPr="000006AB">
        <w:t xml:space="preserve">, u iznosu od </w:t>
      </w:r>
      <w:r w:rsidR="005A1F86">
        <w:t>10</w:t>
      </w:r>
      <w:r w:rsidRPr="000006AB">
        <w:t>.000,00 kuna bruto.</w:t>
      </w:r>
    </w:p>
    <w:p w:rsidRDefault="00886E86" w:rsidP="00886E86" w:rsidR="00886E86" w:rsidRPr="000006AB">
      <w:pPr>
        <w:ind w:left="705"/>
        <w:jc w:val="both"/>
      </w:pPr>
    </w:p>
    <w:p w:rsidRDefault="00886E86" w:rsidP="00886E86" w:rsidR="00886E86" w:rsidRPr="000006AB">
      <w:pPr>
        <w:jc w:val="both"/>
      </w:pPr>
      <w:r w:rsidRPr="000006AB">
        <w:tab/>
        <w:t>II.</w:t>
      </w:r>
      <w:r w:rsidRPr="000006AB">
        <w:tab/>
        <w:t xml:space="preserve">Nalaže se računovodstvu Trgovačkog suda u Rijeci da izvrši isplatu iznosa iz točke I. ovog rješenja privremenom stečajnom upravitelju </w:t>
      </w:r>
      <w:r w:rsidR="0051489F">
        <w:t>Zdravku Kuzmiću iz Zagreba, Horvatovac 13, OIB: 42435648261</w:t>
      </w:r>
      <w:r w:rsidRPr="000006AB">
        <w:rPr>
          <w:bCs/>
        </w:rPr>
        <w:t>,</w:t>
      </w:r>
      <w:r w:rsidRPr="000006AB">
        <w:t xml:space="preserve"> na žiro račun broj HR</w:t>
      </w:r>
      <w:r w:rsidR="0051489F">
        <w:t>4923600003110067711 kod Zagrebačke banke,</w:t>
      </w:r>
      <w:r w:rsidRPr="000006AB">
        <w:t xml:space="preserve"> iz predujma </w:t>
      </w:r>
      <w:r w:rsidR="0051489F">
        <w:t>uplaćenog u ovom predmetu</w:t>
      </w:r>
      <w:r w:rsidR="00285709">
        <w:t xml:space="preserve"> posl.br. St-193/2015</w:t>
      </w:r>
      <w:r w:rsidRPr="000006AB">
        <w:t>.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center"/>
        <w:rPr>
          <w:bCs/>
        </w:rPr>
      </w:pPr>
      <w:r w:rsidRPr="000006AB">
        <w:rPr>
          <w:bCs/>
        </w:rPr>
        <w:t>Obrazloženje</w:t>
      </w:r>
    </w:p>
    <w:p w:rsidRDefault="00886E86" w:rsidP="00886E86" w:rsidR="00886E86" w:rsidRPr="000006AB">
      <w:pPr>
        <w:jc w:val="center"/>
      </w:pPr>
      <w:r w:rsidRPr="000006AB">
        <w:rPr>
          <w:bCs/>
        </w:rPr>
        <w:t xml:space="preserve"> </w:t>
      </w:r>
      <w:r w:rsidRPr="000006AB">
        <w:rPr>
          <w:bCs/>
        </w:rPr>
        <w:tab/>
      </w:r>
      <w:r w:rsidRPr="000006AB">
        <w:t xml:space="preserve"> </w:t>
      </w:r>
    </w:p>
    <w:p w:rsidRDefault="00886E86" w:rsidP="00886E86" w:rsidR="00886E86" w:rsidRPr="000006AB">
      <w:pPr>
        <w:ind w:firstLine="708"/>
        <w:jc w:val="both"/>
      </w:pPr>
      <w:r w:rsidRPr="000006AB">
        <w:t>Temeljem odredbe čl. 94. st. 1. do 3.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886E86" w:rsidP="00886E86" w:rsidR="00886E86" w:rsidRPr="000006AB">
      <w:pPr>
        <w:jc w:val="both"/>
      </w:pPr>
      <w:r w:rsidRPr="000006AB">
        <w:tab/>
        <w:t>Privremeni s</w:t>
      </w:r>
      <w:r w:rsidRPr="000006AB">
        <w:rPr>
          <w:bCs/>
        </w:rPr>
        <w:t xml:space="preserve">tečajni upravitelj </w:t>
      </w:r>
      <w:r w:rsidR="00285709">
        <w:t>Zdravko Kuzmić iz Zagreba, Horvatovac 13, OIB: 42435648261</w:t>
      </w:r>
      <w:r w:rsidRPr="000006AB">
        <w:t xml:space="preserve">, </w:t>
      </w:r>
      <w:r w:rsidR="00285709">
        <w:t>predložio</w:t>
      </w:r>
      <w:r w:rsidRPr="000006AB">
        <w:t xml:space="preserve"> je određivanje jednokratne nagrade za rad u prethodnom postupku</w:t>
      </w:r>
      <w:r w:rsidR="00285709">
        <w:t xml:space="preserve"> u iznosu od 20.000,00 kn bruto jer da se radi o predmetu velike vrijednosti</w:t>
      </w:r>
      <w:r w:rsidRPr="000006AB">
        <w:t>.</w:t>
      </w:r>
    </w:p>
    <w:p w:rsidRDefault="00886E86" w:rsidP="00886E86" w:rsidR="00886E86">
      <w:pPr>
        <w:jc w:val="both"/>
      </w:pPr>
      <w:r w:rsidRPr="000006AB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0331B0" w:rsidP="00886E86" w:rsidR="000331B0" w:rsidRPr="000006AB">
      <w:pPr>
        <w:jc w:val="both"/>
      </w:pPr>
      <w:r>
        <w:tab/>
        <w:t>Uredba ne predviđa vrijednost</w:t>
      </w:r>
      <w:r w:rsidRPr="000331B0">
        <w:t xml:space="preserve"> </w:t>
      </w:r>
      <w:r>
        <w:t>odnosno veličinu predmeta kao kriterij za određivanje jednokratne nagrade.</w:t>
      </w:r>
    </w:p>
    <w:p w:rsidRDefault="00886E86" w:rsidP="00886E86" w:rsidR="000331B0">
      <w:pPr>
        <w:jc w:val="both"/>
      </w:pPr>
      <w:r w:rsidRPr="000006AB">
        <w:tab/>
        <w:t xml:space="preserve">Uvažavajući da je privremeni stečajni upravitelj u prethodnom postupku obavio izvide i pribavio podatke te informacije od nadležnih tijela i uvidom u javne registre, da je sastavio </w:t>
      </w:r>
      <w:r w:rsidRPr="000006AB">
        <w:lastRenderedPageBreak/>
        <w:t xml:space="preserve">pisano izvješće te da je izvješće iznio i usmeno na ročištu, sud je </w:t>
      </w:r>
      <w:r w:rsidR="00285709">
        <w:t xml:space="preserve">ocijenio primjerenom </w:t>
      </w:r>
      <w:r w:rsidRPr="000006AB">
        <w:t>j</w:t>
      </w:r>
      <w:r w:rsidR="00285709">
        <w:t>ednokratnu nagradu u iznosu od 10</w:t>
      </w:r>
      <w:r w:rsidRPr="000006AB">
        <w:t>.000,00 kn bruto (čl. 15. Uredbe)</w:t>
      </w:r>
      <w:r w:rsidR="000331B0">
        <w:t>.</w:t>
      </w:r>
    </w:p>
    <w:p w:rsidRDefault="000331B0" w:rsidP="00886E86" w:rsidR="000331B0" w:rsidRPr="000006AB">
      <w:pPr>
        <w:jc w:val="both"/>
      </w:pPr>
      <w:r>
        <w:tab/>
        <w:t>Slijedom navedenog donesena je odluka kao u izreci.</w:t>
      </w:r>
    </w:p>
    <w:p w:rsidRDefault="00886E86" w:rsidP="00886E86" w:rsidR="00886E86" w:rsidRPr="000006AB">
      <w:pPr>
        <w:jc w:val="both"/>
      </w:pPr>
      <w:r w:rsidRPr="000006AB">
        <w:tab/>
      </w:r>
      <w:r w:rsidRPr="000006AB">
        <w:tab/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center"/>
      </w:pPr>
      <w:r w:rsidRPr="000006AB">
        <w:t xml:space="preserve">U Pazinu, dana </w:t>
      </w:r>
      <w:r w:rsidR="000331B0">
        <w:t xml:space="preserve">5. travnja </w:t>
      </w:r>
      <w:r w:rsidRPr="000006AB">
        <w:t xml:space="preserve">2016. 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pPr>
        <w:jc w:val="both"/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 Stečajni sudac                 </w:t>
      </w:r>
    </w:p>
    <w:p w:rsidRDefault="00886E86" w:rsidP="00886E86" w:rsidR="00886E86" w:rsidRPr="000006AB">
      <w:pPr>
        <w:ind w:left="2160"/>
        <w:jc w:val="both"/>
      </w:pPr>
      <w:r w:rsidRPr="000006AB">
        <w:t xml:space="preserve">                               </w:t>
      </w:r>
      <w:r w:rsidRPr="000006AB">
        <w:tab/>
      </w:r>
      <w:r w:rsidRPr="000006AB">
        <w:tab/>
        <w:t xml:space="preserve">                    Adrijana Labinjan Skok, v.r. </w:t>
      </w:r>
    </w:p>
    <w:p w:rsidRDefault="00886E86" w:rsidP="00886E86" w:rsidR="00886E86" w:rsidRPr="000006AB"/>
    <w:p w:rsidRDefault="00886E86" w:rsidP="00886E86" w:rsidR="00886E86" w:rsidRPr="000006AB"/>
    <w:p w:rsidRDefault="00886E86" w:rsidP="00886E86" w:rsidR="00886E86" w:rsidRPr="000006AB"/>
    <w:p w:rsidRDefault="00886E86" w:rsidP="00886E86" w:rsidR="00886E86" w:rsidRPr="000006AB"/>
    <w:p w:rsidRDefault="00886E86" w:rsidP="00886E86" w:rsidR="00886E86" w:rsidRPr="000006AB">
      <w:r w:rsidRPr="000006AB">
        <w:t>UPUTA O PRAVNOM LIJEKU:</w:t>
      </w:r>
    </w:p>
    <w:p w:rsidRDefault="00886E86" w:rsidP="00886E86" w:rsidR="00886E86" w:rsidRPr="000006AB">
      <w:pPr>
        <w:jc w:val="both"/>
      </w:pPr>
      <w:r w:rsidRPr="000006AB">
        <w:t>Protiv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886E86" w:rsidP="00886E86" w:rsidR="00886E86" w:rsidRPr="000006AB">
      <w:pPr>
        <w:jc w:val="both"/>
      </w:pPr>
    </w:p>
    <w:p w:rsidRDefault="00886E86" w:rsidP="00886E86" w:rsidR="00886E86" w:rsidRPr="000006AB">
      <w:r w:rsidRPr="000006AB">
        <w:t>DNA:</w:t>
      </w:r>
    </w:p>
    <w:p w:rsidRDefault="00886E86" w:rsidP="00886E86" w:rsidR="00886E86" w:rsidRPr="000006AB">
      <w:r w:rsidRPr="000006AB">
        <w:t>- privremeni stečajni upravitelj</w:t>
      </w:r>
    </w:p>
    <w:p w:rsidRDefault="00886E86" w:rsidP="00886E86" w:rsidR="00886E86" w:rsidRPr="000006AB">
      <w:r w:rsidRPr="000006AB">
        <w:t>- e-Oglasna ploča 8 dana</w:t>
      </w:r>
    </w:p>
    <w:p w:rsidRDefault="00886E86" w:rsidP="00886E86" w:rsidR="00886E86" w:rsidRPr="00A53B34">
      <w:r w:rsidRPr="000006AB">
        <w:t>- računovodstvu Trgovačkog suda u Rijeci</w:t>
      </w:r>
    </w:p>
    <w:p w:rsidRDefault="00886E86" w:rsidP="00886E86" w:rsidR="00886E86" w:rsidRPr="00A53B34"/>
    <w:p w:rsidRDefault="00886E86" w:rsidP="00886E86" w:rsidR="00886E86" w:rsidRPr="00F100FA"/>
    <w:p w:rsidRDefault="00886E86" w:rsidP="00886E86" w:rsidR="00886E86" w:rsidRPr="00F100FA"/>
    <w:p w:rsidRDefault="00886E86" w:rsidP="00886E86" w:rsidR="00886E86" w:rsidRPr="00F100FA"/>
    <w:p w:rsidRDefault="00886E86" w:rsidP="00886E86" w:rsidR="00886E86" w:rsidRPr="00F100FA"/>
    <w:p w:rsidRDefault="00886E86" w:rsidP="00886E86" w:rsidR="00886E86"/>
    <w:p w:rsidRDefault="00886E86" w:rsidP="00886E86" w:rsidR="00886E86"/>
    <w:p w:rsidRDefault="00886E86" w:rsidP="00886E86" w:rsidR="00886E86"/>
    <w:p w:rsidRDefault="00886E86" w:rsidP="00886E86" w:rsidR="00886E86"/>
    <w:p w:rsidRDefault="003B3771" w:rsidR="00500701"/>
    <w:sectPr w:rsidSect="000006A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E86" w:rsidP="00886E86" w:rsidR="00886E86">
      <w:r>
        <w:separator/>
      </w:r>
    </w:p>
  </w:endnote>
  <w:endnote w:id="0" w:type="continuationSeparator">
    <w:p w:rsidRDefault="00886E86" w:rsidP="00886E86" w:rsidR="0088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E86" w:rsidP="00886E86" w:rsidR="00886E86">
      <w:r>
        <w:separator/>
      </w:r>
    </w:p>
  </w:footnote>
  <w:footnote w:id="0" w:type="continuationSeparator">
    <w:p w:rsidRDefault="00886E86" w:rsidP="00886E86" w:rsidR="00886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B0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3771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B0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7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31B0" w:rsidP="005275EF" w:rsidR="00E52DDF">
    <w:pPr>
      <w:pStyle w:val="Zaglavlje"/>
      <w:jc w:val="center"/>
    </w:pPr>
    <w:r>
      <w:tab/>
    </w:r>
    <w:r>
      <w:tab/>
    </w:r>
    <w:r w:rsidR="00886E86">
      <w:t>Posl.br.: 2 St-193</w:t>
    </w:r>
    <w:r w:rsidR="00886E86" w:rsidRPr="000006AB">
      <w:t>/15-</w:t>
    </w:r>
    <w:r w:rsidR="00886E86">
      <w:t>22</w:t>
    </w:r>
  </w:p>
  <w:p w:rsidRDefault="003B3771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E86"/>
    <w:rsid w:val="000331B0"/>
    <w:rsid w:val="00285709"/>
    <w:rsid w:val="00311BFC"/>
    <w:rsid w:val="003B3771"/>
    <w:rsid w:val="0051489F"/>
    <w:rsid w:val="00554328"/>
    <w:rsid w:val="005A1F86"/>
    <w:rsid w:val="00886E8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E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6E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86E8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6E86"/>
  </w:style>
  <w:style w:styleId="Tekstbalonia" w:type="paragraph">
    <w:name w:val="Balloon Text"/>
    <w:basedOn w:val="Normal"/>
    <w:link w:val="TekstbaloniaChar"/>
    <w:uiPriority w:val="99"/>
    <w:semiHidden/>
    <w:unhideWhenUsed/>
    <w:rsid w:val="00886E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E8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E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E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7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77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7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7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E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6E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86E8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6E86"/>
  </w:style>
  <w:style w:styleId="Tekstbalonia" w:type="paragraph">
    <w:name w:val="Balloon Text"/>
    <w:basedOn w:val="Normal"/>
    <w:link w:val="TekstbaloniaChar"/>
    <w:uiPriority w:val="99"/>
    <w:semiHidden/>
    <w:unhideWhenUsed/>
    <w:rsid w:val="00886E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E8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E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E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7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77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7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7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</izvorni_sadrzaj>
    <derivirana_varijabla naziv="DomainObject.Predmet.StrankaFormated_1">  BUP d.o.o. BUZET</derivirana_varijabla>
  </DomainObject.Predmet.StrankaFormated>
  <DomainObject.Predmet.StrankaFormatedOIB>
    <izvorni_sadrzaj>  BUP d.o.o. BUZET, OIB 52397973635</izvorni_sadrzaj>
    <derivirana_varijabla naziv="DomainObject.Predmet.StrankaFormatedOIB_1">  BUP d.o.o. BUZET, OIB 52397973635</derivirana_varijabla>
  </DomainObject.Predmet.StrankaFormatedOIB>
  <DomainObject.Predmet.StrankaFormatedWithAdress>
    <izvorni_sadrzaj> BUP d.o.o. BUZET, Sv. Ivan 6, 52420 Buzet</izvorni_sadrzaj>
    <derivirana_varijabla naziv="DomainObject.Predmet.StrankaFormatedWithAdress_1"> BUP d.o.o. BUZET, Sv. Ivan 6, 52420 Buzet</derivirana_varijabla>
  </DomainObject.Predmet.StrankaFormatedWithAdress>
  <DomainObject.Predmet.StrankaFormatedWithAdressOIB>
    <izvorni_sadrzaj> BUP d.o.o. BUZET, OIB 52397973635, Sv. Ivan 6, 52420 Buzet</izvorni_sadrzaj>
    <derivirana_varijabla naziv="DomainObject.Predmet.StrankaFormatedWithAdressOIB_1"> BUP d.o.o. BUZET, OIB 52397973635, Sv. Ivan 6, 52420 Buzet</derivirana_varijabla>
  </DomainObject.Predmet.StrankaFormatedWithAdressOIB>
  <DomainObject.Predmet.StrankaWithAdress>
    <izvorni_sadrzaj>BUP d.o.o. BUZET Sv. Ivan 6,52420 Buzet</izvorni_sadrzaj>
    <derivirana_varijabla naziv="DomainObject.Predmet.StrankaWithAdress_1">BUP d.o.o. BUZET Sv. Ivan 6,52420 Buzet</derivirana_varijabla>
  </DomainObject.Predmet.StrankaWithAdress>
  <DomainObject.Predmet.StrankaWithAdressOIB>
    <izvorni_sadrzaj>BUP d.o.o. BUZET, OIB 52397973635, Sv. Ivan 6,52420 Buzet</izvorni_sadrzaj>
    <derivirana_varijabla naziv="DomainObject.Predmet.StrankaWithAdressOIB_1">BUP d.o.o. BUZET, OIB 52397973635, Sv. Ivan 6,52420 Buzet</derivirana_varijabla>
  </DomainObject.Predmet.StrankaWithAdressOIB>
  <DomainObject.Predmet.StrankaNazivFormated>
    <izvorni_sadrzaj>BUP d.o.o. BUZET</izvorni_sadrzaj>
    <derivirana_varijabla naziv="DomainObject.Predmet.StrankaNazivFormated_1">BUP d.o.o. BUZET</derivirana_varijabla>
  </DomainObject.Predmet.StrankaNazivFormated>
  <DomainObject.Predmet.StrankaNazivFormatedOIB>
    <izvorni_sadrzaj>BUP d.o.o. BUZET, OIB 52397973635</izvorni_sadrzaj>
    <derivirana_varijabla naziv="DomainObject.Predmet.StrankaNazivFormatedOIB_1">BUP d.o.o. BUZET, OIB 52397973635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</izvorni_sadrzaj>
    <derivirana_varijabla naziv="DomainObject.Predmet.StrankaListFormated_1">
      <item>BUP d.o.o. BUZET</item>
    </derivirana_varijabla>
  </DomainObject.Predmet.StrankaListFormated>
  <DomainObject.Predmet.StrankaListFormatedOIB>
    <izvorni_sadrzaj>
      <item>BUP d.o.o. BUZET, OIB 52397973635</item>
    </izvorni_sadrzaj>
    <derivirana_varijabla naziv="DomainObject.Predmet.StrankaListFormatedOIB_1">
      <item>BUP d.o.o. BUZET, OIB 52397973635</item>
    </derivirana_varijabla>
  </DomainObject.Predmet.StrankaListFormatedOIB>
  <DomainObject.Predmet.StrankaListFormatedWithAdress>
    <izvorni_sadrzaj>
      <item>BUP d.o.o. BUZET, Sv. Ivan 6, 52420 Buzet</item>
    </izvorni_sadrzaj>
    <derivirana_varijabla naziv="DomainObject.Predmet.StrankaListFormatedWithAdress_1">
      <item>BUP d.o.o. BUZET, Sv. Ivan 6, 52420 Buzet</item>
    </derivirana_varijabla>
  </DomainObject.Predmet.StrankaListFormatedWithAdress>
  <DomainObject.Predmet.StrankaListFormatedWithAdressOIB>
    <izvorni_sadrzaj>
      <item>BUP d.o.o. BUZET, OIB 52397973635, Sv. Ivan 6, 52420 Buzet</item>
    </izvorni_sadrzaj>
    <derivirana_varijabla naziv="DomainObject.Predmet.StrankaListFormatedWithAdressOIB_1">
      <item>BUP d.o.o. BUZET, OIB 52397973635, Sv. Ivan 6, 52420 Buzet</item>
    </derivirana_varijabla>
  </DomainObject.Predmet.StrankaListFormatedWithAdressOIB>
  <DomainObject.Predmet.StrankaListNazivFormated>
    <izvorni_sadrzaj>
      <item>BUP d.o.o. BUZET</item>
    </izvorni_sadrzaj>
    <derivirana_varijabla naziv="DomainObject.Predmet.StrankaListNazivFormated_1">
      <item>BUP d.o.o. BUZET</item>
    </derivirana_varijabla>
  </DomainObject.Predmet.StrankaListNazivFormated>
  <DomainObject.Predmet.StrankaListNazivFormatedOIB>
    <izvorni_sadrzaj>
      <item>BUP d.o.o. BUZET, OIB 52397973635</item>
    </izvorni_sadrzaj>
    <derivirana_varijabla naziv="DomainObject.Predmet.StrankaListNazivFormatedOIB_1">
      <item>BUP d.o.o. BUZET, OIB 52397973635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</izvorni_sadrzaj>
    <derivirana_varijabla naziv="DomainObject.Predmet.StrankaIDrugi_1">BUP d.o.o. BUZET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</izvorni_sadrzaj>
    <derivirana_varijabla naziv="DomainObject.Predmet.StrankaIDrugiAdressOIB_1">BUP d.o.o. BUZET, OIB 52397973635, Sv. Ivan 6, 52420 Buzet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</izvorni_sadrzaj>
    <derivirana_varijabla naziv="DomainObject.Predmet.SudioniciListNaziv_1">
      <item>BUP d.o.o. BUZET</item>
      <item>BUP d.o.o. BUZET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</izvorni_sadrzaj>
    <derivirana_varijabla naziv="DomainObject.Predmet.SudioniciListAdressOIB_1">
      <item>BUP d.o.o. BUZET, OIB 52397973635, Sv. Ivan 6,52420 Buzet</item>
      <item>BUP d.o.o. BUZET, OIB 52397973635,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</izvorni_sadrzaj>
    <derivirana_varijabla naziv="DomainObject.Predmet.SudioniciListNazivOIB_1">
      <item>, OIB 52397973635</item>
      <item>, OIB 52397973635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2648</properties:Characters>
  <properties:Lines>80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2016-04-05T12:09:00Z</dcterms:created>
  <dc:creator>Jasmina Matika</dc:creator>
  <cp:lastModifiedBy>Jasmina Matika</cp:lastModifiedBy>
  <dcterms:modified xmlns:xsi="http://www.w3.org/2001/XMLSchema-instance" xsi:type="dcterms:W3CDTF">2016-04-05T12:28:00Z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