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3f9dd" w14:paraId="083f9dd" w:rsidRDefault="00CA57E1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1322070</wp:posOffset>
            </wp:positionH>
            <wp:positionV relativeFrom="page">
              <wp:posOffset>495935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A57E1" w:rsidP="00CA57E1" w:rsidR="00CA57E1">
      <w:pPr>
        <w:pStyle w:val="Bezproreda"/>
      </w:pPr>
      <w:bookmarkStart w:name="_GoBack" w:id="0"/>
      <w:r>
        <w:t xml:space="preserve">     Republika Hrvatska</w:t>
      </w:r>
    </w:p>
    <w:p w:rsidRDefault="00CA57E1" w:rsidP="00CA57E1" w:rsidR="00CA57E1">
      <w:pPr>
        <w:pStyle w:val="Bezproreda"/>
      </w:pPr>
      <w:r>
        <w:t>Trgovački sud u Bjelovaru</w:t>
      </w:r>
    </w:p>
    <w:p w:rsidRDefault="00CA57E1" w:rsidP="00CA57E1" w:rsidR="00CA57E1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CA57E1" w:rsidP="00CA57E1" w:rsidR="00CA57E1">
      <w:pPr>
        <w:pStyle w:val="Bezproreda"/>
      </w:pPr>
    </w:p>
    <w:p w:rsidRDefault="00CA57E1" w:rsidP="00CA57E1" w:rsidR="00CA57E1">
      <w:pPr>
        <w:widowControl w:val="false"/>
        <w:autoSpaceDE w:val="false"/>
        <w:autoSpaceDN w:val="false"/>
        <w:adjustRightInd w:val="false"/>
        <w:ind w:firstLine="708" w:left="4248"/>
        <w:rPr>
          <w:noProof/>
        </w:rPr>
      </w:pPr>
      <w:r>
        <w:rPr>
          <w:noProof/>
        </w:rPr>
        <w:t>Poslovni broj: 1 St-992/2016-114</w:t>
      </w:r>
    </w:p>
    <w:p w:rsidRDefault="00CA57E1" w:rsidP="00CA57E1" w:rsidR="00CA57E1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CA57E1" w:rsidP="00CA57E1" w:rsidR="00CA57E1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CA57E1" w:rsidP="00CA57E1" w:rsidR="00CA57E1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</w:p>
    <w:p w:rsidRDefault="00CA57E1" w:rsidP="00CA57E1" w:rsidR="00CA57E1">
      <w:pPr>
        <w:widowControl w:val="false"/>
        <w:autoSpaceDE w:val="false"/>
        <w:autoSpaceDN w:val="false"/>
        <w:adjustRightInd w:val="false"/>
        <w:ind w:firstLine="708"/>
        <w:rPr>
          <w:noProof/>
        </w:rPr>
      </w:pPr>
      <w:r>
        <w:rPr>
          <w:noProof/>
        </w:rPr>
        <w:t>Trgovački sud u Bjelovaru, po  sucu  Branki Pleskalt, u predmetu stečaja nad stečajnim dužnikom SPAJIĆ proizvodnja i usluge d.o.o. Čačinci, Braće Radića 34, OIB: 36321371245,   dana  1</w:t>
      </w:r>
      <w:r>
        <w:rPr>
          <w:noProof/>
        </w:rPr>
        <w:t>8</w:t>
      </w:r>
      <w:r>
        <w:rPr>
          <w:noProof/>
        </w:rPr>
        <w:t>. listopada  2018. godine, donio je slijedeći</w:t>
      </w:r>
    </w:p>
    <w:p w:rsidRDefault="00CA57E1" w:rsidP="00CA57E1" w:rsidR="00CA57E1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CA57E1" w:rsidP="00CA57E1" w:rsidR="00CA57E1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CA57E1" w:rsidP="00CA57E1" w:rsidR="00CA57E1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  <w:r>
        <w:rPr>
          <w:noProof/>
        </w:rPr>
        <w:t>Z A K L J U Č A K</w:t>
      </w:r>
    </w:p>
    <w:p w:rsidRDefault="00CA57E1" w:rsidP="00CA57E1" w:rsidR="00CA57E1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</w:p>
    <w:p w:rsidRDefault="00CA57E1" w:rsidP="00CA57E1" w:rsidR="00CA57E1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CA57E1" w:rsidP="00CA57E1" w:rsidR="00CA57E1">
      <w:pPr>
        <w:widowControl w:val="false"/>
        <w:autoSpaceDE w:val="false"/>
        <w:autoSpaceDN w:val="false"/>
        <w:adjustRightInd w:val="false"/>
        <w:ind w:firstLine="708"/>
        <w:rPr>
          <w:noProof/>
        </w:rPr>
      </w:pPr>
      <w:r>
        <w:rPr>
          <w:noProof/>
        </w:rPr>
        <w:t>Nalaže se Financijskoj agenciji Regionalni centar Zagreb, Ulica Grada Vukovara 70, da u stečajnom predmetu nad stečajnim dužnikom  SPAJIĆ proizvodnja i usluge d.o.o. Čačinci, Braće Radića 34, OIB: 36321371245, poslovni broj: 1 St-992/2016.  vr</w:t>
      </w:r>
      <w:r>
        <w:rPr>
          <w:noProof/>
        </w:rPr>
        <w:t xml:space="preserve">ati uplaćenu jamčevinu u </w:t>
      </w:r>
      <w:r>
        <w:rPr>
          <w:noProof/>
        </w:rPr>
        <w:t xml:space="preserve"> iznosu od 14.294,00 kuna uplatitelju </w:t>
      </w:r>
      <w:r>
        <w:rPr>
          <w:noProof/>
        </w:rPr>
        <w:t>TERRA FIRMA d.d. Zagreb, Budmanijeva 3, OIB: 22198253360</w:t>
      </w:r>
      <w:r>
        <w:rPr>
          <w:noProof/>
        </w:rPr>
        <w:t>, na</w:t>
      </w:r>
      <w:r>
        <w:rPr>
          <w:noProof/>
        </w:rPr>
        <w:t xml:space="preserve"> račun br. HR3624840081135067705</w:t>
      </w:r>
      <w:r>
        <w:rPr>
          <w:noProof/>
        </w:rPr>
        <w:t>, sa računa Financijske agencije broj: HR3323900011300028779.</w:t>
      </w:r>
    </w:p>
    <w:p w:rsidRDefault="00CA57E1" w:rsidP="00CA57E1" w:rsidR="00CA57E1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 xml:space="preserve"> </w:t>
      </w:r>
    </w:p>
    <w:p w:rsidRDefault="00CA57E1" w:rsidP="00CA57E1" w:rsidR="00CA57E1">
      <w:pPr>
        <w:widowControl w:val="false"/>
        <w:autoSpaceDE w:val="false"/>
        <w:autoSpaceDN w:val="false"/>
        <w:adjustRightInd w:val="false"/>
        <w:ind w:firstLine="708"/>
        <w:rPr>
          <w:noProof/>
        </w:rPr>
      </w:pPr>
      <w:r>
        <w:rPr>
          <w:noProof/>
        </w:rPr>
        <w:t>U Bjelovaru 1</w:t>
      </w:r>
      <w:r>
        <w:rPr>
          <w:noProof/>
        </w:rPr>
        <w:t>8</w:t>
      </w:r>
      <w:r>
        <w:rPr>
          <w:noProof/>
        </w:rPr>
        <w:t>. listopada  2018.</w:t>
      </w:r>
    </w:p>
    <w:p w:rsidRDefault="00CA57E1" w:rsidP="00CA57E1" w:rsidR="00CA57E1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CA57E1" w:rsidP="00CA57E1" w:rsidR="00CA57E1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CA57E1" w:rsidP="00CA57E1" w:rsidR="00CA57E1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       S u d a c</w:t>
      </w:r>
    </w:p>
    <w:p w:rsidRDefault="00CA57E1" w:rsidP="00CA57E1" w:rsidR="00CA57E1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CA57E1" w:rsidP="00CA57E1" w:rsidR="00CA57E1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 xml:space="preserve">                                                                           Branka Pleskalt  </w:t>
      </w:r>
    </w:p>
    <w:p w:rsidRDefault="00CA57E1" w:rsidP="00CA57E1" w:rsidR="00CA57E1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CA57E1" w:rsidP="00CA57E1" w:rsidR="00CA57E1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CA57E1" w:rsidP="00CA57E1" w:rsidR="00CA57E1">
      <w:pPr>
        <w:widowControl w:val="false"/>
        <w:autoSpaceDE w:val="false"/>
        <w:autoSpaceDN w:val="false"/>
        <w:adjustRightInd w:val="false"/>
        <w:ind w:firstLine="708"/>
        <w:rPr>
          <w:noProof/>
        </w:rPr>
      </w:pPr>
      <w:r>
        <w:rPr>
          <w:noProof/>
        </w:rPr>
        <w:t>Pouka o pravnom lijeku: Protiv zaključka nije dopušten pravni lijek (čl. 11. st. 6. Ovršnog zakona).</w:t>
      </w:r>
    </w:p>
    <w:p w:rsidRDefault="00CA57E1" w:rsidP="00CA57E1" w:rsidR="00CA57E1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CA57E1" w:rsidP="00CA57E1" w:rsidR="00CA57E1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CA57E1" w:rsidP="00CA57E1" w:rsidR="00CA57E1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CA57E1" w:rsidP="00CA57E1" w:rsidR="00CA57E1">
      <w:pPr>
        <w:pStyle w:val="Bezproreda"/>
      </w:pPr>
      <w:r>
        <w:t>Dna: FINI Bjelovar</w:t>
      </w:r>
    </w:p>
    <w:p w:rsidRDefault="00CA57E1" w:rsidP="00CA57E1" w:rsidR="00CA57E1">
      <w:pPr>
        <w:pStyle w:val="Bezproreda"/>
      </w:pPr>
      <w:r>
        <w:t xml:space="preserve">        kal. 8 dana</w:t>
      </w:r>
    </w:p>
    <w:p w:rsidRDefault="00CA57E1" w:rsidP="00CA57E1" w:rsidR="00CA57E1">
      <w:pPr>
        <w:pStyle w:val="Bezproreda"/>
      </w:pPr>
      <w:r>
        <w:t>Bjelovar, 18. 10. 2018.</w:t>
      </w:r>
    </w:p>
    <w:bookmarkEnd w:id="0"/>
    <w:p w:rsidRDefault="00CA57E1" w:rsidP="00CA57E1" w:rsidR="00CA57E1">
      <w:pPr>
        <w:pStyle w:val="Bezproreda"/>
      </w:pPr>
    </w:p>
    <w:p w:rsidRDefault="00CA57E1" w:rsidP="00CA57E1" w:rsidR="00CA57E1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57E1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CA57E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eastAsia="en-US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eastAsia="en-US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lang w:eastAsia="en-US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eastAsia="en-US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true" w:styleId="Normal-NoSpace" w:type="paragraph">
    <w:name w:val="Normal-No Space"/>
    <w:basedOn w:val="Normal"/>
    <w:rsid w:val="00EB0D4C"/>
    <w:rPr>
      <w:rFonts w:cstheme="minorBidi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eastAsia="en-US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cstheme="minorBidi" w:eastAsiaTheme="minorHAnsi" w:hAnsiTheme="minorHAnsi" w:asciiTheme="minorHAnsi"/>
      <w:sz w:val="18"/>
      <w:szCs w:val="18"/>
      <w:lang w:eastAsia="en-US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rFonts w:cstheme="minorBidi" w:eastAsiaTheme="minorHAnsi"/>
      <w:noProof/>
      <w:lang w:eastAsia="en-US"/>
    </w:rPr>
  </w:style>
  <w:style w:customStyle="true" w:styleId="SudNaziv" w:type="paragraph">
    <w:name w:val="Sud_Naziv"/>
    <w:basedOn w:val="Normal"/>
    <w:rsid w:val="00EB0D4C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eastAsia="en-US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eastAsia="en-US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eastAsia="en-US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eastAsia="en-US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CA57E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eastAsia="en-US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eastAsia="en-US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lang w:eastAsia="en-US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eastAsia="en-US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1" w:styleId="Normal-NoSpace" w:type="paragraph">
    <w:name w:val="Normal-No Space"/>
    <w:basedOn w:val="Normal"/>
    <w:rsid w:val="00EB0D4C"/>
    <w:rPr>
      <w:rFonts w:cstheme="minorBidi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eastAsia="en-US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asciiTheme="minorHAnsi" w:cstheme="minorBidi" w:eastAsiaTheme="minorHAnsi" w:hAnsiTheme="minorHAnsi"/>
      <w:sz w:val="18"/>
      <w:szCs w:val="18"/>
      <w:lang w:eastAsia="en-US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rFonts w:cstheme="minorBidi" w:eastAsiaTheme="minorHAnsi"/>
      <w:noProof/>
      <w:lang w:eastAsia="en-US"/>
    </w:rPr>
  </w:style>
  <w:style w:customStyle="1" w:styleId="SudNaziv" w:type="paragraph">
    <w:name w:val="Sud_Naziv"/>
    <w:basedOn w:val="Normal"/>
    <w:rsid w:val="00EB0D4C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eastAsia="en-US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eastAsia="en-US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eastAsia="en-US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eastAsia="en-US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6167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listopada 2018.</izvorni_sadrzaj>
    <derivirana_varijabla naziv="DomainObject.DatumDonosenjaOdluke_1">18.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St-992/2016-114</izvorni_sadrzaj>
    <derivirana_varijabla naziv="DomainObject.Oznaka_1">St-992/2016-114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992</izvorni_sadrzaj>
    <derivirana_varijabla naziv="DomainObject.Predmet.Broj_1">992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St-992/2016</izvorni_sadrzaj>
    <derivirana_varijabla naziv="DomainObject.Predmet.OznakaBroj_1">St-992/2016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SPAJIĆ proizvodnja i usluge, d.o.o.</izvorni_sadrzaj>
    <derivirana_varijabla naziv="DomainObject.Predmet.ProtustrankaFormated_1">  SPAJIĆ proizvodnja i usluge, d.o.o.</derivirana_varijabla>
  </DomainObject.Predmet.ProtustrankaFormated>
  <DomainObject.Predmet.ProtustrankaFormatedOIB>
    <izvorni_sadrzaj>  SPAJIĆ proizvodnja i usluge, d.o.o., OIB 36321371245</izvorni_sadrzaj>
    <derivirana_varijabla naziv="DomainObject.Predmet.ProtustrankaFormatedOIB_1">  SPAJIĆ proizvodnja i usluge, d.o.o., OIB 36321371245</derivirana_varijabla>
  </DomainObject.Predmet.ProtustrankaFormatedOIB>
  <DomainObject.Predmet.ProtustrankaFormatedWithAdress>
    <izvorni_sadrzaj> SPAJIĆ proizvodnja i usluge, d.o.o., Braće Radića 34, 33514 Čačinci</izvorni_sadrzaj>
    <derivirana_varijabla naziv="DomainObject.Predmet.ProtustrankaFormatedWithAdress_1"> SPAJIĆ proizvodnja i usluge, d.o.o., Braće Radića 34, 33514 Čačinci</derivirana_varijabla>
  </DomainObject.Predmet.ProtustrankaFormatedWithAdress>
  <DomainObject.Predmet.ProtustrankaFormatedWithAdressOIB>
    <izvorni_sadrzaj> SPAJIĆ proizvodnja i usluge, d.o.o., OIB 36321371245, Braće Radića 34, 33514 Čačinci</izvorni_sadrzaj>
    <derivirana_varijabla naziv="DomainObject.Predmet.ProtustrankaFormatedWithAdressOIB_1"> SPAJIĆ proizvodnja i usluge, d.o.o., OIB 36321371245, Braće Radića 34, 33514 Čačinci</derivirana_varijabla>
  </DomainObject.Predmet.ProtustrankaFormatedWithAdressOIB>
  <DomainObject.Predmet.ProtustrankaWithAdress>
    <izvorni_sadrzaj>SPAJIĆ proizvodnja i usluge, d.o.o. Braće Radića 34, 33514 Čačinci</izvorni_sadrzaj>
    <derivirana_varijabla naziv="DomainObject.Predmet.ProtustrankaWithAdress_1">SPAJIĆ proizvodnja i usluge, d.o.o. Braće Radića 34, 33514 Čačinci</derivirana_varijabla>
  </DomainObject.Predmet.ProtustrankaWithAdress>
  <DomainObject.Predmet.ProtustrankaWithAdressOIB>
    <izvorni_sadrzaj>SPAJIĆ proizvodnja i usluge, d.o.o., OIB 36321371245, Braće Radića 34, 33514 Čačinci</izvorni_sadrzaj>
    <derivirana_varijabla naziv="DomainObject.Predmet.ProtustrankaWithAdressOIB_1">SPAJIĆ proizvodnja i usluge, d.o.o., OIB 36321371245, Braće Radića 34, 33514 Čačinci</derivirana_varijabla>
  </DomainObject.Predmet.ProtustrankaWithAdressOIB>
  <DomainObject.Predmet.ProtustrankaNazivFormated>
    <izvorni_sadrzaj>SPAJIĆ proizvodnja i usluge, d.o.o.</izvorni_sadrzaj>
    <derivirana_varijabla naziv="DomainObject.Predmet.ProtustrankaNazivFormated_1">SPAJIĆ proizvodnja i usluge, d.o.o.</derivirana_varijabla>
  </DomainObject.Predmet.ProtustrankaNazivFormated>
  <DomainObject.Predmet.ProtustrankaNazivFormatedOIB>
    <izvorni_sadrzaj>SPAJIĆ proizvodnja i usluge, d.o.o., OIB 36321371245</izvorni_sadrzaj>
    <derivirana_varijabla naziv="DomainObject.Predmet.ProtustrankaNazivFormatedOIB_1">SPAJIĆ proizvodnja i usluge, d.o.o., OIB 36321371245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Bjelovar; PRIVREDNA BANKA ZAGREB - DIONIČKO DRUŠTVO zastupanog po punomoćniku Odvjetničko društvo SUIĆ &amp; ŠKUNCA društvo s ograničenom odgovornošću</izvorni_sadrzaj>
    <derivirana_varijabla naziv="DomainObject.Predmet.StrankaFormated_1">  FINA, RC ZAGREB, Podružnica Bjelovar; PRIVREDNA BANKA ZAGREB - DIONIČKO DRUŠTVO zastupanog po punomoćniku Odvjetničko društvo SUIĆ &amp; ŠKUNCA društvo s ograničenom odgovornošću</derivirana_varijabla>
  </DomainObject.Predmet.StrankaFormated>
  <DomainObject.Predmet.StrankaFormatedOIB>
    <izvorni_sadrzaj>  FINA, RC ZAGREB, Podružnica Bjelovar, OIB 85821130368; PRIVREDNA BANKA ZAGREB - DIONIČKO DRUŠTVO, OIB 02535697732 zastupanog po punomoćniku Odvjetničko društvo SUIĆ &amp; ŠKUNCA društvo s ograničenom odgovornošću</izvorni_sadrzaj>
    <derivirana_varijabla naziv="DomainObject.Predmet.StrankaFormatedOIB_1">  FINA, RC ZAGREB, Podružnica Bjelovar, OIB 85821130368; PRIVREDNA BANKA ZAGREB - DIONIČKO DRUŠTVO, OIB 02535697732 zastupanog po punomoćniku Odvjetničko društvo SUIĆ &amp; ŠKUNCA društvo s ograničenom odgovornošću</derivirana_varijabla>
  </DomainObject.Predmet.StrankaFormatedOIB>
  <DomainObject.Predmet.StrankaFormatedWithAdress>
    <izvorni_sadrzaj> FINA, RC ZAGREB, Podružnica Bjelovar, F. Supila 4, 43000 Bjelovar; PRIVREDNA BANKA ZAGREB - DIONIČKO DRUŠTVO, Radnička cesta 50, 10000 Zagreb zastupanog po punomoćniku Odvjetničko društvo SUIĆ &amp; ŠKUNCA društvo s ograničenom odgovornošću</izvorni_sadrzaj>
    <derivirana_varijabla naziv="DomainObject.Predmet.StrankaFormatedWithAdress_1"> FINA, RC ZAGREB, Podružnica Bjelovar, F. Supila 4, 43000 Bjelovar; PRIVREDNA BANKA ZAGREB - DIONIČKO DRUŠTVO, Radnička cesta 50, 10000 Zagreb zastupanog po punomoćniku Odvjetničko društvo SUIĆ &amp; ŠKUNCA društvo s ograničenom odgovornošću</derivirana_varijabla>
  </DomainObject.Predmet.StrankaFormatedWithAdress>
  <DomainObject.Predmet.StrankaFormatedWithAdressOIB>
    <izvorni_sadrzaj> FINA, RC ZAGREB, Podružnica Bjelovar, OIB 85821130368, F. Supila 4, 43000 Bjelovar; PRIVREDNA BANKA ZAGREB - DIONIČKO DRUŠTVO, OIB 02535697732, Radnička cesta 50, 10000 Zagreb zastupanog po punomoćniku Odvjetničko društvo SUIĆ &amp; ŠKUNCA društvo s ograničenom odgovornošću</izvorni_sadrzaj>
    <derivirana_varijabla naziv="DomainObject.Predmet.StrankaFormatedWithAdressOIB_1"> FINA, RC ZAGREB, Podružnica Bjelovar, OIB 85821130368, F. Supila 4, 43000 Bjelovar; PRIVREDNA BANKA ZAGREB - DIONIČKO DRUŠTVO, OIB 02535697732, Radnička cesta 50, 10000 Zagreb zastupanog po punomoćniku Odvjetničko društvo SUIĆ &amp; ŠKUNCA društvo s ograničenom odgovornošću</derivirana_varijabla>
  </DomainObject.Predmet.StrankaFormatedWithAdressOIB>
  <DomainObject.Predmet.StrankaWithAdress>
    <izvorni_sadrzaj>FINA, RC ZAGREB, Podružnica Bjelovar F. Supila 4,43000 Bjelovar,PRIVREDNA BANKA ZAGREB - DIONIČKO DRUŠTVO Radnička cesta 50,10000 Zagreb</izvorni_sadrzaj>
    <derivirana_varijabla naziv="DomainObject.Predmet.StrankaWithAdress_1">FINA, RC ZAGREB, Podružnica Bjelovar F. Supila 4,43000 Bjelovar,PRIVREDNA BANKA ZAGREB - DIONIČKO DRUŠTVO Radnička cesta 50,10000 Zagreb</derivirana_varijabla>
  </DomainObject.Predmet.StrankaWithAdress>
  <DomainObject.Predmet.StrankaWithAdressOIB>
    <izvorni_sadrzaj>FINA, RC ZAGREB, Podružnica Bjelovar, OIB 85821130368, F. Supila 4,43000 Bjelovar,PRIVREDNA BANKA ZAGREB - DIONIČKO DRUŠTVO, OIB 02535697732, Radnička cesta 50,10000 Zagreb</izvorni_sadrzaj>
    <derivirana_varijabla naziv="DomainObject.Predmet.StrankaWithAdressOIB_1">FINA, RC ZAGREB, Podružnica Bjelovar, OIB 85821130368, F. Supila 4,43000 Bjelovar,PRIVREDNA BANKA ZAGREB - DIONIČKO DRUŠTVO, OIB 02535697732, Radnička cesta 50,10000 Zagreb</derivirana_varijabla>
  </DomainObject.Predmet.StrankaWithAdressOIB>
  <DomainObject.Predmet.StrankaNazivFormated>
    <izvorni_sadrzaj>FINA, RC ZAGREB, Podružnica Bjelovar,PRIVREDNA BANKA ZAGREB - DIONIČKO DRUŠTVO</izvorni_sadrzaj>
    <derivirana_varijabla naziv="DomainObject.Predmet.StrankaNazivFormated_1">FINA, RC ZAGREB, Podružnica Bjelovar,PRIVREDNA BANKA ZAGREB - DIONIČKO DRUŠTVO</derivirana_varijabla>
  </DomainObject.Predmet.StrankaNazivFormated>
  <DomainObject.Predmet.StrankaNazivFormatedOIB>
    <izvorni_sadrzaj>FINA, RC ZAGREB, Podružnica Bjelovar, OIB 85821130368,PRIVREDNA BANKA ZAGREB - DIONIČKO DRUŠTVO, OIB 02535697732</izvorni_sadrzaj>
    <derivirana_varijabla naziv="DomainObject.Predmet.StrankaNazivFormatedOIB_1">FINA, RC ZAGREB, Podružnica Bjelovar, OIB 85821130368,PRIVREDNA BANKA ZAGREB - DIONIČKO DRUŠTVO, OIB 02535697732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  <item>PRIVREDNA BANKA ZAGREB - DIONIČKO DRUŠTVO zastupanog po punomoćniku Odvjetničko društvo SUIĆ &amp; ŠKUNCA društvo s ograničenom odgovornošću</item>
    </izvorni_sadrzaj>
    <derivirana_varijabla naziv="DomainObject.Predmet.StrankaListFormated_1">
      <item>FINA, RC ZAGREB, Podružnica Bjelovar</item>
      <item>PRIVREDNA BANKA ZAGREB - DIONIČKO DRUŠTVO zastupanog po punomoćniku Odvjetničko društvo SUIĆ &amp; ŠKUNCA društvo s ograničenom odgovornošću</item>
    </derivirana_varijabla>
  </DomainObject.Predmet.StrankaListFormated>
  <DomainObject.Predmet.StrankaListFormatedOIB>
    <izvorni_sadrzaj>
      <item>FINA, RC ZAGREB, Podružnica Bjelovar, OIB 85821130368</item>
      <item>PRIVREDNA BANKA ZAGREB - DIONIČKO DRUŠTVO, OIB 02535697732 zastupanog po punomoćniku Odvjetničko društvo SUIĆ &amp; ŠKUNCA društvo s ograničenom odgovornošću</item>
    </izvorni_sadrzaj>
    <derivirana_varijabla naziv="DomainObject.Predmet.StrankaListFormatedOIB_1">
      <item>FINA, RC ZAGREB, Podružnica Bjelovar, OIB 85821130368</item>
      <item>PRIVREDNA BANKA ZAGREB - DIONIČKO DRUŠTVO, OIB 02535697732 zastupanog po punomoćniku Odvjetničko društvo SUIĆ &amp; ŠKUNCA društvo s ograničenom odgovornošću</item>
    </derivirana_varijabla>
  </DomainObject.Predmet.StrankaListFormatedOIB>
  <DomainObject.Predmet.StrankaListFormatedWithAdress>
    <izvorni_sadrzaj>
      <item>FINA, RC ZAGREB, Podružnica Bjelovar, F. Supila 4, 43000 Bjelovar</item>
      <item>PRIVREDNA BANKA ZAGREB - DIONIČKO DRUŠTVO, Radnička cesta 50, 10000 Zagreb zastupanog po punomoćniku Odvjetničko društvo SUIĆ &amp; ŠKUNCA društvo s ograničenom odgovornošću</item>
    </izvorni_sadrzaj>
    <derivirana_varijabla naziv="DomainObject.Predmet.StrankaListFormatedWithAdress_1">
      <item>FINA, RC ZAGREB, Podružnica Bjelovar, F. Supila 4, 43000 Bjelovar</item>
      <item>PRIVREDNA BANKA ZAGREB - DIONIČKO DRUŠTVO, Radnička cesta 50, 10000 Zagreb zastupanog po punomoćniku Odvjetničko društvo SUIĆ &amp; ŠKUNCA društvo s ograničenom odgovornošću</item>
    </derivirana_varijabla>
  </DomainObject.Predmet.StrankaListFormatedWithAdress>
  <DomainObject.Predmet.StrankaListFormatedWithAdressOIB>
    <izvorni_sadrzaj>
      <item>FINA, RC ZAGREB, Podružnica Bjelovar, OIB 85821130368, F. Supila 4, 43000 Bjelovar</item>
      <item>PRIVREDNA BANKA ZAGREB - DIONIČKO DRUŠTVO, OIB 02535697732, Radnička cesta 50, 10000 Zagreb zastupanog po punomoćniku Odvjetničko društvo SUIĆ &amp; ŠKUNCA društvo s ograničenom odgovornošću</item>
    </izvorni_sadrzaj>
    <derivirana_varijabla naziv="DomainObject.Predmet.StrankaListFormatedWithAdressOIB_1">
      <item>FINA, RC ZAGREB, Podružnica Bjelovar, OIB 85821130368, F. Supila 4, 43000 Bjelovar</item>
      <item>PRIVREDNA BANKA ZAGREB - DIONIČKO DRUŠTVO, OIB 02535697732, Radnička cesta 50, 10000 Zagreb zastupanog po punomoćniku Odvjetničko društvo SUIĆ &amp; ŠKUNCA društvo s ograničenom odgovornošću</item>
    </derivirana_varijabla>
  </DomainObject.Predmet.StrankaListFormatedWithAdressOIB>
  <DomainObject.Predmet.StrankaListNazivFormated>
    <izvorni_sadrzaj>
      <item>FINA, RC ZAGREB, Podružnica Bjelovar</item>
      <item>PRIVREDNA BANKA ZAGREB - DIONIČKO DRUŠTVO</item>
    </izvorni_sadrzaj>
    <derivirana_varijabla naziv="DomainObject.Predmet.StrankaListNazivFormated_1">
      <item>FINA, RC ZAGREB, Podružnica Bjelovar</item>
      <item>PRIVREDNA BANKA ZAGREB - DIONIČKO DRUŠTVO</item>
    </derivirana_varijabla>
  </DomainObject.Predmet.StrankaListNazivFormated>
  <DomainObject.Predmet.StrankaListNazivFormatedOIB>
    <izvorni_sadrzaj>
      <item>FINA, RC ZAGREB, Podružnica Bjelovar, OIB 85821130368</item>
      <item>PRIVREDNA BANKA ZAGREB - DIONIČKO DRUŠTVO, OIB 02535697732</item>
    </izvorni_sadrzaj>
    <derivirana_varijabla naziv="DomainObject.Predmet.StrankaListNazivFormatedOIB_1">
      <item>FINA, RC ZAGREB, Podružnica Bjelovar, OIB 85821130368</item>
      <item>PRIVREDNA BANKA ZAGREB - DIONIČKO DRUŠTVO, OIB 02535697732</item>
    </derivirana_varijabla>
  </DomainObject.Predmet.StrankaListNazivFormatedOIB>
  <DomainObject.Predmet.ProtuStrankaListFormated>
    <izvorni_sadrzaj>
      <item>SPAJIĆ proizvodnja i usluge, d.o.o.</item>
    </izvorni_sadrzaj>
    <derivirana_varijabla naziv="DomainObject.Predmet.ProtuStrankaListFormated_1">
      <item>SPAJIĆ proizvodnja i usluge, d.o.o.</item>
    </derivirana_varijabla>
  </DomainObject.Predmet.ProtuStrankaListFormated>
  <DomainObject.Predmet.ProtuStrankaListFormatedOIB>
    <izvorni_sadrzaj>
      <item>SPAJIĆ proizvodnja i usluge, d.o.o., OIB 36321371245</item>
    </izvorni_sadrzaj>
    <derivirana_varijabla naziv="DomainObject.Predmet.ProtuStrankaListFormatedOIB_1">
      <item>SPAJIĆ proizvodnja i usluge, d.o.o., OIB 36321371245</item>
    </derivirana_varijabla>
  </DomainObject.Predmet.ProtuStrankaListFormatedOIB>
  <DomainObject.Predmet.ProtuStrankaListFormatedWithAdress>
    <izvorni_sadrzaj>
      <item>SPAJIĆ proizvodnja i usluge, d.o.o., Braće Radića 34, 33514 Čačinci</item>
    </izvorni_sadrzaj>
    <derivirana_varijabla naziv="DomainObject.Predmet.ProtuStrankaListFormatedWithAdress_1">
      <item>SPAJIĆ proizvodnja i usluge, d.o.o., Braće Radića 34, 33514 Čačinci</item>
    </derivirana_varijabla>
  </DomainObject.Predmet.ProtuStrankaListFormatedWithAdress>
  <DomainObject.Predmet.ProtuStrankaListFormatedWithAdressOIB>
    <izvorni_sadrzaj>
      <item>SPAJIĆ proizvodnja i usluge, d.o.o., OIB 36321371245, Braće Radića 34, 33514 Čačinci</item>
    </izvorni_sadrzaj>
    <derivirana_varijabla naziv="DomainObject.Predmet.ProtuStrankaListFormatedWithAdressOIB_1">
      <item>SPAJIĆ proizvodnja i usluge, d.o.o., OIB 36321371245, Braće Radića 34, 33514 Čačinci</item>
    </derivirana_varijabla>
  </DomainObject.Predmet.ProtuStrankaListFormatedWithAdressOIB>
  <DomainObject.Predmet.ProtuStrankaListNazivFormated>
    <izvorni_sadrzaj>
      <item>SPAJIĆ proizvodnja i usluge, d.o.o.</item>
    </izvorni_sadrzaj>
    <derivirana_varijabla naziv="DomainObject.Predmet.ProtuStrankaListNazivFormated_1">
      <item>SPAJIĆ proizvodnja i usluge, d.o.o.</item>
    </derivirana_varijabla>
  </DomainObject.Predmet.ProtuStrankaListNazivFormated>
  <DomainObject.Predmet.ProtuStrankaListNazivFormatedOIB>
    <izvorni_sadrzaj>
      <item>SPAJIĆ proizvodnja i usluge, d.o.o., OIB 36321371245</item>
    </izvorni_sadrzaj>
    <derivirana_varijabla naziv="DomainObject.Predmet.ProtuStrankaListNazivFormatedOIB_1">
      <item>SPAJIĆ proizvodnja i usluge, d.o.o., OIB 36321371245</item>
    </derivirana_varijabla>
  </DomainObject.Predmet.ProtuStrankaListNazivFormatedOIB>
  <DomainObject.Predmet.OstaliListFormated>
    <izvorni_sadrzaj>
      <item>Petar Spajić</item>
      <item>Odvjetničko društvo SUIĆ &amp; ŠKUNCA društvo s ograničenom odgovornošću punomoćnik sudionika u postupku PRIVREDNA BANKA ZAGREB - DIONIČKO DRUŠTVO</item>
      <item>ŽDO U BJELOAVRU</item>
      <item>POREZNA UPRAVA U VIROVITICI</item>
      <item>Općinski sud u Virovitici, Stalna služba u Slatini, Zemljišnoknjižni odjel</item>
      <item>Mirko Vukić</item>
      <item>Đorđe Šušter</item>
      <item>Terra Tison d.o.o.</item>
      <item>Terra Firma d.d.</item>
      <item>Agencija za osiguranje radničkih potraživanja u slučaju sečaja poslodavca</item>
      <item>Kornelija Veršec</item>
    </izvorni_sadrzaj>
    <derivirana_varijabla naziv="DomainObject.Predmet.OstaliListFormated_1">
      <item>Petar Spajić</item>
      <item>Odvjetničko društvo SUIĆ &amp; ŠKUNCA društvo s ograničenom odgovornošću punomoćnik sudionika u postupku PRIVREDNA BANKA ZAGREB - DIONIČKO DRUŠTVO</item>
      <item>ŽDO U BJELOAVRU</item>
      <item>POREZNA UPRAVA U VIROVITICI</item>
      <item>Općinski sud u Virovitici, Stalna služba u Slatini, Zemljišnoknjižni odjel</item>
      <item>Mirko Vukić</item>
      <item>Đorđe Šušter</item>
      <item>Terra Tison d.o.o.</item>
      <item>Terra Firma d.d.</item>
      <item>Agencija za osiguranje radničkih potraživanja u slučaju sečaja poslodavca</item>
      <item>Kornelija Veršec</item>
    </derivirana_varijabla>
  </DomainObject.Predmet.OstaliListFormated>
  <DomainObject.Predmet.OstaliListFormatedOIB>
    <izvorni_sadrzaj>
      <item>Petar Spajić, OIB 48462086620</item>
      <item>Odvjetničko društvo SUIĆ &amp; ŠKUNCA društvo s ograničenom odgovornošću, OIB 44213507122 punomoćnik sudionika u postupku PRIVREDNA BANKA ZAGREB - DIONIČKO DRUŠTVO</item>
      <item>ŽDO U BJELOAVRU, OIB 86821435474</item>
      <item>POREZNA UPRAVA U VIROVITICI</item>
      <item>Općinski sud u Virovitici, Stalna služba u Slatini, Zemljišnoknjižni odjel</item>
      <item>Mirko Vukić, OIB 10660204465</item>
      <item>Đorđe Šušter, OIB 26599539720</item>
      <item>Terra Tison d.o.o., OIB 83919481568</item>
      <item>Terra Firma d.d., OIB 22198253360</item>
      <item>Agencija za osiguranje radničkih potraživanja u slučaju sečaja poslodavca, OIB 04323472109</item>
      <item>Kornelija Veršec, OIB 37245707011</item>
    </izvorni_sadrzaj>
    <derivirana_varijabla naziv="DomainObject.Predmet.OstaliListFormatedOIB_1">
      <item>Petar Spajić, OIB 48462086620</item>
      <item>Odvjetničko društvo SUIĆ &amp; ŠKUNCA društvo s ograničenom odgovornošću, OIB 44213507122 punomoćnik sudionika u postupku PRIVREDNA BANKA ZAGREB - DIONIČKO DRUŠTVO</item>
      <item>ŽDO U BJELOAVRU, OIB 86821435474</item>
      <item>POREZNA UPRAVA U VIROVITICI</item>
      <item>Općinski sud u Virovitici, Stalna služba u Slatini, Zemljišnoknjižni odjel</item>
      <item>Mirko Vukić, OIB 10660204465</item>
      <item>Đorđe Šušter, OIB 26599539720</item>
      <item>Terra Tison d.o.o., OIB 83919481568</item>
      <item>Terra Firma d.d., OIB 22198253360</item>
      <item>Agencija za osiguranje radničkih potraživanja u slučaju sečaja poslodavca, OIB 04323472109</item>
      <item>Kornelija Veršec, OIB 37245707011</item>
    </derivirana_varijabla>
  </DomainObject.Predmet.OstaliListFormatedOIB>
  <DomainObject.Predmet.OstaliListFormatedWithAdress>
    <izvorni_sadrzaj>
      <item>Petar Spajić, Derenčinova 22/a., 10000 Zagreb</item>
      <item>Odvjetničko društvo SUIĆ &amp; ŠKUNCA društvo s ograničenom odgovornošću, Domagojeva 14, 10000 Zagreb punomoćnik sudionika u postupku PRIVREDNA BANKA ZAGREB - DIONIČKO DRUŠTVO</item>
      <item>ŽDO U BJELOAVRU</item>
      <item>POREZNA UPRAVA U VIROVITICI</item>
      <item>Općinski sud u Virovitici, Stalna služba u Slatini, Zemljišnoknjižni odjel, ., 33520 Slatina</item>
      <item>Mirko Vukić, Braće Radića 17., 33514 Čačinci</item>
      <item>Đorđe Šušter, Mažuranićevo šetalište 33., 21000 Split</item>
      <item>Terra Tison d.o.o., Budmanijeva 3., 10000 Zagreb</item>
      <item>Terra Firma d.d., Budmanijeva 3., 10000 Zagreb</item>
      <item>Agencija za osiguranje radničkih potraživanja u slučaju sečaja poslodavca, Frankopanska 11., 10000 Zagreb</item>
      <item>Kornelija Veršec, Trg kralja Petra Svačića 6., 33000 Virovitica</item>
    </izvorni_sadrzaj>
    <derivirana_varijabla naziv="DomainObject.Predmet.OstaliListFormatedWithAdress_1">
      <item>Petar Spajić, Derenčinova 22/a., 10000 Zagreb</item>
      <item>Odvjetničko društvo SUIĆ &amp; ŠKUNCA društvo s ograničenom odgovornošću, Domagojeva 14, 10000 Zagreb punomoćnik sudionika u postupku PRIVREDNA BANKA ZAGREB - DIONIČKO DRUŠTVO</item>
      <item>ŽDO U BJELOAVRU</item>
      <item>POREZNA UPRAVA U VIROVITICI</item>
      <item>Općinski sud u Virovitici, Stalna služba u Slatini, Zemljišnoknjižni odjel, ., 33520 Slatina</item>
      <item>Mirko Vukić, Braće Radića 17., 33514 Čačinci</item>
      <item>Đorđe Šušter, Mažuranićevo šetalište 33., 21000 Split</item>
      <item>Terra Tison d.o.o., Budmanijeva 3., 10000 Zagreb</item>
      <item>Terra Firma d.d., Budmanijeva 3., 10000 Zagreb</item>
      <item>Agencija za osiguranje radničkih potraživanja u slučaju sečaja poslodavca, Frankopanska 11., 10000 Zagreb</item>
      <item>Kornelija Veršec, Trg kralja Petra Svačića 6., 33000 Virovitica</item>
    </derivirana_varijabla>
  </DomainObject.Predmet.OstaliListFormatedWithAdress>
  <DomainObject.Predmet.OstaliListFormatedWithAdressOIB>
    <izvorni_sadrzaj>
      <item>Petar Spajić, OIB 48462086620, Derenčinova 22/a., 10000 Zagreb</item>
      <item>Odvjetničko društvo SUIĆ &amp; ŠKUNCA društvo s ograničenom odgovornošću, OIB 44213507122, Domagojeva 14, 10000 Zagreb punomoćnik sudionika u postupku PRIVREDNA BANKA ZAGREB - DIONIČKO DRUŠTVO</item>
      <item>ŽDO U BJELOAVRU, OIB 86821435474</item>
      <item>POREZNA UPRAVA U VIROVITICI</item>
      <item>Općinski sud u Virovitici, Stalna služba u Slatini, Zemljišnoknjižni odjel, ., 33520 Slatina</item>
      <item>Mirko Vukić, OIB 10660204465, Braće Radića 17., 33514 Čačinci</item>
      <item>Đorđe Šušter, OIB 26599539720, Mažuranićevo šetalište 33., 21000 Split</item>
      <item>Terra Tison d.o.o., OIB 83919481568, Budmanijeva 3., 10000 Zagreb</item>
      <item>Terra Firma d.d., OIB 22198253360, Budmanijeva 3., 10000 Zagreb</item>
      <item>Agencija za osiguranje radničkih potraživanja u slučaju sečaja poslodavca, OIB 04323472109, Frankopanska 11., 10000 Zagreb</item>
      <item>Kornelija Veršec, OIB 37245707011, Trg kralja Petra Svačića 6., 33000 Virovitica</item>
    </izvorni_sadrzaj>
    <derivirana_varijabla naziv="DomainObject.Predmet.OstaliListFormatedWithAdressOIB_1">
      <item>Petar Spajić, OIB 48462086620, Derenčinova 22/a., 10000 Zagreb</item>
      <item>Odvjetničko društvo SUIĆ &amp; ŠKUNCA društvo s ograničenom odgovornošću, OIB 44213507122, Domagojeva 14, 10000 Zagreb punomoćnik sudionika u postupku PRIVREDNA BANKA ZAGREB - DIONIČKO DRUŠTVO</item>
      <item>ŽDO U BJELOAVRU, OIB 86821435474</item>
      <item>POREZNA UPRAVA U VIROVITICI</item>
      <item>Općinski sud u Virovitici, Stalna služba u Slatini, Zemljišnoknjižni odjel, ., 33520 Slatina</item>
      <item>Mirko Vukić, OIB 10660204465, Braće Radića 17., 33514 Čačinci</item>
      <item>Đorđe Šušter, OIB 26599539720, Mažuranićevo šetalište 33., 21000 Split</item>
      <item>Terra Tison d.o.o., OIB 83919481568, Budmanijeva 3., 10000 Zagreb</item>
      <item>Terra Firma d.d., OIB 22198253360, Budmanijeva 3., 10000 Zagreb</item>
      <item>Agencija za osiguranje radničkih potraživanja u slučaju sečaja poslodavca, OIB 04323472109, Frankopanska 11., 10000 Zagreb</item>
      <item>Kornelija Veršec, OIB 37245707011, Trg kralja Petra Svačića 6., 33000 Virovitica</item>
    </derivirana_varijabla>
  </DomainObject.Predmet.OstaliListFormatedWithAdressOIB>
  <DomainObject.Predmet.OstaliListNazivFormated>
    <izvorni_sadrzaj>
      <item>Petar Spajić</item>
      <item>Odvjetničko društvo SUIĆ &amp; ŠKUNCA društvo s ograničenom odgovornošću</item>
      <item>ŽDO U BJELOAVRU</item>
      <item>POREZNA UPRAVA U VIROVITICI</item>
      <item>Općinski sud u Virovitici, Stalna služba u Slatini, Zemljišnoknjižni odjel</item>
      <item>Mirko Vukić</item>
      <item>Đorđe Šušter</item>
      <item>Terra Tison d.o.o.</item>
      <item>Terra Firma d.d.</item>
      <item>Agencija za osiguranje radničkih potraživanja u slučaju sečaja poslodavca</item>
      <item>Kornelija Veršec</item>
    </izvorni_sadrzaj>
    <derivirana_varijabla naziv="DomainObject.Predmet.OstaliListNazivFormated_1">
      <item>Petar Spajić</item>
      <item>Odvjetničko društvo SUIĆ &amp; ŠKUNCA društvo s ograničenom odgovornošću</item>
      <item>ŽDO U BJELOAVRU</item>
      <item>POREZNA UPRAVA U VIROVITICI</item>
      <item>Općinski sud u Virovitici, Stalna služba u Slatini, Zemljišnoknjižni odjel</item>
      <item>Mirko Vukić</item>
      <item>Đorđe Šušter</item>
      <item>Terra Tison d.o.o.</item>
      <item>Terra Firma d.d.</item>
      <item>Agencija za osiguranje radničkih potraživanja u slučaju sečaja poslodavca</item>
      <item>Kornelija Veršec</item>
    </derivirana_varijabla>
  </DomainObject.Predmet.OstaliListNazivFormated>
  <DomainObject.Predmet.OstaliListNazivFormatedOIB>
    <izvorni_sadrzaj>
      <item>Petar Spajić, OIB 48462086620</item>
      <item>Odvjetničko društvo SUIĆ &amp; ŠKUNCA društvo s ograničenom odgovornošću, OIB 44213507122</item>
      <item>ŽDO U BJELOAVRU, OIB 86821435474</item>
      <item>POREZNA UPRAVA U VIROVITICI</item>
      <item>Općinski sud u Virovitici, Stalna služba u Slatini, Zemljišnoknjižni odjel</item>
      <item>Mirko Vukić, OIB 10660204465</item>
      <item>Đorđe Šušter, OIB 26599539720</item>
      <item>Terra Tison d.o.o., OIB 83919481568</item>
      <item>Terra Firma d.d., OIB 22198253360</item>
      <item>Agencija za osiguranje radničkih potraživanja u slučaju sečaja poslodavca, OIB 04323472109</item>
      <item>Kornelija Veršec, OIB 37245707011</item>
    </izvorni_sadrzaj>
    <derivirana_varijabla naziv="DomainObject.Predmet.OstaliListNazivFormatedOIB_1">
      <item>Petar Spajić, OIB 48462086620</item>
      <item>Odvjetničko društvo SUIĆ &amp; ŠKUNCA društvo s ograničenom odgovornošću, OIB 44213507122</item>
      <item>ŽDO U BJELOAVRU, OIB 86821435474</item>
      <item>POREZNA UPRAVA U VIROVITICI</item>
      <item>Općinski sud u Virovitici, Stalna služba u Slatini, Zemljišnoknjižni odjel</item>
      <item>Mirko Vukić, OIB 10660204465</item>
      <item>Đorđe Šušter, OIB 26599539720</item>
      <item>Terra Tison d.o.o., OIB 83919481568</item>
      <item>Terra Firma d.d., OIB 22198253360</item>
      <item>Agencija za osiguranje radničkih potraživanja u slučaju sečaja poslodavca, OIB 04323472109</item>
      <item>Kornelija Veršec, OIB 37245707011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2018.</izvorni_sadrzaj>
    <derivirana_varijabla naziv="DomainObject.Datum_1">18. listopada 2018.</derivirana_varijabla>
  </DomainObject.Datum>
  <DomainObject.PoslovniBrojDokumenta>
    <izvorni_sadrzaj>St-992/2016-114</izvorni_sadrzaj>
    <derivirana_varijabla naziv="DomainObject.PoslovniBrojDokumenta_1">St-992/2016-114</derivirana_varijabla>
  </DomainObject.PoslovniBrojDokumenta>
  <DomainObject.Predmet.StrankaIDrugi>
    <izvorni_sadrzaj>FINA, RC ZAGREB, Podružnica Bjelovar i dr.</izvorni_sadrzaj>
    <derivirana_varijabla naziv="DomainObject.Predmet.StrankaIDrugi_1">FINA, RC ZAGREB, Podružnica Bjelovar i dr.</derivirana_varijabla>
  </DomainObject.Predmet.StrankaIDrugi>
  <DomainObject.Predmet.ProtustrankaIDrugi>
    <izvorni_sadrzaj>SPAJIĆ proizvodnja i usluge, d.o.o.</izvorni_sadrzaj>
    <derivirana_varijabla naziv="DomainObject.Predmet.ProtustrankaIDrugi_1">SPAJIĆ proizvodnja i usluge, d.o.o.</derivirana_varijabla>
  </DomainObject.Predmet.ProtustrankaIDrugi>
  <DomainObject.Predmet.StrankaIDrugiAdressOIB>
    <izvorni_sadrzaj>FINA, RC ZAGREB, Podružnica Bjelovar, OIB 85821130368, F. Supila 4, 43000 Bjelovar i dr.</izvorni_sadrzaj>
    <derivirana_varijabla naziv="DomainObject.Predmet.StrankaIDrugiAdressOIB_1">FINA, RC ZAGREB, Podružnica Bjelovar, OIB 85821130368, F. Supila 4, 43000 Bjelovar i dr.</derivirana_varijabla>
  </DomainObject.Predmet.StrankaIDrugiAdressOIB>
  <DomainObject.Predmet.ProtustrankaIDrugiAdressOIB>
    <izvorni_sadrzaj>SPAJIĆ proizvodnja i usluge, d.o.o., OIB 36321371245, Braće Radića 34, 33514 Čačinci</izvorni_sadrzaj>
    <derivirana_varijabla naziv="DomainObject.Predmet.ProtustrankaIDrugiAdressOIB_1">SPAJIĆ proizvodnja i usluge, d.o.o., OIB 36321371245, Braće Radića 34, 33514 Čačinci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SPAJIĆ proizvodnja i usluge, d.o.o.</item>
      <item>Petar Spajić</item>
      <item>PRIVREDNA BANKA ZAGREB - DIONIČKO DRUŠTVO</item>
      <item>Odvjetničko društvo SUIĆ &amp; ŠKUNCA društvo s ograničenom odgovornošću</item>
      <item>ŽDO U BJELOAVRU</item>
      <item>POREZNA UPRAVA U VIROVITICI</item>
      <item>Općinski sud u Virovitici, Stalna služba u Slatini, Zemljišnoknjižni odjel</item>
      <item>Mirko Vukić</item>
      <item>Đorđe Šušter</item>
      <item>Terra Tison d.o.o.</item>
      <item>Terra Firma d.d.</item>
      <item>Agencija za osiguranje radničkih potraživanja u slučaju sečaja poslodavca</item>
      <item>Kornelija Veršec</item>
    </izvorni_sadrzaj>
    <derivirana_varijabla naziv="DomainObject.Predmet.SudioniciListNaziv_1">
      <item>FINA, RC ZAGREB, Podružnica Bjelovar</item>
      <item>SPAJIĆ proizvodnja i usluge, d.o.o.</item>
      <item>Petar Spajić</item>
      <item>PRIVREDNA BANKA ZAGREB - DIONIČKO DRUŠTVO</item>
      <item>Odvjetničko društvo SUIĆ &amp; ŠKUNCA društvo s ograničenom odgovornošću</item>
      <item>ŽDO U BJELOAVRU</item>
      <item>POREZNA UPRAVA U VIROVITICI</item>
      <item>Općinski sud u Virovitici, Stalna služba u Slatini, Zemljišnoknjižni odjel</item>
      <item>Mirko Vukić</item>
      <item>Đorđe Šušter</item>
      <item>Terra Tison d.o.o.</item>
      <item>Terra Firma d.d.</item>
      <item>Agencija za osiguranje radničkih potraživanja u slučaju sečaja poslodavca</item>
      <item>Kornelija Veršec</item>
    </derivirana_varijabla>
  </DomainObject.Predmet.SudioniciListNaziv>
  <DomainObject.Predmet.SudioniciListAdressOIB>
    <izvorni_sadrzaj>
      <item>FINA, RC ZAGREB, Podružnica Bjelovar, OIB 85821130368, F. Supila 4,43000 Bjelovar</item>
      <item>SPAJIĆ proizvodnja i usluge, d.o.o., OIB 36321371245, Braće Radića 34,33514 Čačinci</item>
      <item>Petar Spajić, OIB 48462086620, Derenčinova 22/a.,10000 Zagreb</item>
      <item>PRIVREDNA BANKA ZAGREB - DIONIČKO DRUŠTVO, OIB 02535697732, Radnička cesta 50,10000 Zagreb</item>
      <item>Odvjetničko društvo SUIĆ &amp; ŠKUNCA društvo s ograničenom odgovornošću, OIB 44213507122, Domagojeva 14,10000 Zagreb</item>
      <item>ŽDO U BJELOAVRU, OIB 86821435474</item>
      <item>POREZNA UPRAVA U VIROVITICI</item>
      <item>Općinski sud u Virovitici, Stalna služba u Slatini, Zemljišnoknjižni odjel, .,33520 Slatina</item>
      <item>Mirko Vukić, OIB 10660204465, Braće Radića 17.,33514 Čačinci</item>
      <item>Đorđe Šušter, OIB 26599539720, Mažuranićevo šetalište 33.,21000 Split</item>
      <item>Terra Tison d.o.o., OIB 83919481568, Budmanijeva 3.,10000 Zagreb</item>
      <item>Terra Firma d.d., OIB 22198253360, Budmanijeva 3.,10000 Zagreb</item>
      <item>Agencija za osiguranje radničkih potraživanja u slučaju sečaja poslodavca, OIB 04323472109, Frankopanska 11.,10000 Zagreb</item>
      <item>Kornelija Veršec, OIB 37245707011, Trg kralja Petra Svačića 6.,33000 Virovitica</item>
    </izvorni_sadrzaj>
    <derivirana_varijabla naziv="DomainObject.Predmet.SudioniciListAdressOIB_1">
      <item>FINA, RC ZAGREB, Podružnica Bjelovar, OIB 85821130368, F. Supila 4,43000 Bjelovar</item>
      <item>SPAJIĆ proizvodnja i usluge, d.o.o., OIB 36321371245, Braće Radića 34,33514 Čačinci</item>
      <item>Petar Spajić, OIB 48462086620, Derenčinova 22/a.,10000 Zagreb</item>
      <item>PRIVREDNA BANKA ZAGREB - DIONIČKO DRUŠTVO, OIB 02535697732, Radnička cesta 50,10000 Zagreb</item>
      <item>Odvjetničko društvo SUIĆ &amp; ŠKUNCA društvo s ograničenom odgovornošću, OIB 44213507122, Domagojeva 14,10000 Zagreb</item>
      <item>ŽDO U BJELOAVRU, OIB 86821435474</item>
      <item>POREZNA UPRAVA U VIROVITICI</item>
      <item>Općinski sud u Virovitici, Stalna služba u Slatini, Zemljišnoknjižni odjel, .,33520 Slatina</item>
      <item>Mirko Vukić, OIB 10660204465, Braće Radića 17.,33514 Čačinci</item>
      <item>Đorđe Šušter, OIB 26599539720, Mažuranićevo šetalište 33.,21000 Split</item>
      <item>Terra Tison d.o.o., OIB 83919481568, Budmanijeva 3.,10000 Zagreb</item>
      <item>Terra Firma d.d., OIB 22198253360, Budmanijeva 3.,10000 Zagreb</item>
      <item>Agencija za osiguranje radničkih potraživanja u slučaju sečaja poslodavca, OIB 04323472109, Frankopanska 11.,10000 Zagreb</item>
      <item>Kornelija Veršec, OIB 37245707011, Trg kralja Petra Svačića 6.,33000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1FB6EE-32E3-406C-8A4D-F0081F05D7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156</properties:Words>
  <properties:Characters>870</properties:Characters>
  <properties:Lines>42</properties:Lines>
  <properties:Paragraphs>15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1129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2018-10-18T10:04:00Z</cp:lastPrinted>
  <dcterms:modified xmlns:xsi="http://www.w3.org/2001/XMLSchema-instance" xsi:type="dcterms:W3CDTF">2018-10-18T10:04:00Z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St-992/2016-114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