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63d77" w14:paraId="6e63d77"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31D42" w:rsidP="00A31D42" w:rsidR="00A31D42" w:rsidRPr="00A31D42">
      <w:pPr>
        <w:spacing w:after="0"/>
        <w:rPr>
          <w:rFonts w:cs="Times New Roman" w:eastAsia="Times New Roman"/>
          <w:b/>
          <w:lang w:eastAsia="hr-HR"/>
        </w:rPr>
      </w:pPr>
      <w:r w:rsidRPr="00A31D42">
        <w:rPr>
          <w:rFonts w:cs="Times New Roman" w:eastAsia="Times New Roman"/>
          <w:b/>
          <w:bCs/>
          <w:lang w:eastAsia="hr-HR"/>
        </w:rPr>
        <w:t xml:space="preserve">    REPUBLIKA HRVATSKA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b/>
          <w:lang w:eastAsia="hr-HR"/>
        </w:rPr>
      </w:pPr>
      <w:r w:rsidRPr="00A31D42">
        <w:rPr>
          <w:rFonts w:cs="Times New Roman" w:eastAsia="Times New Roman"/>
          <w:b/>
          <w:bCs/>
          <w:lang w:eastAsia="hr-HR"/>
        </w:rPr>
        <w:t xml:space="preserve">  TRGOVAČKI SUD U SPLITU</w:t>
      </w:r>
    </w:p>
    <w:p w:rsidRDefault="00A31D42" w:rsidP="00A31D42" w:rsidR="00A31D42" w:rsidRPr="00A31D42">
      <w:pPr>
        <w:spacing w:after="0"/>
        <w:rPr>
          <w:rFonts w:cs="Times New Roman" w:eastAsia="Times New Roman"/>
          <w:b/>
          <w:lang w:eastAsia="hr-HR"/>
        </w:rPr>
      </w:pPr>
      <w:r w:rsidRPr="00A31D42">
        <w:rPr>
          <w:rFonts w:cs="Times New Roman" w:eastAsia="Times New Roman"/>
          <w:b/>
          <w:lang w:eastAsia="hr-HR"/>
        </w:rPr>
        <w:t xml:space="preserve"> </w:t>
      </w:r>
      <w:proofErr w:type="spellStart"/>
      <w:r w:rsidRPr="00A31D42">
        <w:rPr>
          <w:rFonts w:cs="Times New Roman" w:eastAsia="Times New Roman"/>
          <w:b/>
          <w:lang w:eastAsia="hr-HR"/>
        </w:rPr>
        <w:t>Sukoišanska</w:t>
      </w:r>
      <w:proofErr w:type="spellEnd"/>
      <w:r w:rsidRPr="00A31D42">
        <w:rPr>
          <w:rFonts w:cs="Times New Roman" w:eastAsia="Times New Roman"/>
          <w:b/>
          <w:lang w:eastAsia="hr-HR"/>
        </w:rPr>
        <w:t xml:space="preserve"> 6. - 21 000  S P L I T</w:t>
      </w:r>
    </w:p>
    <w:p w:rsidRDefault="00A31D42" w:rsidP="00A31D42" w:rsidR="00A31D42" w:rsidRPr="00A31D42">
      <w:pPr>
        <w:spacing w:after="0"/>
        <w:jc w:val="both"/>
        <w:rPr>
          <w:rFonts w:cs="Times New Roman" w:eastAsia="Times New Roman"/>
          <w:lang w:eastAsia="hr-HR"/>
        </w:rPr>
      </w:pPr>
    </w:p>
    <w:p w:rsidRDefault="00A31D42" w:rsidP="00A31D42" w:rsidR="00A31D42" w:rsidRPr="00A31D42">
      <w:pPr>
        <w:spacing w:after="0"/>
        <w:jc w:val="both"/>
        <w:rPr>
          <w:rFonts w:cs="Times New Roman" w:eastAsia="Times New Roman"/>
          <w:lang w:eastAsia="hr-HR"/>
        </w:rPr>
      </w:pPr>
    </w:p>
    <w:p w:rsidRDefault="00A31D42" w:rsidP="00A31D42" w:rsidR="00A31D42" w:rsidRPr="00A31D42">
      <w:pPr>
        <w:spacing w:after="0"/>
        <w:jc w:val="center"/>
        <w:rPr>
          <w:rFonts w:cs="Times New Roman" w:eastAsia="Times New Roman"/>
          <w:b/>
          <w:lang w:eastAsia="hr-HR"/>
        </w:rPr>
      </w:pPr>
      <w:r w:rsidRPr="00A31D42">
        <w:rPr>
          <w:rFonts w:cs="Times New Roman" w:eastAsia="Times New Roman"/>
          <w:b/>
          <w:lang w:eastAsia="hr-HR"/>
        </w:rPr>
        <w:t>R E P U B L I K A  H R V A T S K A</w:t>
      </w:r>
    </w:p>
    <w:p w:rsidRDefault="00A31D42" w:rsidP="00A31D42" w:rsidR="00A31D42" w:rsidRPr="00A31D42">
      <w:pPr>
        <w:spacing w:after="0"/>
        <w:jc w:val="center"/>
        <w:rPr>
          <w:rFonts w:cs="Times New Roman" w:eastAsia="Times New Roman"/>
          <w:b/>
          <w:lang w:eastAsia="hr-HR"/>
        </w:rPr>
      </w:pPr>
    </w:p>
    <w:p w:rsidRDefault="00A31D42" w:rsidP="00A31D42" w:rsidR="00A31D42" w:rsidRPr="00A31D42">
      <w:pPr>
        <w:spacing w:after="0"/>
        <w:jc w:val="center"/>
        <w:rPr>
          <w:rFonts w:cs="Times New Roman" w:eastAsia="Times New Roman"/>
          <w:b/>
          <w:lang w:eastAsia="hr-HR"/>
        </w:rPr>
      </w:pPr>
      <w:r w:rsidRPr="00A31D42">
        <w:rPr>
          <w:rFonts w:cs="Times New Roman" w:eastAsia="Times New Roman"/>
          <w:b/>
          <w:lang w:eastAsia="hr-HR"/>
        </w:rPr>
        <w:t>R J E Š E N J E</w:t>
      </w:r>
    </w:p>
    <w:p w:rsidRDefault="00A31D42" w:rsidP="00A31D42" w:rsidR="00A31D42" w:rsidRPr="00A31D42">
      <w:pPr>
        <w:spacing w:after="0"/>
        <w:jc w:val="center"/>
        <w:rPr>
          <w:rFonts w:cs="Times New Roman" w:eastAsia="Times New Roman"/>
          <w:b/>
          <w:lang w:eastAsia="hr-HR"/>
        </w:rPr>
      </w:pPr>
      <w:r w:rsidRPr="00A31D42">
        <w:rPr>
          <w:rFonts w:cs="Times New Roman" w:eastAsia="Times New Roman"/>
          <w:b/>
          <w:lang w:eastAsia="hr-HR"/>
        </w:rPr>
        <w:t>(Djelomično)</w:t>
      </w:r>
    </w:p>
    <w:p w:rsidRDefault="00A31D42" w:rsidP="00A31D42" w:rsidR="00A31D42" w:rsidRPr="00A31D42">
      <w:pPr>
        <w:spacing w:after="0"/>
        <w:jc w:val="center"/>
        <w:rPr>
          <w:rFonts w:cs="Times New Roman" w:eastAsia="Times New Roman"/>
          <w:b/>
          <w:lang w:eastAsia="hr-HR"/>
        </w:rPr>
      </w:pPr>
    </w:p>
    <w:p w:rsidRDefault="00A31D42" w:rsidP="00A31D42" w:rsidR="00A31D42" w:rsidRPr="00A31D42">
      <w:pPr>
        <w:spacing w:after="0"/>
        <w:jc w:val="center"/>
        <w:rPr>
          <w:rFonts w:cs="Times New Roman" w:eastAsia="Times New Roman"/>
          <w:b/>
          <w:lang w:eastAsia="hr-HR"/>
        </w:rPr>
      </w:pPr>
    </w:p>
    <w:p w:rsidRDefault="00A31D42" w:rsidP="00A31D42" w:rsidR="00A31D42" w:rsidRPr="00A31D42">
      <w:pPr>
        <w:spacing w:after="0"/>
        <w:jc w:val="both"/>
        <w:rPr>
          <w:rFonts w:cs="Times New Roman" w:eastAsia="Times New Roman"/>
          <w:lang w:eastAsia="hr-HR"/>
        </w:rPr>
      </w:pPr>
      <w:r w:rsidRPr="00A31D42">
        <w:rPr>
          <w:rFonts w:cs="Times New Roman" w:eastAsia="Times New Roman"/>
          <w:b/>
          <w:lang w:eastAsia="hr-HR"/>
        </w:rPr>
        <w:tab/>
      </w:r>
      <w:r w:rsidRPr="00A31D42">
        <w:rPr>
          <w:rFonts w:cs="Times New Roman" w:eastAsia="Times New Roman"/>
          <w:lang w:eastAsia="hr-HR"/>
        </w:rPr>
        <w:t xml:space="preserve">Trgovački sud u Splitu, po sudcu Jozi Ćaleti, u stečajnom postupku nad stečajnim Dužnikom: KONSTRUKTOR INŽENJERING, d.d., u stečaju, Split, Svačićeva 4, OIB: 81356391287. (Dužnik, stečajni Dužnik), zastupan po stečajnom upravitelju </w:t>
      </w:r>
      <w:proofErr w:type="spellStart"/>
      <w:r w:rsidRPr="00A31D42">
        <w:rPr>
          <w:rFonts w:cs="Times New Roman" w:eastAsia="Times New Roman"/>
          <w:lang w:eastAsia="hr-HR"/>
        </w:rPr>
        <w:t>Frani</w:t>
      </w:r>
      <w:proofErr w:type="spellEnd"/>
      <w:r w:rsidRPr="00A31D42">
        <w:rPr>
          <w:rFonts w:cs="Times New Roman" w:eastAsia="Times New Roman"/>
          <w:lang w:eastAsia="hr-HR"/>
        </w:rPr>
        <w:t xml:space="preserve"> </w:t>
      </w:r>
      <w:proofErr w:type="spellStart"/>
      <w:r w:rsidRPr="00A31D42">
        <w:rPr>
          <w:rFonts w:cs="Times New Roman" w:eastAsia="Times New Roman"/>
          <w:lang w:eastAsia="hr-HR"/>
        </w:rPr>
        <w:t>Krišti</w:t>
      </w:r>
      <w:proofErr w:type="spellEnd"/>
      <w:r w:rsidRPr="00A31D42">
        <w:rPr>
          <w:rFonts w:cs="Times New Roman" w:eastAsia="Times New Roman"/>
          <w:lang w:eastAsia="hr-HR"/>
        </w:rPr>
        <w:t xml:space="preserve">, iz Splita, Dubrovačka 3a, OIB: 65197867391, odlučujući o utvrđenim i osporenim tražbinama stečajnih vjerovnika, nakon Ispitnog ročišta održanog 15. ožujka 2018, </w:t>
      </w:r>
      <w:proofErr w:type="spellStart"/>
      <w:r w:rsidRPr="00A31D42">
        <w:rPr>
          <w:rFonts w:cs="Times New Roman" w:eastAsia="Times New Roman"/>
          <w:lang w:eastAsia="hr-HR"/>
        </w:rPr>
        <w:t>izvanraspravno</w:t>
      </w:r>
      <w:proofErr w:type="spellEnd"/>
      <w:r w:rsidRPr="00A31D42">
        <w:rPr>
          <w:rFonts w:cs="Times New Roman" w:eastAsia="Times New Roman"/>
          <w:lang w:eastAsia="hr-HR"/>
        </w:rPr>
        <w:t xml:space="preserve"> i </w:t>
      </w:r>
      <w:proofErr w:type="spellStart"/>
      <w:r w:rsidRPr="00A31D42">
        <w:rPr>
          <w:rFonts w:cs="Times New Roman" w:eastAsia="Times New Roman"/>
          <w:lang w:eastAsia="hr-HR"/>
        </w:rPr>
        <w:t>dijelomično</w:t>
      </w:r>
      <w:proofErr w:type="spellEnd"/>
      <w:r w:rsidRPr="00A31D42">
        <w:rPr>
          <w:rFonts w:cs="Times New Roman" w:eastAsia="Times New Roman"/>
          <w:lang w:eastAsia="hr-HR"/>
        </w:rPr>
        <w:t>, 19. travnja 2018,</w:t>
      </w:r>
    </w:p>
    <w:p w:rsidRDefault="00A31D42" w:rsidP="00A31D42" w:rsidR="00A31D42" w:rsidRPr="00A31D42">
      <w:pPr>
        <w:spacing w:after="0"/>
        <w:jc w:val="both"/>
        <w:rPr>
          <w:rFonts w:cs="Times New Roman" w:eastAsia="Times New Roman"/>
          <w:lang w:eastAsia="hr-HR"/>
        </w:rPr>
      </w:pPr>
    </w:p>
    <w:p w:rsidRDefault="00A31D42" w:rsidP="00A31D42" w:rsidR="00A31D42" w:rsidRPr="00A31D42">
      <w:pPr>
        <w:spacing w:after="0"/>
        <w:jc w:val="both"/>
        <w:rPr>
          <w:rFonts w:cs="Times New Roman" w:eastAsia="Times New Roman"/>
          <w:lang w:eastAsia="hr-HR"/>
        </w:rPr>
      </w:pPr>
    </w:p>
    <w:p w:rsidRDefault="00A31D42" w:rsidP="00A31D42" w:rsidR="00A31D42" w:rsidRPr="00A31D42">
      <w:pPr>
        <w:spacing w:after="0"/>
        <w:jc w:val="center"/>
        <w:rPr>
          <w:rFonts w:cs="Times New Roman" w:eastAsia="Times New Roman"/>
          <w:lang w:eastAsia="hr-HR"/>
        </w:rPr>
      </w:pPr>
      <w:r w:rsidRPr="00A31D42">
        <w:rPr>
          <w:rFonts w:cs="Times New Roman" w:eastAsia="Times New Roman"/>
          <w:lang w:eastAsia="hr-HR"/>
        </w:rPr>
        <w:t>r i j e š i o     j e</w:t>
      </w:r>
    </w:p>
    <w:p w:rsidRDefault="00A31D42" w:rsidP="00A31D42" w:rsidR="00A31D42" w:rsidRPr="00A31D42">
      <w:pPr>
        <w:spacing w:after="0"/>
        <w:jc w:val="both"/>
        <w:rPr>
          <w:rFonts w:cs="Times New Roman" w:eastAsia="Calibri"/>
        </w:rPr>
      </w:pPr>
    </w:p>
    <w:p w:rsidRDefault="00A31D42" w:rsidP="00A31D42" w:rsidR="00A31D42" w:rsidRPr="00A31D42">
      <w:pPr>
        <w:spacing w:after="0"/>
        <w:jc w:val="both"/>
        <w:rPr>
          <w:rFonts w:cs="Times New Roman" w:eastAsia="Calibri"/>
        </w:rPr>
      </w:pPr>
      <w:r w:rsidRPr="00A31D42">
        <w:rPr>
          <w:rFonts w:cs="Times New Roman" w:eastAsia="Calibri"/>
          <w:b/>
          <w:lang w:val="en-US"/>
        </w:rPr>
        <w:t xml:space="preserve">I.   </w:t>
      </w:r>
      <w:r w:rsidRPr="00A31D42">
        <w:rPr>
          <w:rFonts w:cs="Times New Roman" w:eastAsia="Calibri"/>
        </w:rPr>
        <w:t xml:space="preserve">Utvrđene su, odnosno, osporene su tražbine pojedinačno i po imenu navedenih stečajnih vjerovnika </w:t>
      </w:r>
      <w:r w:rsidRPr="00A31D42">
        <w:rPr>
          <w:rFonts w:cs="Times New Roman" w:eastAsia="Calibri"/>
          <w:b/>
        </w:rPr>
        <w:t xml:space="preserve">prvoga višega isplatnog reda </w:t>
      </w:r>
      <w:r w:rsidRPr="00A31D42">
        <w:rPr>
          <w:rFonts w:cs="Times New Roman" w:eastAsia="Calibri"/>
        </w:rPr>
        <w:t>(članak 138, stavak 1, Stečajnog zakona (</w:t>
      </w:r>
      <w:r w:rsidRPr="00A31D42">
        <w:rPr>
          <w:rFonts w:cs="Times New Roman" w:eastAsia="Calibri"/>
          <w:i/>
        </w:rPr>
        <w:t>Narodne novine,</w:t>
      </w:r>
      <w:r w:rsidRPr="00A31D42">
        <w:rPr>
          <w:rFonts w:cs="Times New Roman" w:eastAsia="Calibri"/>
        </w:rPr>
        <w:t xml:space="preserve"> br.-i: 71/15. i 104/17, dalje: SZ), ispitane na Ispitnom ročištu održanom 15. ožujka 2018. i to utvrđene onako kako je to navedeno u stupcu: </w:t>
      </w:r>
      <w:r w:rsidRPr="00A31D42">
        <w:rPr>
          <w:rFonts w:cs="Times New Roman" w:eastAsia="Calibri"/>
          <w:i/>
        </w:rPr>
        <w:t>Priznato u I/ viši isplatni red</w:t>
      </w:r>
      <w:r w:rsidRPr="00A31D42">
        <w:rPr>
          <w:rFonts w:cs="Times New Roman" w:eastAsia="Calibri"/>
        </w:rPr>
        <w:t xml:space="preserve"> a osporene onako kako je to navedeno u stupcu: </w:t>
      </w:r>
      <w:r w:rsidRPr="00A31D42">
        <w:rPr>
          <w:rFonts w:cs="Times New Roman" w:eastAsia="Calibri"/>
          <w:i/>
        </w:rPr>
        <w:t>Osporeno u I/ viši isplatni red</w:t>
      </w:r>
      <w:r w:rsidRPr="00A31D42">
        <w:rPr>
          <w:rFonts w:cs="Times New Roman" w:eastAsia="Calibri"/>
        </w:rPr>
        <w:t>, tj.,  ovako:</w:t>
      </w: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1979"/>
        <w:gridCol w:w="1799"/>
        <w:gridCol w:w="1799"/>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Akrap Ivan</w:t>
            </w:r>
          </w:p>
          <w:p w:rsidRDefault="00A31D42" w:rsidP="00A31D42" w:rsidR="00A31D42" w:rsidRPr="00A31D42">
            <w:pPr>
              <w:spacing w:lineRule="auto" w:line="276" w:after="0"/>
              <w:rPr>
                <w:rFonts w:cs="Times New Roman" w:eastAsia="Times New Roman"/>
              </w:rPr>
            </w:pPr>
            <w:r w:rsidRPr="00A31D42">
              <w:rPr>
                <w:rFonts w:cs="Times New Roman" w:eastAsia="Times New Roman"/>
              </w:rPr>
              <w:t>Ruda,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47018683076</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37.829,58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37.829,58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Alagić</w:t>
            </w:r>
            <w:proofErr w:type="spellEnd"/>
            <w:r w:rsidRPr="00A31D42">
              <w:rPr>
                <w:rFonts w:cs="Times New Roman" w:eastAsia="Times New Roman"/>
              </w:rPr>
              <w:t xml:space="preserve"> Stipe</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77253894578</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86.489,75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71.936,61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14.553,14</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Stečajni upravitelj</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Alilović Nikola</w:t>
            </w:r>
          </w:p>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Velika Gorica,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78907877336</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19.574,63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19.574,63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Andričić</w:t>
            </w:r>
            <w:proofErr w:type="spellEnd"/>
            <w:r w:rsidRPr="00A31D42">
              <w:rPr>
                <w:rFonts w:cs="Times New Roman" w:eastAsia="Times New Roman"/>
              </w:rPr>
              <w:t xml:space="preserve"> Anto</w:t>
            </w:r>
          </w:p>
          <w:p w:rsidRDefault="00A31D42" w:rsidP="00A31D42" w:rsidR="00A31D42" w:rsidRPr="00A31D42">
            <w:pPr>
              <w:spacing w:lineRule="auto" w:line="276" w:after="0"/>
              <w:rPr>
                <w:rFonts w:cs="Times New Roman" w:eastAsia="Times New Roman"/>
              </w:rPr>
            </w:pPr>
            <w:r w:rsidRPr="00A31D42">
              <w:rPr>
                <w:rFonts w:cs="Times New Roman" w:eastAsia="Times New Roman"/>
              </w:rPr>
              <w:t>Rama,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14758325378</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76.540,61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76.540,61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- 2 -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Andrić Anto</w:t>
            </w:r>
          </w:p>
          <w:p w:rsidRDefault="00A31D42" w:rsidP="00A31D42" w:rsidR="00A31D42" w:rsidRPr="00A31D42">
            <w:pPr>
              <w:spacing w:lineRule="auto" w:line="276" w:after="0"/>
              <w:rPr>
                <w:rFonts w:cs="Times New Roman" w:eastAsia="Times New Roman"/>
              </w:rPr>
            </w:pPr>
            <w:r w:rsidRPr="00A31D42">
              <w:rPr>
                <w:rFonts w:cs="Times New Roman" w:eastAsia="Times New Roman"/>
              </w:rPr>
              <w:t>Čapljina,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60481421416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28.752,19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28.752,19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Andrić Goran</w:t>
            </w:r>
          </w:p>
          <w:p w:rsidRDefault="00A31D42" w:rsidP="00A31D42" w:rsidR="00A31D42" w:rsidRPr="00A31D42">
            <w:pPr>
              <w:spacing w:lineRule="auto" w:line="276" w:after="0"/>
              <w:rPr>
                <w:rFonts w:cs="Times New Roman" w:eastAsia="Times New Roman"/>
              </w:rPr>
            </w:pPr>
            <w:r w:rsidRPr="00A31D42">
              <w:rPr>
                <w:rFonts w:cs="Times New Roman" w:eastAsia="Times New Roman"/>
              </w:rPr>
              <w:t>Zagreb,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86510330140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67.365,14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67.365,14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Andrić Marijan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70198445637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35.353,71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35.353,71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Antolović Vinko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97712964644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73.368,87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73.368,87</w:t>
            </w:r>
          </w:p>
        </w:tc>
        <w:tc>
          <w:tcPr>
            <w:tcW w:type="dxa" w:w="1800"/>
            <w:gridSpan w:val="2"/>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Antunović Anto</w:t>
            </w:r>
          </w:p>
          <w:p w:rsidRDefault="00A31D42" w:rsidP="00A31D42" w:rsidR="00A31D42" w:rsidRPr="00A31D42">
            <w:pPr>
              <w:spacing w:lineRule="auto" w:line="276" w:after="0"/>
              <w:rPr>
                <w:rFonts w:cs="Times New Roman" w:eastAsia="Times New Roman"/>
              </w:rPr>
            </w:pPr>
            <w:r w:rsidRPr="00A31D42">
              <w:rPr>
                <w:rFonts w:cs="Times New Roman" w:eastAsia="Times New Roman"/>
              </w:rPr>
              <w:t>Rama, OIB: 13604189611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115,386,83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115,386,83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Antunović Dragan</w:t>
            </w:r>
          </w:p>
          <w:p w:rsidRDefault="00A31D42" w:rsidP="00A31D42" w:rsidR="00A31D42" w:rsidRPr="00A31D42">
            <w:pPr>
              <w:spacing w:lineRule="auto" w:line="276" w:after="0"/>
              <w:rPr>
                <w:rFonts w:cs="Times New Roman" w:eastAsia="Times New Roman"/>
              </w:rPr>
            </w:pPr>
            <w:r w:rsidRPr="00A31D42">
              <w:rPr>
                <w:rFonts w:cs="Times New Roman" w:eastAsia="Times New Roman"/>
              </w:rPr>
              <w:t>Jajce,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05712364739</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34.397,29</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34.397,29</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Antunović Ivica</w:t>
            </w:r>
          </w:p>
          <w:p w:rsidRDefault="00A31D42" w:rsidP="00A31D42" w:rsidR="00A31D42" w:rsidRPr="00A31D42">
            <w:pPr>
              <w:spacing w:lineRule="auto" w:line="276" w:after="0"/>
              <w:rPr>
                <w:rFonts w:cs="Times New Roman" w:eastAsia="Times New Roman"/>
              </w:rPr>
            </w:pPr>
            <w:r w:rsidRPr="00A31D42">
              <w:rPr>
                <w:rFonts w:cs="Times New Roman" w:eastAsia="Times New Roman"/>
              </w:rPr>
              <w:t>Rama,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95149946958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77.168,22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77.168,22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Antunović Marko</w:t>
            </w:r>
          </w:p>
          <w:p w:rsidRDefault="00A31D42" w:rsidP="00A31D42" w:rsidR="00A31D42" w:rsidRPr="00A31D42">
            <w:pPr>
              <w:spacing w:lineRule="auto" w:line="276" w:after="0"/>
              <w:rPr>
                <w:rFonts w:cs="Times New Roman" w:eastAsia="Times New Roman"/>
              </w:rPr>
            </w:pPr>
            <w:r w:rsidRPr="00A31D42">
              <w:rPr>
                <w:rFonts w:cs="Times New Roman" w:eastAsia="Times New Roman"/>
              </w:rPr>
              <w:t>Mostar,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77007053608</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13.059,80</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13.059,80</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Antunović Marko</w:t>
            </w:r>
          </w:p>
          <w:p w:rsidRDefault="00A31D42" w:rsidP="00A31D42" w:rsidR="00A31D42" w:rsidRPr="00A31D42">
            <w:pPr>
              <w:spacing w:lineRule="auto" w:line="276" w:after="0"/>
              <w:rPr>
                <w:rFonts w:cs="Times New Roman" w:eastAsia="Times New Roman"/>
              </w:rPr>
            </w:pPr>
            <w:r w:rsidRPr="00A31D42">
              <w:rPr>
                <w:rFonts w:cs="Times New Roman" w:eastAsia="Times New Roman"/>
              </w:rPr>
              <w:t>Sesvete,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14564550503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97.708,58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97.708,58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Antunović Mato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12239279496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65.891,11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65.891,11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Antunović Vlado</w:t>
            </w:r>
          </w:p>
          <w:p w:rsidRDefault="00A31D42" w:rsidP="00A31D42" w:rsidR="00A31D42" w:rsidRPr="00A31D42">
            <w:pPr>
              <w:spacing w:lineRule="auto" w:line="276" w:after="0"/>
              <w:rPr>
                <w:rFonts w:cs="Times New Roman" w:eastAsia="Times New Roman"/>
              </w:rPr>
            </w:pPr>
            <w:r w:rsidRPr="00A31D42">
              <w:rPr>
                <w:rFonts w:cs="Times New Roman" w:eastAsia="Times New Roman"/>
              </w:rPr>
              <w:t>Kaštel Novi,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17039573603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37.781,32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37.781,32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Artuković</w:t>
            </w:r>
            <w:proofErr w:type="spellEnd"/>
            <w:r w:rsidRPr="00A31D42">
              <w:rPr>
                <w:rFonts w:cs="Times New Roman" w:eastAsia="Times New Roman"/>
              </w:rPr>
              <w:t xml:space="preserve"> Jure</w:t>
            </w:r>
          </w:p>
          <w:p w:rsidRDefault="00A31D42" w:rsidP="00A31D42" w:rsidR="00A31D42" w:rsidRPr="00A31D42">
            <w:pPr>
              <w:spacing w:lineRule="auto" w:line="276" w:after="0"/>
              <w:rPr>
                <w:rFonts w:cs="Times New Roman" w:eastAsia="Times New Roman"/>
              </w:rPr>
            </w:pPr>
            <w:r w:rsidRPr="00A31D42">
              <w:rPr>
                <w:rFonts w:cs="Times New Roman" w:eastAsia="Times New Roman"/>
              </w:rPr>
              <w:t>Zagreb, OIB: 71535975100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76.425,33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76.425,33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Babić Antonio</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82550887715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62.754,39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62.754,39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- 3 -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1979"/>
        <w:gridCol w:w="1799"/>
        <w:gridCol w:w="1799"/>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Babić Branko</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32784311186</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66.498,10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66.498,10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Babić Filip</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Trilj</w:t>
            </w:r>
            <w:proofErr w:type="spellEnd"/>
            <w:r w:rsidRPr="00A31D42">
              <w:rPr>
                <w:rFonts w:cs="Times New Roman" w:eastAsia="Times New Roman"/>
              </w:rPr>
              <w:t>, OIB. 66578504608</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38.568,47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38.568,47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Babić Jozo</w:t>
            </w:r>
          </w:p>
          <w:p w:rsidRDefault="00A31D42" w:rsidP="00A31D42" w:rsidR="00A31D42" w:rsidRPr="00A31D42">
            <w:pPr>
              <w:spacing w:lineRule="auto" w:line="276" w:after="0"/>
              <w:rPr>
                <w:rFonts w:cs="Times New Roman" w:eastAsia="Times New Roman"/>
              </w:rPr>
            </w:pPr>
            <w:r w:rsidRPr="00A31D42">
              <w:rPr>
                <w:rFonts w:cs="Times New Roman" w:eastAsia="Times New Roman"/>
              </w:rPr>
              <w:t>Slano,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49925322837</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122.354,04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122.354,04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Babić Marinko</w:t>
            </w:r>
          </w:p>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Ugljane, OIB: </w:t>
            </w:r>
          </w:p>
          <w:p w:rsidRDefault="00A31D42" w:rsidP="00A31D42" w:rsidR="00A31D42" w:rsidRPr="00A31D42">
            <w:pPr>
              <w:spacing w:lineRule="auto" w:line="276" w:after="0"/>
              <w:rPr>
                <w:rFonts w:cs="Times New Roman" w:eastAsia="Times New Roman"/>
              </w:rPr>
            </w:pPr>
            <w:r w:rsidRPr="00A31D42">
              <w:rPr>
                <w:rFonts w:cs="Times New Roman" w:eastAsia="Times New Roman"/>
              </w:rPr>
              <w:t>21175453782</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113.505,61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113.505,61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Babić Zdravko</w:t>
            </w:r>
          </w:p>
          <w:p w:rsidRDefault="00A31D42" w:rsidP="00A31D42" w:rsidR="00A31D42" w:rsidRPr="00A31D42">
            <w:pPr>
              <w:spacing w:lineRule="auto" w:line="276" w:after="0"/>
              <w:rPr>
                <w:rFonts w:cs="Times New Roman" w:eastAsia="Times New Roman"/>
              </w:rPr>
            </w:pPr>
            <w:r w:rsidRPr="00A31D42">
              <w:rPr>
                <w:rFonts w:cs="Times New Roman" w:eastAsia="Times New Roman"/>
              </w:rPr>
              <w:t>Trogir,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06201971769</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56.003,55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56.003,55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Babić Željko</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50857061304</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13.075,87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13.075,87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Bačić Gordan</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49922022529</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63.931,42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63.931,42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Bago</w:t>
            </w:r>
            <w:proofErr w:type="spellEnd"/>
            <w:r w:rsidRPr="00A31D42">
              <w:rPr>
                <w:rFonts w:cs="Times New Roman" w:eastAsia="Times New Roman"/>
              </w:rPr>
              <w:t xml:space="preserve"> Igor</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16883779831</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69.702,37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rPr>
              <w:t>69.702,37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Bago</w:t>
            </w:r>
            <w:proofErr w:type="spellEnd"/>
            <w:r w:rsidRPr="00A31D42">
              <w:rPr>
                <w:rFonts w:cs="Times New Roman" w:eastAsia="Times New Roman"/>
              </w:rPr>
              <w:t xml:space="preserve"> Zdenko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19396755155</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234.765,28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234.765,28</w:t>
            </w:r>
          </w:p>
        </w:tc>
        <w:tc>
          <w:tcPr>
            <w:tcW w:type="dxa" w:w="1800"/>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Bajgorić</w:t>
            </w:r>
            <w:proofErr w:type="spellEnd"/>
            <w:r w:rsidRPr="00A31D42">
              <w:rPr>
                <w:rFonts w:cs="Times New Roman" w:eastAsia="Times New Roman"/>
              </w:rPr>
              <w:t xml:space="preserve"> Edin</w:t>
            </w:r>
          </w:p>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Split, OIB: 41663885331 </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76.621,51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76.621,51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Bajić Mile</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Trilj</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64513407887</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67.227,18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67.227,18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Bajić Zoran</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 04890432015</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39.209,38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39.209,38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Bajrić</w:t>
            </w:r>
            <w:proofErr w:type="spellEnd"/>
            <w:r w:rsidRPr="00A31D42">
              <w:rPr>
                <w:rFonts w:cs="Times New Roman" w:eastAsia="Times New Roman"/>
              </w:rPr>
              <w:t xml:space="preserve"> Željka</w:t>
            </w:r>
          </w:p>
          <w:p w:rsidRDefault="00A31D42" w:rsidP="00A31D42" w:rsidR="00A31D42" w:rsidRPr="00A31D42">
            <w:pPr>
              <w:spacing w:lineRule="auto" w:line="276" w:after="0"/>
              <w:rPr>
                <w:rFonts w:cs="Times New Roman" w:eastAsia="Times New Roman"/>
              </w:rPr>
            </w:pPr>
            <w:r w:rsidRPr="00A31D42">
              <w:rPr>
                <w:rFonts w:cs="Times New Roman" w:eastAsia="Times New Roman"/>
              </w:rPr>
              <w:t>Solin, OIB. 20421601738</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18.352,29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18.352,29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- 4 -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1979"/>
        <w:gridCol w:w="1799"/>
        <w:gridCol w:w="1799"/>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Baketarić</w:t>
            </w:r>
            <w:proofErr w:type="spellEnd"/>
            <w:r w:rsidRPr="00A31D42">
              <w:rPr>
                <w:rFonts w:cs="Times New Roman" w:eastAsia="Times New Roman"/>
              </w:rPr>
              <w:t xml:space="preserve"> Dragan</w:t>
            </w:r>
          </w:p>
          <w:p w:rsidRDefault="00A31D42" w:rsidP="00A31D42" w:rsidR="00A31D42" w:rsidRPr="00A31D42">
            <w:pPr>
              <w:spacing w:lineRule="auto" w:line="276" w:after="0"/>
              <w:rPr>
                <w:rFonts w:cs="Times New Roman" w:eastAsia="Times New Roman"/>
              </w:rPr>
            </w:pPr>
            <w:r w:rsidRPr="00A31D42">
              <w:rPr>
                <w:rFonts w:cs="Times New Roman" w:eastAsia="Times New Roman"/>
              </w:rPr>
              <w:t>Zagreb,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23934473348</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36.447,98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36.447,98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Baketarić</w:t>
            </w:r>
            <w:proofErr w:type="spellEnd"/>
            <w:r w:rsidRPr="00A31D42">
              <w:rPr>
                <w:rFonts w:cs="Times New Roman" w:eastAsia="Times New Roman"/>
              </w:rPr>
              <w:t xml:space="preserve"> Ivan</w:t>
            </w:r>
          </w:p>
          <w:p w:rsidRDefault="00A31D42" w:rsidP="00A31D42" w:rsidR="00A31D42" w:rsidRPr="00A31D42">
            <w:pPr>
              <w:spacing w:lineRule="auto" w:line="276" w:after="0"/>
              <w:rPr>
                <w:rFonts w:cs="Times New Roman" w:eastAsia="Times New Roman"/>
              </w:rPr>
            </w:pPr>
            <w:r w:rsidRPr="00A31D42">
              <w:rPr>
                <w:rFonts w:cs="Times New Roman" w:eastAsia="Times New Roman"/>
              </w:rPr>
              <w:t>Zagreb,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67828915405</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59.259,00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59.259,00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Baketarić</w:t>
            </w:r>
            <w:proofErr w:type="spellEnd"/>
            <w:r w:rsidRPr="00A31D42">
              <w:rPr>
                <w:rFonts w:cs="Times New Roman" w:eastAsia="Times New Roman"/>
              </w:rPr>
              <w:t xml:space="preserve"> Mato</w:t>
            </w:r>
          </w:p>
          <w:p w:rsidRDefault="00A31D42" w:rsidP="00A31D42" w:rsidR="00A31D42" w:rsidRPr="00A31D42">
            <w:pPr>
              <w:spacing w:lineRule="auto" w:line="276" w:after="0"/>
              <w:rPr>
                <w:rFonts w:cs="Times New Roman" w:eastAsia="Times New Roman"/>
              </w:rPr>
            </w:pPr>
            <w:r w:rsidRPr="00A31D42">
              <w:rPr>
                <w:rFonts w:cs="Times New Roman" w:eastAsia="Times New Roman"/>
              </w:rPr>
              <w:t>Prozor,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89946863116</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7.992,34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7.992,34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Baketarić</w:t>
            </w:r>
            <w:proofErr w:type="spellEnd"/>
            <w:r w:rsidRPr="00A31D42">
              <w:rPr>
                <w:rFonts w:cs="Times New Roman" w:eastAsia="Times New Roman"/>
              </w:rPr>
              <w:t xml:space="preserve"> Šimun</w:t>
            </w:r>
          </w:p>
          <w:p w:rsidRDefault="00A31D42" w:rsidP="00A31D42" w:rsidR="00A31D42" w:rsidRPr="00A31D42">
            <w:pPr>
              <w:spacing w:lineRule="auto" w:line="276" w:after="0"/>
              <w:rPr>
                <w:rFonts w:cs="Times New Roman" w:eastAsia="Times New Roman"/>
              </w:rPr>
            </w:pPr>
            <w:r w:rsidRPr="00A31D42">
              <w:rPr>
                <w:rFonts w:cs="Times New Roman" w:eastAsia="Times New Roman"/>
              </w:rPr>
              <w:t>Rama,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19325874219</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41.859,24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41.859,24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Bakić Dragica</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20934470952</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42.772,55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42.772,55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Bakić Siniša</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11860715625</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35.439,42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35.439,42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Bakmaz Luka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72827272941</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39.609,75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39.609,75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Bakran</w:t>
            </w:r>
            <w:proofErr w:type="spellEnd"/>
            <w:r w:rsidRPr="00A31D42">
              <w:rPr>
                <w:rFonts w:cs="Times New Roman" w:eastAsia="Times New Roman"/>
              </w:rPr>
              <w:t xml:space="preserve"> Ranko</w:t>
            </w:r>
          </w:p>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Solin, OIB: </w:t>
            </w:r>
          </w:p>
          <w:p w:rsidRDefault="00A31D42" w:rsidP="00A31D42" w:rsidR="00A31D42" w:rsidRPr="00A31D42">
            <w:pPr>
              <w:spacing w:lineRule="auto" w:line="276" w:after="0"/>
              <w:rPr>
                <w:rFonts w:cs="Times New Roman" w:eastAsia="Times New Roman"/>
              </w:rPr>
            </w:pPr>
            <w:r w:rsidRPr="00A31D42">
              <w:rPr>
                <w:rFonts w:cs="Times New Roman" w:eastAsia="Times New Roman"/>
              </w:rPr>
              <w:t>22120741935</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124.637,04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124.637,04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Baljkas</w:t>
            </w:r>
            <w:proofErr w:type="spellEnd"/>
            <w:r w:rsidRPr="00A31D42">
              <w:rPr>
                <w:rFonts w:cs="Times New Roman" w:eastAsia="Times New Roman"/>
              </w:rPr>
              <w:t xml:space="preserve"> Joško</w:t>
            </w:r>
          </w:p>
          <w:p w:rsidRDefault="00A31D42" w:rsidP="00A31D42" w:rsidR="00A31D42" w:rsidRPr="00A31D42">
            <w:pPr>
              <w:spacing w:lineRule="auto" w:line="276" w:after="0"/>
              <w:rPr>
                <w:rFonts w:cs="Times New Roman" w:eastAsia="Times New Roman"/>
              </w:rPr>
            </w:pPr>
            <w:r w:rsidRPr="00A31D42">
              <w:rPr>
                <w:rFonts w:cs="Times New Roman" w:eastAsia="Times New Roman"/>
              </w:rPr>
              <w:t>Šibenik,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87030846781</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56.751,04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56.751,04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Bandur</w:t>
            </w:r>
            <w:proofErr w:type="spellEnd"/>
            <w:r w:rsidRPr="00A31D42">
              <w:rPr>
                <w:rFonts w:cs="Times New Roman" w:eastAsia="Times New Roman"/>
              </w:rPr>
              <w:t xml:space="preserve"> Ivica</w:t>
            </w:r>
          </w:p>
          <w:p w:rsidRDefault="00A31D42" w:rsidP="00A31D42" w:rsidR="00A31D42" w:rsidRPr="00A31D42">
            <w:pPr>
              <w:spacing w:lineRule="auto" w:line="276" w:after="0"/>
              <w:rPr>
                <w:rFonts w:cs="Times New Roman" w:eastAsia="Times New Roman"/>
              </w:rPr>
            </w:pPr>
            <w:r w:rsidRPr="00A31D42">
              <w:rPr>
                <w:rFonts w:cs="Times New Roman" w:eastAsia="Times New Roman"/>
              </w:rPr>
              <w:t>Makarska,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44473690038</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64.078,20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64.078,20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Banović Dražan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40582891030</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20.932,91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20.932,91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Banović Jure</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 76747665147</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74.011,37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74.011,37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Banović Marinko</w:t>
            </w:r>
          </w:p>
          <w:p w:rsidRDefault="00A31D42" w:rsidP="00A31D42" w:rsidR="00A31D42" w:rsidRPr="00A31D42">
            <w:pPr>
              <w:spacing w:lineRule="auto" w:line="276" w:after="0"/>
              <w:rPr>
                <w:rFonts w:cs="Times New Roman" w:eastAsia="Times New Roman"/>
              </w:rPr>
            </w:pPr>
            <w:r w:rsidRPr="00A31D42">
              <w:rPr>
                <w:rFonts w:cs="Times New Roman" w:eastAsia="Times New Roman"/>
              </w:rPr>
              <w:t>Vis,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30615072325</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66.677,42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66.677,42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- 5 -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1979"/>
        <w:gridCol w:w="1799"/>
        <w:gridCol w:w="1799"/>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Banović Stipe</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65066973768</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54.317,87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54.317,87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Banović Žare</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01689184093</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39.944,29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39.944,29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Barać</w:t>
            </w:r>
            <w:proofErr w:type="spellEnd"/>
            <w:r w:rsidRPr="00A31D42">
              <w:rPr>
                <w:rFonts w:cs="Times New Roman" w:eastAsia="Times New Roman"/>
              </w:rPr>
              <w:t xml:space="preserve"> Marinko</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86775472365</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103.128,40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103.128,40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Barać</w:t>
            </w:r>
            <w:proofErr w:type="spellEnd"/>
            <w:r w:rsidRPr="00A31D42">
              <w:rPr>
                <w:rFonts w:cs="Times New Roman" w:eastAsia="Times New Roman"/>
              </w:rPr>
              <w:t xml:space="preserve"> Nikša</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Bajagić</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63210422848</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59.503,60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59.503,60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Baran</w:t>
            </w:r>
            <w:proofErr w:type="spellEnd"/>
            <w:r w:rsidRPr="00A31D42">
              <w:rPr>
                <w:rFonts w:cs="Times New Roman" w:eastAsia="Times New Roman"/>
              </w:rPr>
              <w:t xml:space="preserve"> Ante</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K.Sućurac</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33935339818</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30.398,84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30.398,84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Baran</w:t>
            </w:r>
            <w:proofErr w:type="spellEnd"/>
            <w:r w:rsidRPr="00A31D42">
              <w:rPr>
                <w:rFonts w:cs="Times New Roman" w:eastAsia="Times New Roman"/>
              </w:rPr>
              <w:t xml:space="preserve"> Ivan</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Lećevica</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74937325912</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35.362,93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35.362,93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Barbarić Goran</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Biorine</w:t>
            </w:r>
            <w:proofErr w:type="spellEnd"/>
            <w:r w:rsidRPr="00A31D42">
              <w:rPr>
                <w:rFonts w:cs="Times New Roman" w:eastAsia="Times New Roman"/>
              </w:rPr>
              <w:t>, OIB: 88348787997</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36.490,25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36.490,25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Barbarić Mirko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09902574859</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1.196,67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1.196,67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Baričević Dane</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Unešić</w:t>
            </w:r>
            <w:proofErr w:type="spellEnd"/>
            <w:r w:rsidRPr="00A31D42">
              <w:rPr>
                <w:rFonts w:cs="Times New Roman" w:eastAsia="Times New Roman"/>
              </w:rPr>
              <w:t>, OIB: 96279613308</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79.589,83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79.589,83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Baričević Zdravko, </w:t>
            </w:r>
          </w:p>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K. </w:t>
            </w:r>
            <w:proofErr w:type="spellStart"/>
            <w:r w:rsidRPr="00A31D42">
              <w:rPr>
                <w:rFonts w:cs="Times New Roman" w:eastAsia="Times New Roman"/>
              </w:rPr>
              <w:t>Kambelovac</w:t>
            </w:r>
            <w:proofErr w:type="spellEnd"/>
            <w:r w:rsidRPr="00A31D42">
              <w:rPr>
                <w:rFonts w:cs="Times New Roman" w:eastAsia="Times New Roman"/>
              </w:rPr>
              <w:t>,</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 02737390197</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44.380,64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44.380,64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Barić Tomislav</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Hrvace</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25299969319</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57.626,87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57.626,87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Barišić Anto</w:t>
            </w:r>
          </w:p>
          <w:p w:rsidRDefault="00A31D42" w:rsidP="00A31D42" w:rsidR="00A31D42" w:rsidRPr="00A31D42">
            <w:pPr>
              <w:spacing w:lineRule="auto" w:line="276" w:after="0"/>
              <w:rPr>
                <w:rFonts w:cs="Times New Roman" w:eastAsia="Times New Roman"/>
              </w:rPr>
            </w:pPr>
            <w:r w:rsidRPr="00A31D42">
              <w:rPr>
                <w:rFonts w:cs="Times New Roman" w:eastAsia="Times New Roman"/>
              </w:rPr>
              <w:t>Jajce,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42316261990</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73.973,97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73.973,97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- 6 -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Barišić Dragica</w:t>
            </w:r>
          </w:p>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Kaštel </w:t>
            </w:r>
            <w:proofErr w:type="spellStart"/>
            <w:r w:rsidRPr="00A31D42">
              <w:rPr>
                <w:rFonts w:cs="Times New Roman" w:eastAsia="Times New Roman"/>
              </w:rPr>
              <w:t>Štafilić</w:t>
            </w:r>
            <w:proofErr w:type="spellEnd"/>
            <w:r w:rsidRPr="00A31D42">
              <w:rPr>
                <w:rFonts w:cs="Times New Roman" w:eastAsia="Times New Roman"/>
              </w:rPr>
              <w:t>, OIB: 05877768156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5.551,13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5.551,13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57.</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Barišić Ilija</w:t>
            </w:r>
          </w:p>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Otok Nartski,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25116674838</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63.646,45</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63.646,45</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Barišić Ivica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41655882931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21.246,03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21.246,03</w:t>
            </w:r>
          </w:p>
        </w:tc>
        <w:tc>
          <w:tcPr>
            <w:tcW w:type="dxa" w:w="1800"/>
            <w:gridSpan w:val="2"/>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Barišić Marinko</w:t>
            </w:r>
          </w:p>
          <w:p w:rsidRDefault="00A31D42" w:rsidP="00A31D42" w:rsidR="00A31D42" w:rsidRPr="00A31D42">
            <w:pPr>
              <w:spacing w:lineRule="auto" w:line="276" w:after="0"/>
              <w:rPr>
                <w:rFonts w:cs="Times New Roman" w:eastAsia="Times New Roman"/>
              </w:rPr>
            </w:pPr>
            <w:r w:rsidRPr="00A31D42">
              <w:rPr>
                <w:rFonts w:cs="Times New Roman" w:eastAsia="Times New Roman"/>
              </w:rPr>
              <w:t>Žepče,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03340501990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62.134,58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62.134,58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Barišić Vinko</w:t>
            </w:r>
          </w:p>
          <w:p w:rsidRDefault="00A31D42" w:rsidP="00A31D42" w:rsidR="00A31D42" w:rsidRPr="00A31D42">
            <w:pPr>
              <w:spacing w:lineRule="auto" w:line="276" w:after="0"/>
              <w:rPr>
                <w:rFonts w:cs="Times New Roman" w:eastAsia="Times New Roman"/>
              </w:rPr>
            </w:pPr>
            <w:r w:rsidRPr="00A31D42">
              <w:rPr>
                <w:rFonts w:cs="Times New Roman" w:eastAsia="Times New Roman"/>
              </w:rPr>
              <w:t>Vrlika,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78891649508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12.787,76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12.787,76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Barišić Vladimir</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42681081952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104.923,80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104.923,80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Bartulović Ante</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23018942172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120.662,10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120.662,10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Barukčić</w:t>
            </w:r>
            <w:proofErr w:type="spellEnd"/>
            <w:r w:rsidRPr="00A31D42">
              <w:rPr>
                <w:rFonts w:cs="Times New Roman" w:eastAsia="Times New Roman"/>
              </w:rPr>
              <w:t xml:space="preserve"> Juro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51493519212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12.532,88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12.532,88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64.</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Basa Tomislav</w:t>
            </w:r>
          </w:p>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Starigrad –Paklenica,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98117361681</w:t>
            </w:r>
          </w:p>
        </w:tc>
        <w:tc>
          <w:tcPr>
            <w:tcW w:type="dxa" w:w="1984"/>
            <w:gridSpan w:val="2"/>
            <w:tcBorders>
              <w:top w:space="0" w:sz="6" w:color="000000" w:val="single"/>
              <w:left w:space="0" w:sz="6" w:color="000000" w:val="single"/>
              <w:bottom w:space="0" w:sz="6" w:color="000000" w:val="single"/>
              <w:right w:space="0" w:sz="6" w:color="000000" w:val="single"/>
            </w:tcBorders>
          </w:tcPr>
          <w:p w:rsidRDefault="00A31D42" w:rsidP="00A31D42" w:rsidR="00A31D42" w:rsidRPr="00A31D42">
            <w:pPr>
              <w:spacing w:lineRule="auto" w:line="276" w:after="0"/>
              <w:jc w:val="center"/>
              <w:rPr>
                <w:rFonts w:cs="Times New Roman" w:eastAsia="Times New Roman"/>
              </w:rPr>
            </w:pPr>
          </w:p>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11.996,93</w:t>
            </w:r>
          </w:p>
        </w:tc>
        <w:tc>
          <w:tcPr>
            <w:tcW w:type="dxa" w:w="1843"/>
            <w:gridSpan w:val="2"/>
            <w:tcBorders>
              <w:top w:space="0" w:sz="6" w:color="000000" w:val="single"/>
              <w:left w:space="0" w:sz="6" w:color="000000" w:val="single"/>
              <w:bottom w:space="0" w:sz="6" w:color="000000" w:val="single"/>
              <w:right w:space="0" w:sz="6" w:color="000000" w:val="single"/>
            </w:tcBorders>
          </w:tcPr>
          <w:p w:rsidRDefault="00A31D42" w:rsidP="00A31D42" w:rsidR="00A31D42" w:rsidRPr="00A31D42">
            <w:pPr>
              <w:spacing w:lineRule="auto" w:line="276" w:after="0"/>
              <w:jc w:val="center"/>
              <w:rPr>
                <w:rFonts w:cs="Times New Roman" w:eastAsia="Times New Roman"/>
              </w:rPr>
            </w:pPr>
          </w:p>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11.996,93</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Basar</w:t>
            </w:r>
            <w:proofErr w:type="spellEnd"/>
            <w:r w:rsidRPr="00A31D42">
              <w:rPr>
                <w:rFonts w:cs="Times New Roman" w:eastAsia="Times New Roman"/>
              </w:rPr>
              <w:t xml:space="preserve"> Tihomir</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12402900993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2.887,16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2.887,16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Bašić Anđelko</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93832415069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88.252,48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88.252,48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Bašić Berislav</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41236479933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110.200,62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110.200,62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- 7 -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1979"/>
        <w:gridCol w:w="1799"/>
        <w:gridCol w:w="1799"/>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Bašić Dubravko</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89212629820</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74.269,45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74.269,45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Bašić Goran</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80313556882</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107.788,78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107.788,78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Batinić Toma</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05225418419</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87.210,88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87.210,88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Batista Ivan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79923468956</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102.975,37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102.975,37</w:t>
            </w:r>
          </w:p>
        </w:tc>
        <w:tc>
          <w:tcPr>
            <w:tcW w:type="dxa" w:w="1800"/>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Bavrka</w:t>
            </w:r>
            <w:proofErr w:type="spellEnd"/>
            <w:r w:rsidRPr="00A31D42">
              <w:rPr>
                <w:rFonts w:cs="Times New Roman" w:eastAsia="Times New Roman"/>
              </w:rPr>
              <w:t xml:space="preserve"> Ivo</w:t>
            </w:r>
          </w:p>
          <w:p w:rsidRDefault="00A31D42" w:rsidP="00A31D42" w:rsidR="00A31D42" w:rsidRPr="00A31D42">
            <w:pPr>
              <w:spacing w:lineRule="auto" w:line="276" w:after="0"/>
              <w:rPr>
                <w:rFonts w:cs="Times New Roman" w:eastAsia="Times New Roman"/>
              </w:rPr>
            </w:pPr>
            <w:r w:rsidRPr="00A31D42">
              <w:rPr>
                <w:rFonts w:cs="Times New Roman" w:eastAsia="Times New Roman"/>
              </w:rPr>
              <w:t>Novi Travnik,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09622072129</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84.693,16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84.693,16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Bazina</w:t>
            </w:r>
            <w:proofErr w:type="spellEnd"/>
            <w:r w:rsidRPr="00A31D42">
              <w:rPr>
                <w:rFonts w:cs="Times New Roman" w:eastAsia="Times New Roman"/>
              </w:rPr>
              <w:t xml:space="preserve"> Josip</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37062530613</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54.551,40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54.551,40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Bazo Stjepan Ruda, OIB: 13446405672</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30.334,24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30.334,24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Bebić</w:t>
            </w:r>
            <w:proofErr w:type="spellEnd"/>
            <w:r w:rsidRPr="00A31D42">
              <w:rPr>
                <w:rFonts w:cs="Times New Roman" w:eastAsia="Times New Roman"/>
              </w:rPr>
              <w:t xml:space="preserve"> Marica</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44628169265</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77.422,14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77.422,14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Bebić</w:t>
            </w:r>
            <w:proofErr w:type="spellEnd"/>
            <w:r w:rsidRPr="00A31D42">
              <w:rPr>
                <w:rFonts w:cs="Times New Roman" w:eastAsia="Times New Roman"/>
              </w:rPr>
              <w:t xml:space="preserve"> Tomislav</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50920095487</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22.133,78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22.133,78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Bečić Marijo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Srinjine</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98621382097</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67.133,65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67.133,65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Bečko Mirko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Otok,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95899289654</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59.440,94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59.440,94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Bekavac Bartul</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Podstrana</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59137494661</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62.130,05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62.130,05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Belak</w:t>
            </w:r>
            <w:proofErr w:type="spellEnd"/>
            <w:r w:rsidRPr="00A31D42">
              <w:rPr>
                <w:rFonts w:cs="Times New Roman" w:eastAsia="Times New Roman"/>
              </w:rPr>
              <w:t xml:space="preserve"> Marijo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89872921967</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68.374,86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68.374,86</w:t>
            </w:r>
          </w:p>
        </w:tc>
        <w:tc>
          <w:tcPr>
            <w:tcW w:type="dxa" w:w="1800"/>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- 8 -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00"/>
        <w:gridCol w:w="63"/>
        <w:gridCol w:w="79"/>
        <w:gridCol w:w="1700"/>
        <w:gridCol w:w="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81.</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Beljo</w:t>
            </w:r>
            <w:proofErr w:type="spellEnd"/>
            <w:r w:rsidRPr="00A31D42">
              <w:rPr>
                <w:rFonts w:cs="Times New Roman" w:eastAsia="Times New Roman"/>
              </w:rPr>
              <w:t xml:space="preserve"> Ivo</w:t>
            </w:r>
          </w:p>
          <w:p w:rsidRDefault="00A31D42" w:rsidP="00A31D42" w:rsidR="00A31D42" w:rsidRPr="00A31D42">
            <w:pPr>
              <w:spacing w:lineRule="auto" w:line="276" w:after="0"/>
              <w:rPr>
                <w:rFonts w:cs="Times New Roman" w:eastAsia="Times New Roman"/>
              </w:rPr>
            </w:pPr>
            <w:r w:rsidRPr="00A31D42">
              <w:rPr>
                <w:rFonts w:cs="Times New Roman" w:eastAsia="Times New Roman"/>
              </w:rPr>
              <w:t>Prozor,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60528499889</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35.773,40</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35.773,40</w:t>
            </w:r>
          </w:p>
        </w:tc>
        <w:tc>
          <w:tcPr>
            <w:tcW w:type="dxa" w:w="1863"/>
            <w:gridSpan w:val="4"/>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Bešić</w:t>
            </w:r>
            <w:proofErr w:type="spellEnd"/>
            <w:r w:rsidRPr="00A31D42">
              <w:rPr>
                <w:rFonts w:cs="Times New Roman" w:eastAsia="Times New Roman"/>
              </w:rPr>
              <w:t xml:space="preserve"> Marko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18632787126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3.081,68</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3.081,68</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83.</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Bešker Josip</w:t>
            </w:r>
          </w:p>
          <w:p w:rsidRDefault="00A31D42" w:rsidP="00A31D42" w:rsidR="00A31D42" w:rsidRPr="00A31D42">
            <w:pPr>
              <w:spacing w:lineRule="auto" w:line="276" w:after="0"/>
              <w:rPr>
                <w:rFonts w:cs="Times New Roman" w:eastAsia="Times New Roman"/>
              </w:rPr>
            </w:pPr>
            <w:r w:rsidRPr="00A31D42">
              <w:rPr>
                <w:rFonts w:cs="Times New Roman" w:eastAsia="Times New Roman"/>
              </w:rPr>
              <w:t>Solin,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03597590115</w:t>
            </w:r>
          </w:p>
        </w:tc>
        <w:tc>
          <w:tcPr>
            <w:tcW w:type="dxa" w:w="1984"/>
            <w:gridSpan w:val="2"/>
            <w:tcBorders>
              <w:top w:space="0" w:sz="6" w:color="000000" w:val="single"/>
              <w:left w:space="0" w:sz="6" w:color="000000" w:val="single"/>
              <w:bottom w:space="0" w:sz="6" w:color="000000" w:val="single"/>
              <w:right w:space="0" w:sz="6" w:color="000000" w:val="single"/>
            </w:tcBorders>
          </w:tcPr>
          <w:p w:rsidRDefault="00A31D42" w:rsidP="00A31D42" w:rsidR="00A31D42" w:rsidRPr="00A31D42">
            <w:pPr>
              <w:spacing w:lineRule="auto" w:line="276" w:after="0"/>
              <w:jc w:val="center"/>
              <w:rPr>
                <w:rFonts w:cs="Times New Roman" w:eastAsia="Times New Roman"/>
              </w:rPr>
            </w:pPr>
          </w:p>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62.566,66</w:t>
            </w:r>
          </w:p>
        </w:tc>
        <w:tc>
          <w:tcPr>
            <w:tcW w:type="dxa" w:w="1843"/>
            <w:gridSpan w:val="3"/>
            <w:tcBorders>
              <w:top w:space="0" w:sz="6" w:color="000000" w:val="single"/>
              <w:left w:space="0" w:sz="6" w:color="000000" w:val="single"/>
              <w:bottom w:space="0" w:sz="6" w:color="000000" w:val="single"/>
              <w:right w:space="0" w:sz="6" w:color="000000" w:val="single"/>
            </w:tcBorders>
          </w:tcPr>
          <w:p w:rsidRDefault="00A31D42" w:rsidP="00A31D42" w:rsidR="00A31D42" w:rsidRPr="00A31D42">
            <w:pPr>
              <w:spacing w:lineRule="auto" w:line="276" w:after="0"/>
              <w:jc w:val="center"/>
              <w:rPr>
                <w:rFonts w:cs="Times New Roman" w:eastAsia="Times New Roman"/>
              </w:rPr>
            </w:pPr>
          </w:p>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62.566,66</w:t>
            </w:r>
          </w:p>
        </w:tc>
        <w:tc>
          <w:tcPr>
            <w:tcW w:type="dxa" w:w="1701"/>
            <w:tcBorders>
              <w:top w:space="0" w:sz="6" w:color="000000" w:val="single"/>
              <w:left w:space="0" w:sz="6" w:color="000000" w:val="single"/>
              <w:bottom w:space="0" w:sz="6" w:color="000000" w:val="single"/>
              <w:right w:space="0" w:sz="6" w:color="000000" w:val="single"/>
            </w:tcBorders>
          </w:tcPr>
          <w:p w:rsidRDefault="00A31D42" w:rsidP="00A31D42" w:rsidR="00A31D42" w:rsidRPr="00A31D42">
            <w:pPr>
              <w:spacing w:lineRule="auto" w:line="276" w:after="0"/>
              <w:jc w:val="center"/>
              <w:rPr>
                <w:rFonts w:cs="Times New Roman" w:eastAsia="Times New Roman"/>
              </w:rPr>
            </w:pP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Bešker Tino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73377270236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61.194,90</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61.194,90</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Bešlić</w:t>
            </w:r>
            <w:proofErr w:type="spellEnd"/>
            <w:r w:rsidRPr="00A31D42">
              <w:rPr>
                <w:rFonts w:cs="Times New Roman" w:eastAsia="Times New Roman"/>
              </w:rPr>
              <w:t xml:space="preserve"> Zvonko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Crivac</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74086181142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37.471,61</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37.471,61</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Bešlić</w:t>
            </w:r>
            <w:proofErr w:type="spellEnd"/>
            <w:r w:rsidRPr="00A31D42">
              <w:rPr>
                <w:rFonts w:cs="Times New Roman" w:eastAsia="Times New Roman"/>
              </w:rPr>
              <w:t xml:space="preserve"> Željko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Potravlje</w:t>
            </w:r>
            <w:proofErr w:type="spellEnd"/>
            <w:r w:rsidRPr="00A31D42">
              <w:rPr>
                <w:rFonts w:cs="Times New Roman" w:eastAsia="Times New Roman"/>
              </w:rPr>
              <w:t>, OIB: 90109206646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69.014,79</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69.014,79</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Bikić Ante</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38322142060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61.551,89</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61.551,89</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88.</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Bikić Marin</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Podstrana</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17379269296</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48.434,53</w:t>
            </w:r>
          </w:p>
        </w:tc>
        <w:tc>
          <w:tcPr>
            <w:tcW w:type="dxa" w:w="1843"/>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48.434,53</w:t>
            </w:r>
          </w:p>
        </w:tc>
        <w:tc>
          <w:tcPr>
            <w:tcW w:type="dxa" w:w="1721"/>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Bilan</w:t>
            </w:r>
            <w:proofErr w:type="spellEnd"/>
            <w:r w:rsidRPr="00A31D42">
              <w:rPr>
                <w:rFonts w:cs="Times New Roman" w:eastAsia="Times New Roman"/>
              </w:rPr>
              <w:t xml:space="preserve"> Dean</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96195185020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40.089,60</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40.089,60</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Bilan</w:t>
            </w:r>
            <w:proofErr w:type="spellEnd"/>
            <w:r w:rsidRPr="00A31D42">
              <w:rPr>
                <w:rFonts w:cs="Times New Roman" w:eastAsia="Times New Roman"/>
              </w:rPr>
              <w:t xml:space="preserve"> Željko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Dicmo</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40916521771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9.055,38</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9.055,38</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Bilandžić Mate</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Maljkovo</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77516401352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63.985,53</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63.985,53</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Bilandžija</w:t>
            </w:r>
            <w:proofErr w:type="spellEnd"/>
            <w:r w:rsidRPr="00A31D42">
              <w:rPr>
                <w:rFonts w:cs="Times New Roman" w:eastAsia="Times New Roman"/>
              </w:rPr>
              <w:t xml:space="preserve"> Dalibor</w:t>
            </w:r>
          </w:p>
          <w:p w:rsidRDefault="00A31D42" w:rsidP="00A31D42" w:rsidR="00A31D42" w:rsidRPr="00A31D42">
            <w:pPr>
              <w:spacing w:lineRule="auto" w:line="276" w:after="0"/>
              <w:rPr>
                <w:rFonts w:cs="Times New Roman" w:eastAsia="Times New Roman"/>
              </w:rPr>
            </w:pPr>
            <w:r w:rsidRPr="00A31D42">
              <w:rPr>
                <w:rFonts w:cs="Times New Roman" w:eastAsia="Times New Roman"/>
              </w:rPr>
              <w:t>Novska,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64639732486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13.846,72</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13.846,72</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93.</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Bilandžija Ivo</w:t>
            </w:r>
          </w:p>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Ivanić Grad,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20017889987</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48.254,61</w:t>
            </w:r>
          </w:p>
        </w:tc>
        <w:tc>
          <w:tcPr>
            <w:tcW w:type="dxa" w:w="1843"/>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48.254,61</w:t>
            </w:r>
          </w:p>
        </w:tc>
        <w:tc>
          <w:tcPr>
            <w:tcW w:type="dxa" w:w="1721"/>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- 9 -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Bilandžija</w:t>
            </w:r>
            <w:proofErr w:type="spellEnd"/>
            <w:r w:rsidRPr="00A31D42">
              <w:rPr>
                <w:rFonts w:cs="Times New Roman" w:eastAsia="Times New Roman"/>
              </w:rPr>
              <w:t xml:space="preserve"> Juro</w:t>
            </w:r>
          </w:p>
          <w:p w:rsidRDefault="00A31D42" w:rsidP="00A31D42" w:rsidR="00A31D42" w:rsidRPr="00A31D42">
            <w:pPr>
              <w:spacing w:lineRule="auto" w:line="276" w:after="0"/>
              <w:rPr>
                <w:rFonts w:cs="Times New Roman" w:eastAsia="Times New Roman"/>
              </w:rPr>
            </w:pPr>
            <w:r w:rsidRPr="00A31D42">
              <w:rPr>
                <w:rFonts w:cs="Times New Roman" w:eastAsia="Times New Roman"/>
              </w:rPr>
              <w:t>Novska,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06090827830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63.962,36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63.962,36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Bilandžija</w:t>
            </w:r>
            <w:proofErr w:type="spellEnd"/>
            <w:r w:rsidRPr="00A31D42">
              <w:rPr>
                <w:rFonts w:cs="Times New Roman" w:eastAsia="Times New Roman"/>
              </w:rPr>
              <w:t xml:space="preserve"> Marijan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48347322533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97.539,33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97.539,33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rPr>
              <w:t>96</w:t>
            </w:r>
            <w:r w:rsidRPr="00A31D42">
              <w:rPr>
                <w:rFonts w:cs="Times New Roman" w:eastAsia="Times New Roman"/>
                <w:sz w:val="20"/>
                <w:szCs w:val="20"/>
              </w:rPr>
              <w:t>.</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Bilandžija Marijan</w:t>
            </w:r>
          </w:p>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Ivanić Grad,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48324046267</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44.558,12</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44.558,12</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Bilandžija</w:t>
            </w:r>
            <w:proofErr w:type="spellEnd"/>
            <w:r w:rsidRPr="00A31D42">
              <w:rPr>
                <w:rFonts w:cs="Times New Roman" w:eastAsia="Times New Roman"/>
              </w:rPr>
              <w:t xml:space="preserve"> Niko</w:t>
            </w:r>
          </w:p>
          <w:p w:rsidRDefault="00A31D42" w:rsidP="00A31D42" w:rsidR="00A31D42" w:rsidRPr="00A31D42">
            <w:pPr>
              <w:spacing w:lineRule="auto" w:line="276" w:after="0"/>
              <w:rPr>
                <w:rFonts w:cs="Times New Roman" w:eastAsia="Times New Roman"/>
              </w:rPr>
            </w:pPr>
            <w:r w:rsidRPr="00A31D42">
              <w:rPr>
                <w:rFonts w:cs="Times New Roman" w:eastAsia="Times New Roman"/>
              </w:rPr>
              <w:t>Trogir, OIB: 54224486183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35.650,05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35.650,05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Bilandžija</w:t>
            </w:r>
            <w:proofErr w:type="spellEnd"/>
            <w:r w:rsidRPr="00A31D42">
              <w:rPr>
                <w:rFonts w:cs="Times New Roman" w:eastAsia="Times New Roman"/>
              </w:rPr>
              <w:t xml:space="preserve"> Slavko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16571826309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27.160,14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27.160,14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Bilandžija</w:t>
            </w:r>
            <w:proofErr w:type="spellEnd"/>
            <w:r w:rsidRPr="00A31D42">
              <w:rPr>
                <w:rFonts w:cs="Times New Roman" w:eastAsia="Times New Roman"/>
              </w:rPr>
              <w:t xml:space="preserve"> Zdravko</w:t>
            </w:r>
          </w:p>
          <w:p w:rsidRDefault="00A31D42" w:rsidP="00A31D42" w:rsidR="00A31D42" w:rsidRPr="00A31D42">
            <w:pPr>
              <w:spacing w:lineRule="auto" w:line="276" w:after="0"/>
              <w:rPr>
                <w:rFonts w:cs="Times New Roman" w:eastAsia="Times New Roman"/>
              </w:rPr>
            </w:pPr>
            <w:r w:rsidRPr="00A31D42">
              <w:rPr>
                <w:rFonts w:cs="Times New Roman" w:eastAsia="Times New Roman"/>
              </w:rPr>
              <w:t>Jajce,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47586836864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27.181,67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27.181,67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Bilić Branko</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80889934113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7.497,50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7.497,50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Bilić Damir</w:t>
            </w:r>
          </w:p>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Split, OIB: </w:t>
            </w:r>
          </w:p>
          <w:p w:rsidRDefault="00A31D42" w:rsidP="00A31D42" w:rsidR="00A31D42" w:rsidRPr="00A31D42">
            <w:pPr>
              <w:spacing w:lineRule="auto" w:line="276" w:after="0"/>
              <w:rPr>
                <w:rFonts w:cs="Times New Roman" w:eastAsia="Times New Roman"/>
              </w:rPr>
            </w:pPr>
            <w:r w:rsidRPr="00A31D42">
              <w:rPr>
                <w:rFonts w:cs="Times New Roman" w:eastAsia="Times New Roman"/>
              </w:rPr>
              <w:t>04693170190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98.924,34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98.924,34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Bilić </w:t>
            </w:r>
            <w:proofErr w:type="spellStart"/>
            <w:r w:rsidRPr="00A31D42">
              <w:rPr>
                <w:rFonts w:cs="Times New Roman" w:eastAsia="Times New Roman"/>
              </w:rPr>
              <w:t>Emislav</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06292637657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187.709,54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126.686,01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61.023,53</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Stečajni upravitelj.</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Bilić File</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67396044280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40.661,95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40.661,95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104.</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Bilić Joško</w:t>
            </w:r>
          </w:p>
          <w:p w:rsidRDefault="00A31D42" w:rsidP="00A31D42" w:rsidR="00A31D42" w:rsidRPr="00A31D42">
            <w:pPr>
              <w:spacing w:lineRule="auto" w:line="276" w:after="0"/>
              <w:rPr>
                <w:rFonts w:cs="Times New Roman" w:eastAsia="Times New Roman"/>
              </w:rPr>
            </w:pPr>
            <w:r w:rsidRPr="00A31D42">
              <w:rPr>
                <w:rFonts w:cs="Times New Roman" w:eastAsia="Times New Roman"/>
              </w:rPr>
              <w:t>Trogir,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94836618750</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167.712,64</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167.712,64</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Bilić Miro</w:t>
            </w:r>
          </w:p>
          <w:p w:rsidRDefault="00A31D42" w:rsidP="00A31D42" w:rsidR="00A31D42" w:rsidRPr="00A31D42">
            <w:pPr>
              <w:spacing w:lineRule="auto" w:line="276" w:after="0"/>
              <w:rPr>
                <w:rFonts w:cs="Times New Roman" w:eastAsia="Times New Roman"/>
              </w:rPr>
            </w:pPr>
            <w:r w:rsidRPr="00A31D42">
              <w:rPr>
                <w:rFonts w:cs="Times New Roman" w:eastAsia="Times New Roman"/>
              </w:rPr>
              <w:t>Zagreb,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54733299320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28.010,34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28.010,34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- 10 -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1979"/>
        <w:gridCol w:w="1799"/>
        <w:gridCol w:w="1799"/>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Bilić Rajko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Podstrana</w:t>
            </w:r>
            <w:proofErr w:type="spellEnd"/>
            <w:r w:rsidRPr="00A31D42">
              <w:rPr>
                <w:rFonts w:cs="Times New Roman" w:eastAsia="Times New Roman"/>
              </w:rPr>
              <w:t>, OIB: 90305886594</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107.738,91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107.738,91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Bilić Tomislav</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73721828253</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51.952,04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51.952,04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Bilogrević</w:t>
            </w:r>
            <w:proofErr w:type="spellEnd"/>
            <w:r w:rsidRPr="00A31D42">
              <w:rPr>
                <w:rFonts w:cs="Times New Roman" w:eastAsia="Times New Roman"/>
              </w:rPr>
              <w:t xml:space="preserve"> Ante</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Bisko</w:t>
            </w:r>
            <w:proofErr w:type="spellEnd"/>
            <w:r w:rsidRPr="00A31D42">
              <w:rPr>
                <w:rFonts w:cs="Times New Roman" w:eastAsia="Times New Roman"/>
              </w:rPr>
              <w:t>, OIB: 66096607156</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19.091,63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19.091,63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Bilogrević</w:t>
            </w:r>
            <w:proofErr w:type="spellEnd"/>
            <w:r w:rsidRPr="00A31D42">
              <w:rPr>
                <w:rFonts w:cs="Times New Roman" w:eastAsia="Times New Roman"/>
              </w:rPr>
              <w:t xml:space="preserve"> Filip</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Trilj</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99046726297</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48.195,25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48.195,25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Bilogrević</w:t>
            </w:r>
            <w:proofErr w:type="spellEnd"/>
            <w:r w:rsidRPr="00A31D42">
              <w:rPr>
                <w:rFonts w:cs="Times New Roman" w:eastAsia="Times New Roman"/>
              </w:rPr>
              <w:t xml:space="preserve"> Frano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Bisko</w:t>
            </w:r>
            <w:proofErr w:type="spellEnd"/>
            <w:r w:rsidRPr="00A31D42">
              <w:rPr>
                <w:rFonts w:cs="Times New Roman" w:eastAsia="Times New Roman"/>
              </w:rPr>
              <w:t>, OIB: 51028303563</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151.014,70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151.014,70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Bilogrević Mirko</w:t>
            </w:r>
          </w:p>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Stara Subocka,</w:t>
            </w:r>
          </w:p>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19834153077</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133.641,82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133.641,82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Bilogrević</w:t>
            </w:r>
            <w:proofErr w:type="spellEnd"/>
            <w:r w:rsidRPr="00A31D42">
              <w:rPr>
                <w:rFonts w:cs="Times New Roman" w:eastAsia="Times New Roman"/>
              </w:rPr>
              <w:t xml:space="preserve"> Velimir</w:t>
            </w:r>
          </w:p>
          <w:p w:rsidRDefault="00A31D42" w:rsidP="00A31D42" w:rsidR="00A31D42" w:rsidRPr="00A31D42">
            <w:pPr>
              <w:spacing w:lineRule="auto" w:line="276" w:after="0"/>
              <w:rPr>
                <w:rFonts w:cs="Times New Roman" w:eastAsia="Times New Roman"/>
              </w:rPr>
            </w:pPr>
            <w:r w:rsidRPr="00A31D42">
              <w:rPr>
                <w:rFonts w:cs="Times New Roman" w:eastAsia="Times New Roman"/>
              </w:rPr>
              <w:t>Novska,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16075724797</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2.887,16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2.887,16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Bilonić</w:t>
            </w:r>
            <w:proofErr w:type="spellEnd"/>
            <w:r w:rsidRPr="00A31D42">
              <w:rPr>
                <w:rFonts w:cs="Times New Roman" w:eastAsia="Times New Roman"/>
              </w:rPr>
              <w:t xml:space="preserve"> Ivica</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Trilj</w:t>
            </w:r>
            <w:proofErr w:type="spellEnd"/>
            <w:r w:rsidRPr="00A31D42">
              <w:rPr>
                <w:rFonts w:cs="Times New Roman" w:eastAsia="Times New Roman"/>
              </w:rPr>
              <w:t>, OIB: 37676892348</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80.504,38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80.504,38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Biloš</w:t>
            </w:r>
            <w:proofErr w:type="spellEnd"/>
            <w:r w:rsidRPr="00A31D42">
              <w:rPr>
                <w:rFonts w:cs="Times New Roman" w:eastAsia="Times New Roman"/>
              </w:rPr>
              <w:t xml:space="preserve"> Marijan</w:t>
            </w:r>
          </w:p>
          <w:p w:rsidRDefault="00A31D42" w:rsidP="00A31D42" w:rsidR="00A31D42" w:rsidRPr="00A31D42">
            <w:pPr>
              <w:spacing w:lineRule="auto" w:line="276" w:after="0"/>
              <w:rPr>
                <w:rFonts w:cs="Times New Roman" w:eastAsia="Times New Roman"/>
              </w:rPr>
            </w:pPr>
            <w:r w:rsidRPr="00A31D42">
              <w:rPr>
                <w:rFonts w:cs="Times New Roman" w:eastAsia="Times New Roman"/>
              </w:rPr>
              <w:t>Prozor-Rama, OIB: 54236393675</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60.674,26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60.674,26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Biloš</w:t>
            </w:r>
            <w:proofErr w:type="spellEnd"/>
            <w:r w:rsidRPr="00A31D42">
              <w:rPr>
                <w:rFonts w:cs="Times New Roman" w:eastAsia="Times New Roman"/>
              </w:rPr>
              <w:t xml:space="preserve"> Mate</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57131613164</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82.219,13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82.219,13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Biljuš</w:t>
            </w:r>
            <w:proofErr w:type="spellEnd"/>
            <w:r w:rsidRPr="00A31D42">
              <w:rPr>
                <w:rFonts w:cs="Times New Roman" w:eastAsia="Times New Roman"/>
              </w:rPr>
              <w:t xml:space="preserve"> Ivan</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93643046417</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12.787,95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12.787,95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Biljuš</w:t>
            </w:r>
            <w:proofErr w:type="spellEnd"/>
            <w:r w:rsidRPr="00A31D42">
              <w:rPr>
                <w:rFonts w:cs="Times New Roman" w:eastAsia="Times New Roman"/>
              </w:rPr>
              <w:t xml:space="preserve"> Nikola</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04953444555</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64.348,76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64.348,76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- 11 -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Biškupić</w:t>
            </w:r>
            <w:proofErr w:type="spellEnd"/>
            <w:r w:rsidRPr="00A31D42">
              <w:rPr>
                <w:rFonts w:cs="Times New Roman" w:eastAsia="Times New Roman"/>
              </w:rPr>
              <w:t xml:space="preserve"> Vladimir</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40324941120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48.585,85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48.585,85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Bitanga Stjepan</w:t>
            </w:r>
          </w:p>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Split, OIB: </w:t>
            </w:r>
          </w:p>
          <w:p w:rsidRDefault="00A31D42" w:rsidP="00A31D42" w:rsidR="00A31D42" w:rsidRPr="00A31D42">
            <w:pPr>
              <w:spacing w:lineRule="auto" w:line="276" w:after="0"/>
              <w:rPr>
                <w:rFonts w:cs="Times New Roman" w:eastAsia="Times New Roman"/>
              </w:rPr>
            </w:pPr>
            <w:r w:rsidRPr="00A31D42">
              <w:rPr>
                <w:rFonts w:cs="Times New Roman" w:eastAsia="Times New Roman"/>
              </w:rPr>
              <w:t>89149339625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37.375,37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37.375,37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Bitunjac</w:t>
            </w:r>
            <w:proofErr w:type="spellEnd"/>
            <w:r w:rsidRPr="00A31D42">
              <w:rPr>
                <w:rFonts w:cs="Times New Roman" w:eastAsia="Times New Roman"/>
              </w:rPr>
              <w:t xml:space="preserve"> (Josip) Ivan, Ruda, OIB: 10568541571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57.693,17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57.693,17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Bitunjac</w:t>
            </w:r>
            <w:proofErr w:type="spellEnd"/>
            <w:r w:rsidRPr="00A31D42">
              <w:rPr>
                <w:rFonts w:cs="Times New Roman" w:eastAsia="Times New Roman"/>
              </w:rPr>
              <w:t xml:space="preserve"> Jozo</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 07166298841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66.550,48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66.550,48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Bitunjac</w:t>
            </w:r>
            <w:proofErr w:type="spellEnd"/>
            <w:r w:rsidRPr="00A31D42">
              <w:rPr>
                <w:rFonts w:cs="Times New Roman" w:eastAsia="Times New Roman"/>
              </w:rPr>
              <w:t xml:space="preserve"> Jurica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87603218157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52.418,69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52.418,69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Bitunjac</w:t>
            </w:r>
            <w:proofErr w:type="spellEnd"/>
            <w:r w:rsidRPr="00A31D42">
              <w:rPr>
                <w:rFonts w:cs="Times New Roman" w:eastAsia="Times New Roman"/>
              </w:rPr>
              <w:t xml:space="preserve"> Marijan</w:t>
            </w:r>
          </w:p>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Ruda, OIB: </w:t>
            </w:r>
          </w:p>
          <w:p w:rsidRDefault="00A31D42" w:rsidP="00A31D42" w:rsidR="00A31D42" w:rsidRPr="00A31D42">
            <w:pPr>
              <w:spacing w:lineRule="auto" w:line="276" w:after="0"/>
              <w:rPr>
                <w:rFonts w:cs="Times New Roman" w:eastAsia="Times New Roman"/>
              </w:rPr>
            </w:pPr>
            <w:r w:rsidRPr="00A31D42">
              <w:rPr>
                <w:rFonts w:cs="Times New Roman" w:eastAsia="Times New Roman"/>
              </w:rPr>
              <w:t>96865469819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108.508,13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108.508,13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Bitunjac</w:t>
            </w:r>
            <w:proofErr w:type="spellEnd"/>
            <w:r w:rsidRPr="00A31D42">
              <w:rPr>
                <w:rFonts w:cs="Times New Roman" w:eastAsia="Times New Roman"/>
              </w:rPr>
              <w:t xml:space="preserve"> Petar</w:t>
            </w:r>
          </w:p>
          <w:p w:rsidRDefault="00A31D42" w:rsidP="00A31D42" w:rsidR="00A31D42" w:rsidRPr="00A31D42">
            <w:pPr>
              <w:spacing w:lineRule="auto" w:line="276" w:after="0"/>
              <w:rPr>
                <w:rFonts w:cs="Times New Roman" w:eastAsia="Times New Roman"/>
              </w:rPr>
            </w:pPr>
            <w:r w:rsidRPr="00A31D42">
              <w:rPr>
                <w:rFonts w:cs="Times New Roman" w:eastAsia="Times New Roman"/>
              </w:rPr>
              <w:t>Ruda, OIB: 17853297764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43.436,44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43.436,44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Biuk</w:t>
            </w:r>
            <w:proofErr w:type="spellEnd"/>
            <w:r w:rsidRPr="00A31D42">
              <w:rPr>
                <w:rFonts w:cs="Times New Roman" w:eastAsia="Times New Roman"/>
              </w:rPr>
              <w:t xml:space="preserve"> Miljenko</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39644073745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94.860,11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94.860,11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Biuk</w:t>
            </w:r>
            <w:proofErr w:type="spellEnd"/>
            <w:r w:rsidRPr="00A31D42">
              <w:rPr>
                <w:rFonts w:cs="Times New Roman" w:eastAsia="Times New Roman"/>
              </w:rPr>
              <w:t xml:space="preserve"> Slavko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64078160209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68.771,29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68.771,29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Blagaić</w:t>
            </w:r>
            <w:proofErr w:type="spellEnd"/>
            <w:r w:rsidRPr="00A31D42">
              <w:rPr>
                <w:rFonts w:cs="Times New Roman" w:eastAsia="Times New Roman"/>
              </w:rPr>
              <w:t xml:space="preserve"> Velimir</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56537196328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76.627,78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76.627,78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Blagaić</w:t>
            </w:r>
            <w:proofErr w:type="spellEnd"/>
            <w:r w:rsidRPr="00A31D42">
              <w:rPr>
                <w:rFonts w:cs="Times New Roman" w:eastAsia="Times New Roman"/>
              </w:rPr>
              <w:t xml:space="preserve"> Vinko</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11528592556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29.561,34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29.561,34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129.</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Blajić</w:t>
            </w:r>
            <w:proofErr w:type="spellEnd"/>
            <w:r w:rsidRPr="00A31D42">
              <w:rPr>
                <w:rFonts w:cs="Times New Roman" w:eastAsia="Times New Roman"/>
              </w:rPr>
              <w:t xml:space="preserve"> Ivan</w:t>
            </w:r>
          </w:p>
          <w:p w:rsidRDefault="00A31D42" w:rsidP="00A31D42" w:rsidR="00A31D42" w:rsidRPr="00A31D42">
            <w:pPr>
              <w:spacing w:lineRule="auto" w:line="276" w:after="0"/>
              <w:rPr>
                <w:rFonts w:cs="Times New Roman" w:eastAsia="Times New Roman"/>
              </w:rPr>
            </w:pPr>
            <w:r w:rsidRPr="00A31D42">
              <w:rPr>
                <w:rFonts w:cs="Times New Roman" w:eastAsia="Times New Roman"/>
              </w:rPr>
              <w:t>Ruda,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16307552351</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44.125,65</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44.125,65</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130.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Blažević Anton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32344542908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29.587,40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29.587,40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- 12 -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131.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Blažević Josip</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24043785199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1.879,00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1.879,00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132.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Blažević Josip</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Čavoglave</w:t>
            </w:r>
            <w:proofErr w:type="spellEnd"/>
            <w:r w:rsidRPr="00A31D42">
              <w:rPr>
                <w:rFonts w:cs="Times New Roman" w:eastAsia="Times New Roman"/>
              </w:rPr>
              <w:t>, OIB:  43379318355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54.199,84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54.199,84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133.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Blažević Jozo</w:t>
            </w:r>
          </w:p>
          <w:p w:rsidRDefault="00A31D42" w:rsidP="00A31D42" w:rsidR="00A31D42" w:rsidRPr="00A31D42">
            <w:pPr>
              <w:spacing w:lineRule="auto" w:line="276" w:after="0"/>
              <w:rPr>
                <w:rFonts w:cs="Times New Roman" w:eastAsia="Times New Roman"/>
              </w:rPr>
            </w:pPr>
            <w:r w:rsidRPr="00A31D42">
              <w:rPr>
                <w:rFonts w:cs="Times New Roman" w:eastAsia="Times New Roman"/>
              </w:rPr>
              <w:t>Imotski,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87023959409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64.524,23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64.524,23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134.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Blažević Miljenko, Split,</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60802888324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94.324,55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94.324,55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135.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Blažević Zdravko</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59298768023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92.683,16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92.683,16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136.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Blažević Željko</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51553338285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94.099,54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94.099,54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137.</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Boban Milan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38831538394</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68.105,63</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66.605,54</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1.500,09</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Stečajni upravitelj</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138.</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Boban Nediljko</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97249766620</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71.356,01</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71.356,01</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139.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Bobić</w:t>
            </w:r>
            <w:proofErr w:type="spellEnd"/>
            <w:r w:rsidRPr="00A31D42">
              <w:rPr>
                <w:rFonts w:cs="Times New Roman" w:eastAsia="Times New Roman"/>
              </w:rPr>
              <w:t xml:space="preserve"> Dejan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09788988824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124.032,33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124.032,33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140.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Bočina Žana</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82432606149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2.887,16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2.887,16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141.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Bogeljić</w:t>
            </w:r>
            <w:proofErr w:type="spellEnd"/>
            <w:r w:rsidRPr="00A31D42">
              <w:rPr>
                <w:rFonts w:cs="Times New Roman" w:eastAsia="Times New Roman"/>
              </w:rPr>
              <w:t xml:space="preserve"> Zdenko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49556992201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41.179,54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41.179,54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142.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Bogić</w:t>
            </w:r>
            <w:proofErr w:type="spellEnd"/>
            <w:r w:rsidRPr="00A31D42">
              <w:rPr>
                <w:rFonts w:cs="Times New Roman" w:eastAsia="Times New Roman"/>
              </w:rPr>
              <w:t xml:space="preserve"> Mato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Ivanska</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66453868604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40.000,05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40.000,05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143.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Bojčić</w:t>
            </w:r>
            <w:proofErr w:type="spellEnd"/>
            <w:r w:rsidRPr="00A31D42">
              <w:rPr>
                <w:rFonts w:cs="Times New Roman" w:eastAsia="Times New Roman"/>
              </w:rPr>
              <w:t xml:space="preserve"> Hrvoje</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55276928911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63.659,88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63.659,88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- 13 -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00"/>
        <w:gridCol w:w="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144.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Boko Jakov</w:t>
            </w:r>
          </w:p>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Solin, OIB: </w:t>
            </w:r>
          </w:p>
          <w:p w:rsidRDefault="00A31D42" w:rsidP="00A31D42" w:rsidR="00A31D42" w:rsidRPr="00A31D42">
            <w:pPr>
              <w:spacing w:lineRule="auto" w:line="276" w:after="0"/>
              <w:rPr>
                <w:rFonts w:cs="Times New Roman" w:eastAsia="Times New Roman"/>
              </w:rPr>
            </w:pPr>
            <w:r w:rsidRPr="00A31D42">
              <w:rPr>
                <w:rFonts w:cs="Times New Roman" w:eastAsia="Times New Roman"/>
              </w:rPr>
              <w:t>69906240030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34.433,78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34.433,78</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145.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Bonić</w:t>
            </w:r>
            <w:proofErr w:type="spellEnd"/>
            <w:r w:rsidRPr="00A31D42">
              <w:rPr>
                <w:rFonts w:cs="Times New Roman" w:eastAsia="Times New Roman"/>
              </w:rPr>
              <w:t xml:space="preserve"> Anto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67055337237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16.483,94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16.483,94</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146.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Boras</w:t>
            </w:r>
            <w:proofErr w:type="spellEnd"/>
            <w:r w:rsidRPr="00A31D42">
              <w:rPr>
                <w:rFonts w:cs="Times New Roman" w:eastAsia="Times New Roman"/>
              </w:rPr>
              <w:t xml:space="preserve"> Drago</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95364928929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95.912,88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95.912,88</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147.</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Borčić Rosna</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65620224397</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89.405,31</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89.405,31</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148.</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color w:val="000000"/>
              </w:rPr>
            </w:pPr>
            <w:r w:rsidRPr="00A31D42">
              <w:rPr>
                <w:rFonts w:cs="Times New Roman" w:eastAsia="Times New Roman"/>
                <w:color w:val="000000"/>
              </w:rPr>
              <w:t>Borić Milan</w:t>
            </w:r>
          </w:p>
          <w:p w:rsidRDefault="00A31D42" w:rsidP="00A31D42" w:rsidR="00A31D42" w:rsidRPr="00A31D42">
            <w:pPr>
              <w:spacing w:lineRule="auto" w:line="276" w:after="0"/>
              <w:rPr>
                <w:rFonts w:cs="Times New Roman" w:eastAsia="Times New Roman"/>
                <w:color w:val="000000"/>
              </w:rPr>
            </w:pPr>
            <w:proofErr w:type="spellStart"/>
            <w:r w:rsidRPr="00A31D42">
              <w:rPr>
                <w:rFonts w:cs="Times New Roman" w:eastAsia="Times New Roman"/>
                <w:color w:val="000000"/>
              </w:rPr>
              <w:t>Križpolje</w:t>
            </w:r>
            <w:proofErr w:type="spellEnd"/>
            <w:r w:rsidRPr="00A31D42">
              <w:rPr>
                <w:rFonts w:cs="Times New Roman" w:eastAsia="Times New Roman"/>
                <w:color w:val="000000"/>
              </w:rPr>
              <w:t>, OIB:</w:t>
            </w:r>
          </w:p>
          <w:p w:rsidRDefault="00A31D42" w:rsidP="00A31D42" w:rsidR="00A31D42" w:rsidRPr="00A31D42">
            <w:pPr>
              <w:spacing w:lineRule="auto" w:line="276" w:after="0"/>
              <w:rPr>
                <w:rFonts w:cs="Times New Roman" w:eastAsia="Times New Roman"/>
                <w:color w:val="000000"/>
              </w:rPr>
            </w:pPr>
            <w:r w:rsidRPr="00A31D42">
              <w:rPr>
                <w:rFonts w:cs="Times New Roman" w:eastAsia="Times New Roman"/>
                <w:color w:val="000000"/>
              </w:rPr>
              <w:t>41351041921</w:t>
            </w:r>
          </w:p>
        </w:tc>
        <w:tc>
          <w:tcPr>
            <w:tcW w:type="dxa" w:w="1984"/>
            <w:gridSpan w:val="2"/>
            <w:tcBorders>
              <w:top w:space="0" w:sz="6" w:color="000000" w:val="single"/>
              <w:left w:space="0" w:sz="6" w:color="000000" w:val="single"/>
              <w:bottom w:space="0" w:sz="6" w:color="000000" w:val="single"/>
              <w:right w:space="0" w:sz="6" w:color="000000" w:val="single"/>
            </w:tcBorders>
            <w:vAlign w:val="bottom"/>
          </w:tcPr>
          <w:p w:rsidRDefault="00A31D42" w:rsidP="00A31D42" w:rsidR="00A31D42" w:rsidRPr="00A31D42">
            <w:pPr>
              <w:spacing w:lineRule="auto" w:line="276" w:after="0"/>
              <w:jc w:val="center"/>
              <w:rPr>
                <w:rFonts w:cs="Times New Roman" w:eastAsia="Times New Roman"/>
                <w:color w:val="000000"/>
              </w:rPr>
            </w:pPr>
          </w:p>
          <w:p w:rsidRDefault="00A31D42" w:rsidP="00A31D42" w:rsidR="00A31D42" w:rsidRPr="00A31D42">
            <w:pPr>
              <w:spacing w:lineRule="auto" w:line="276" w:after="0"/>
              <w:jc w:val="center"/>
              <w:rPr>
                <w:rFonts w:cs="Times New Roman" w:eastAsia="Times New Roman"/>
                <w:color w:val="000000"/>
              </w:rPr>
            </w:pPr>
            <w:r w:rsidRPr="00A31D42">
              <w:rPr>
                <w:rFonts w:cs="Times New Roman" w:eastAsia="Times New Roman"/>
                <w:color w:val="000000"/>
              </w:rPr>
              <w:t>7.284,21</w:t>
            </w:r>
          </w:p>
          <w:p w:rsidRDefault="00A31D42" w:rsidP="00A31D42" w:rsidR="00A31D42" w:rsidRPr="00A31D42">
            <w:pPr>
              <w:spacing w:lineRule="auto" w:line="276" w:after="0"/>
              <w:jc w:val="center"/>
              <w:rPr>
                <w:rFonts w:cs="Times New Roman" w:eastAsia="Times New Roman"/>
                <w:color w:val="000000"/>
              </w:rPr>
            </w:pPr>
          </w:p>
        </w:tc>
        <w:tc>
          <w:tcPr>
            <w:tcW w:type="dxa" w:w="1843"/>
            <w:gridSpan w:val="2"/>
            <w:tcBorders>
              <w:top w:space="0" w:sz="6" w:color="000000" w:val="single"/>
              <w:left w:space="0" w:sz="6" w:color="000000" w:val="single"/>
              <w:bottom w:space="0" w:sz="6" w:color="000000" w:val="single"/>
              <w:right w:space="0" w:sz="6" w:color="000000" w:val="single"/>
            </w:tcBorders>
            <w:vAlign w:val="bottom"/>
          </w:tcPr>
          <w:p w:rsidRDefault="00A31D42" w:rsidP="00A31D42" w:rsidR="00A31D42" w:rsidRPr="00A31D42">
            <w:pPr>
              <w:spacing w:lineRule="auto" w:line="276" w:after="0"/>
              <w:jc w:val="center"/>
              <w:rPr>
                <w:rFonts w:cs="Times New Roman" w:eastAsia="Times New Roman"/>
                <w:color w:val="000000"/>
              </w:rPr>
            </w:pPr>
          </w:p>
          <w:p w:rsidRDefault="00A31D42" w:rsidP="00A31D42" w:rsidR="00A31D42" w:rsidRPr="00A31D42">
            <w:pPr>
              <w:spacing w:lineRule="auto" w:line="276" w:after="0"/>
              <w:jc w:val="center"/>
              <w:rPr>
                <w:rFonts w:cs="Times New Roman" w:eastAsia="Times New Roman"/>
                <w:color w:val="000000"/>
              </w:rPr>
            </w:pPr>
            <w:r w:rsidRPr="00A31D42">
              <w:rPr>
                <w:rFonts w:cs="Times New Roman" w:eastAsia="Times New Roman"/>
                <w:color w:val="000000"/>
              </w:rPr>
              <w:t>7.284,21</w:t>
            </w:r>
          </w:p>
          <w:p w:rsidRDefault="00A31D42" w:rsidP="00A31D42" w:rsidR="00A31D42" w:rsidRPr="00A31D42">
            <w:pPr>
              <w:spacing w:lineRule="auto" w:line="276" w:after="0"/>
              <w:jc w:val="center"/>
              <w:rPr>
                <w:rFonts w:cs="Times New Roman" w:eastAsia="Times New Roman"/>
                <w:color w:val="000000"/>
              </w:rPr>
            </w:pP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149.</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Borovčić</w:t>
            </w:r>
            <w:proofErr w:type="spellEnd"/>
            <w:r w:rsidRPr="00A31D42">
              <w:rPr>
                <w:rFonts w:cs="Times New Roman" w:eastAsia="Times New Roman"/>
              </w:rPr>
              <w:t>-Kurir Neven</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12536892852</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30.878,32</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30.878,32</w:t>
            </w:r>
          </w:p>
        </w:tc>
        <w:tc>
          <w:tcPr>
            <w:tcW w:type="dxa" w:w="1721"/>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150.</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Borzić</w:t>
            </w:r>
            <w:proofErr w:type="spellEnd"/>
            <w:r w:rsidRPr="00A31D42">
              <w:rPr>
                <w:rFonts w:cs="Times New Roman" w:eastAsia="Times New Roman"/>
              </w:rPr>
              <w:t xml:space="preserve"> Boris</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10036772382</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37.147,46</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37.147,46</w:t>
            </w:r>
          </w:p>
        </w:tc>
        <w:tc>
          <w:tcPr>
            <w:tcW w:type="dxa" w:w="1721"/>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151.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Borzić</w:t>
            </w:r>
            <w:proofErr w:type="spellEnd"/>
            <w:r w:rsidRPr="00A31D42">
              <w:rPr>
                <w:rFonts w:cs="Times New Roman" w:eastAsia="Times New Roman"/>
              </w:rPr>
              <w:t xml:space="preserve"> Joso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Unešić</w:t>
            </w:r>
            <w:proofErr w:type="spellEnd"/>
            <w:r w:rsidRPr="00A31D42">
              <w:rPr>
                <w:rFonts w:cs="Times New Roman" w:eastAsia="Times New Roman"/>
              </w:rPr>
              <w:t>, OIB: 51583764915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59.777,62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59.777,62</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152.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Borzić</w:t>
            </w:r>
            <w:proofErr w:type="spellEnd"/>
            <w:r w:rsidRPr="00A31D42">
              <w:rPr>
                <w:rFonts w:cs="Times New Roman" w:eastAsia="Times New Roman"/>
              </w:rPr>
              <w:t xml:space="preserve"> Toni</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05815079963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69.990,26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69.990,26</w:t>
            </w:r>
          </w:p>
        </w:tc>
        <w:tc>
          <w:tcPr>
            <w:tcW w:type="dxa" w:w="1800"/>
            <w:gridSpan w:val="3"/>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153.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Bosak</w:t>
            </w:r>
            <w:proofErr w:type="spellEnd"/>
            <w:r w:rsidRPr="00A31D42">
              <w:rPr>
                <w:rFonts w:cs="Times New Roman" w:eastAsia="Times New Roman"/>
              </w:rPr>
              <w:t xml:space="preserve"> Josip</w:t>
            </w:r>
          </w:p>
          <w:p w:rsidRDefault="00A31D42" w:rsidP="00A31D42" w:rsidR="00A31D42" w:rsidRPr="00A31D42">
            <w:pPr>
              <w:spacing w:lineRule="auto" w:line="276" w:after="0"/>
              <w:rPr>
                <w:rFonts w:cs="Times New Roman" w:eastAsia="Times New Roman"/>
              </w:rPr>
            </w:pPr>
            <w:r w:rsidRPr="00A31D42">
              <w:rPr>
                <w:rFonts w:cs="Times New Roman" w:eastAsia="Times New Roman"/>
              </w:rPr>
              <w:t>Omiš,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52066098517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71.493,19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71.493,19</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154.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Boškić</w:t>
            </w:r>
            <w:proofErr w:type="spellEnd"/>
            <w:r w:rsidRPr="00A31D42">
              <w:rPr>
                <w:rFonts w:cs="Times New Roman" w:eastAsia="Times New Roman"/>
              </w:rPr>
              <w:t xml:space="preserve"> Mate</w:t>
            </w:r>
          </w:p>
          <w:p w:rsidRDefault="00A31D42" w:rsidP="00A31D42" w:rsidR="00A31D42" w:rsidRPr="00A31D42">
            <w:pPr>
              <w:spacing w:lineRule="auto" w:line="276" w:after="0"/>
              <w:rPr>
                <w:rFonts w:cs="Times New Roman" w:eastAsia="Times New Roman"/>
              </w:rPr>
            </w:pPr>
            <w:r w:rsidRPr="00A31D42">
              <w:rPr>
                <w:rFonts w:cs="Times New Roman" w:eastAsia="Times New Roman"/>
              </w:rPr>
              <w:t>Tomislavgrad,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46085022814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17.532,98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17.532,98</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155.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Bota</w:t>
            </w:r>
            <w:proofErr w:type="spellEnd"/>
            <w:r w:rsidRPr="00A31D42">
              <w:rPr>
                <w:rFonts w:cs="Times New Roman" w:eastAsia="Times New Roman"/>
              </w:rPr>
              <w:t xml:space="preserve"> Ante</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63675839438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53.123,42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53.123,42</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156.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Botica</w:t>
            </w:r>
            <w:proofErr w:type="spellEnd"/>
            <w:r w:rsidRPr="00A31D42">
              <w:rPr>
                <w:rFonts w:cs="Times New Roman" w:eastAsia="Times New Roman"/>
              </w:rPr>
              <w:t xml:space="preserve"> Andrija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13721665163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35.355,33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35.355,33</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- 14 -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00"/>
        <w:gridCol w:w="63"/>
        <w:gridCol w:w="79"/>
        <w:gridCol w:w="1700"/>
        <w:gridCol w:w="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157.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Botica</w:t>
            </w:r>
            <w:proofErr w:type="spellEnd"/>
            <w:r w:rsidRPr="00A31D42">
              <w:rPr>
                <w:rFonts w:cs="Times New Roman" w:eastAsia="Times New Roman"/>
              </w:rPr>
              <w:t xml:space="preserve"> Dražen</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74863225471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39.592,90</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39.592,90</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158.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Botica</w:t>
            </w:r>
            <w:proofErr w:type="spellEnd"/>
            <w:r w:rsidRPr="00A31D42">
              <w:rPr>
                <w:rFonts w:cs="Times New Roman" w:eastAsia="Times New Roman"/>
              </w:rPr>
              <w:t xml:space="preserve"> Ivan </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Trilj</w:t>
            </w:r>
            <w:proofErr w:type="spellEnd"/>
            <w:r w:rsidRPr="00A31D42">
              <w:rPr>
                <w:rFonts w:cs="Times New Roman" w:eastAsia="Times New Roman"/>
              </w:rPr>
              <w:t xml:space="preserve">, OIB: </w:t>
            </w:r>
          </w:p>
          <w:p w:rsidRDefault="00A31D42" w:rsidP="00A31D42" w:rsidR="00A31D42" w:rsidRPr="00A31D42">
            <w:pPr>
              <w:spacing w:lineRule="auto" w:line="276" w:after="0"/>
              <w:rPr>
                <w:rFonts w:cs="Times New Roman" w:eastAsia="Times New Roman"/>
              </w:rPr>
            </w:pPr>
            <w:r w:rsidRPr="00A31D42">
              <w:rPr>
                <w:rFonts w:cs="Times New Roman" w:eastAsia="Times New Roman"/>
              </w:rPr>
              <w:t>08607860536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60.557,05</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60.557,05</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159.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Botica</w:t>
            </w:r>
            <w:proofErr w:type="spellEnd"/>
            <w:r w:rsidRPr="00A31D42">
              <w:rPr>
                <w:rFonts w:cs="Times New Roman" w:eastAsia="Times New Roman"/>
              </w:rPr>
              <w:t xml:space="preserve"> Jurica</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Lekenik</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00679046573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46.193,70</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46.193,70</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160.</w:t>
            </w:r>
          </w:p>
        </w:tc>
        <w:tc>
          <w:tcPr>
            <w:tcW w:type="dxa" w:w="1985"/>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rPr>
                <w:rFonts w:cs="Times New Roman" w:eastAsia="Times New Roman"/>
                <w:color w:val="000000"/>
              </w:rPr>
            </w:pPr>
            <w:proofErr w:type="spellStart"/>
            <w:r w:rsidRPr="00A31D42">
              <w:rPr>
                <w:rFonts w:cs="Times New Roman" w:eastAsia="Times New Roman"/>
                <w:color w:val="000000"/>
              </w:rPr>
              <w:t>Botica</w:t>
            </w:r>
            <w:proofErr w:type="spellEnd"/>
            <w:r w:rsidRPr="00A31D42">
              <w:rPr>
                <w:rFonts w:cs="Times New Roman" w:eastAsia="Times New Roman"/>
                <w:color w:val="000000"/>
              </w:rPr>
              <w:t xml:space="preserve"> Marijo</w:t>
            </w:r>
          </w:p>
          <w:p w:rsidRDefault="00A31D42" w:rsidP="00A31D42" w:rsidR="00A31D42" w:rsidRPr="00A31D42">
            <w:pPr>
              <w:spacing w:lineRule="auto" w:line="276" w:after="0"/>
              <w:rPr>
                <w:rFonts w:cs="Times New Roman" w:eastAsia="Times New Roman"/>
                <w:color w:val="000000"/>
              </w:rPr>
            </w:pPr>
            <w:r w:rsidRPr="00A31D42">
              <w:rPr>
                <w:rFonts w:cs="Times New Roman" w:eastAsia="Times New Roman"/>
                <w:color w:val="000000"/>
              </w:rPr>
              <w:t>Split, OIB:</w:t>
            </w:r>
          </w:p>
          <w:p w:rsidRDefault="00A31D42" w:rsidP="00A31D42" w:rsidR="00A31D42" w:rsidRPr="00A31D42">
            <w:pPr>
              <w:spacing w:lineRule="auto" w:line="276" w:after="0"/>
              <w:rPr>
                <w:rFonts w:cs="Times New Roman" w:eastAsia="Times New Roman"/>
                <w:color w:val="000000"/>
              </w:rPr>
            </w:pPr>
            <w:r w:rsidRPr="00A31D42">
              <w:rPr>
                <w:rFonts w:cs="Times New Roman" w:eastAsia="Times New Roman"/>
                <w:color w:val="000000"/>
              </w:rPr>
              <w:t>55623681714</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70.387,73</w:t>
            </w:r>
          </w:p>
        </w:tc>
        <w:tc>
          <w:tcPr>
            <w:tcW w:type="dxa" w:w="1843"/>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70.387,73</w:t>
            </w:r>
          </w:p>
        </w:tc>
        <w:tc>
          <w:tcPr>
            <w:tcW w:type="dxa" w:w="1721"/>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161.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Botica</w:t>
            </w:r>
            <w:proofErr w:type="spellEnd"/>
            <w:r w:rsidRPr="00A31D42">
              <w:rPr>
                <w:rFonts w:cs="Times New Roman" w:eastAsia="Times New Roman"/>
              </w:rPr>
              <w:t xml:space="preserve"> Mira</w:t>
            </w:r>
          </w:p>
          <w:p w:rsidRDefault="00A31D42" w:rsidP="00A31D42" w:rsidR="00A31D42" w:rsidRPr="00A31D42">
            <w:pPr>
              <w:spacing w:lineRule="auto" w:line="276" w:after="0"/>
              <w:rPr>
                <w:rFonts w:cs="Times New Roman" w:eastAsia="Times New Roman"/>
              </w:rPr>
            </w:pPr>
            <w:r w:rsidRPr="00A31D42">
              <w:rPr>
                <w:rFonts w:cs="Times New Roman" w:eastAsia="Times New Roman"/>
              </w:rPr>
              <w:t>Ruda, OIB: 66860084577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59.649,66</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59.649,66</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162.</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Botica</w:t>
            </w:r>
            <w:proofErr w:type="spellEnd"/>
            <w:r w:rsidRPr="00A31D42">
              <w:rPr>
                <w:rFonts w:cs="Times New Roman" w:eastAsia="Times New Roman"/>
              </w:rPr>
              <w:t xml:space="preserve"> Stipan</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 01383191956</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32.914,12</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32.914,12</w:t>
            </w:r>
          </w:p>
        </w:tc>
        <w:tc>
          <w:tcPr>
            <w:tcW w:type="dxa" w:w="1843"/>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163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Božić Ante</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00216152366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85.779,34</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85.779,34</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164.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Božić Miro</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83645646618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36.623,16</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36.623,16</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165.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Božić-</w:t>
            </w:r>
            <w:proofErr w:type="spellStart"/>
            <w:r w:rsidRPr="00A31D42">
              <w:rPr>
                <w:rFonts w:cs="Times New Roman" w:eastAsia="Times New Roman"/>
              </w:rPr>
              <w:t>Kudrić</w:t>
            </w:r>
            <w:proofErr w:type="spellEnd"/>
            <w:r w:rsidRPr="00A31D42">
              <w:rPr>
                <w:rFonts w:cs="Times New Roman" w:eastAsia="Times New Roman"/>
              </w:rPr>
              <w:t xml:space="preserve"> Petar</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89522978073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86.819,41</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86.819,41</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166.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Božić-</w:t>
            </w:r>
            <w:proofErr w:type="spellStart"/>
            <w:r w:rsidRPr="00A31D42">
              <w:rPr>
                <w:rFonts w:cs="Times New Roman" w:eastAsia="Times New Roman"/>
              </w:rPr>
              <w:t>Škomrljušić</w:t>
            </w:r>
            <w:proofErr w:type="spellEnd"/>
            <w:r w:rsidRPr="00A31D42">
              <w:rPr>
                <w:rFonts w:cs="Times New Roman" w:eastAsia="Times New Roman"/>
              </w:rPr>
              <w:t xml:space="preserve"> Mišo</w:t>
            </w:r>
          </w:p>
          <w:p w:rsidRDefault="00A31D42" w:rsidP="00A31D42" w:rsidR="00A31D42" w:rsidRPr="00A31D42">
            <w:pPr>
              <w:spacing w:lineRule="auto" w:line="276" w:after="0"/>
              <w:rPr>
                <w:rFonts w:cs="Times New Roman" w:eastAsia="Times New Roman"/>
              </w:rPr>
            </w:pPr>
            <w:r w:rsidRPr="00A31D42">
              <w:rPr>
                <w:rFonts w:cs="Times New Roman" w:eastAsia="Times New Roman"/>
              </w:rPr>
              <w:t>Solin,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57825576277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66.285,87</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66.285,87</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167.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Božinović Jakov</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K.Kambelovac</w:t>
            </w:r>
            <w:proofErr w:type="spellEnd"/>
            <w:r w:rsidRPr="00A31D42">
              <w:rPr>
                <w:rFonts w:cs="Times New Roman" w:eastAsia="Times New Roman"/>
              </w:rPr>
              <w:t>,</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06619637643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100.318,34</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100.318,34</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168.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Bradarić</w:t>
            </w:r>
            <w:proofErr w:type="spellEnd"/>
            <w:r w:rsidRPr="00A31D42">
              <w:rPr>
                <w:rFonts w:cs="Times New Roman" w:eastAsia="Times New Roman"/>
              </w:rPr>
              <w:t xml:space="preserve"> Luka</w:t>
            </w:r>
          </w:p>
          <w:p w:rsidRDefault="00A31D42" w:rsidP="00A31D42" w:rsidR="00A31D42" w:rsidRPr="00A31D42">
            <w:pPr>
              <w:spacing w:lineRule="auto" w:line="276" w:after="0"/>
              <w:rPr>
                <w:rFonts w:cs="Times New Roman" w:eastAsia="Times New Roman"/>
              </w:rPr>
            </w:pPr>
            <w:r w:rsidRPr="00A31D42">
              <w:rPr>
                <w:rFonts w:cs="Times New Roman" w:eastAsia="Times New Roman"/>
              </w:rPr>
              <w:t>Čapljina,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84973517339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103.533,41</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103.533,41</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- 15 -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00"/>
        <w:gridCol w:w="63"/>
        <w:gridCol w:w="79"/>
        <w:gridCol w:w="1700"/>
        <w:gridCol w:w="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169.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Bradarić</w:t>
            </w:r>
            <w:proofErr w:type="spellEnd"/>
            <w:r w:rsidRPr="00A31D42">
              <w:rPr>
                <w:rFonts w:cs="Times New Roman" w:eastAsia="Times New Roman"/>
              </w:rPr>
              <w:t xml:space="preserve"> Nediljka</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98995009871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5.551,13</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5.551,13</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170.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Bradarić</w:t>
            </w:r>
            <w:proofErr w:type="spellEnd"/>
            <w:r w:rsidRPr="00A31D42">
              <w:rPr>
                <w:rFonts w:cs="Times New Roman" w:eastAsia="Times New Roman"/>
              </w:rPr>
              <w:t xml:space="preserve"> Perica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24582169526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68.071,07</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68.071,07</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171.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Brajko Andrija</w:t>
            </w:r>
          </w:p>
          <w:p w:rsidRDefault="00A31D42" w:rsidP="00A31D42" w:rsidR="00A31D42" w:rsidRPr="00A31D42">
            <w:pPr>
              <w:spacing w:lineRule="auto" w:line="276" w:after="0"/>
              <w:rPr>
                <w:rFonts w:cs="Times New Roman" w:eastAsia="Times New Roman"/>
              </w:rPr>
            </w:pPr>
            <w:r w:rsidRPr="00A31D42">
              <w:rPr>
                <w:rFonts w:cs="Times New Roman" w:eastAsia="Times New Roman"/>
              </w:rPr>
              <w:t>Rama,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23548797829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57.661,96</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57.661,96</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172.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Brajko Jure</w:t>
            </w:r>
          </w:p>
          <w:p w:rsidRDefault="00A31D42" w:rsidP="00A31D42" w:rsidR="00A31D42" w:rsidRPr="00A31D42">
            <w:pPr>
              <w:spacing w:lineRule="auto" w:line="276" w:after="0"/>
              <w:rPr>
                <w:rFonts w:cs="Times New Roman" w:eastAsia="Times New Roman"/>
              </w:rPr>
            </w:pPr>
            <w:r w:rsidRPr="00A31D42">
              <w:rPr>
                <w:rFonts w:cs="Times New Roman" w:eastAsia="Times New Roman"/>
              </w:rPr>
              <w:t>Knin,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86133571804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36.093,17</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36.093,17</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173.</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Brajko Jure</w:t>
            </w:r>
          </w:p>
          <w:p w:rsidRDefault="00A31D42" w:rsidP="00A31D42" w:rsidR="00A31D42" w:rsidRPr="00A31D42">
            <w:pPr>
              <w:spacing w:lineRule="auto" w:line="276" w:after="0"/>
              <w:rPr>
                <w:rFonts w:cs="Times New Roman" w:eastAsia="Times New Roman"/>
              </w:rPr>
            </w:pPr>
            <w:r w:rsidRPr="00A31D42">
              <w:rPr>
                <w:rFonts w:cs="Times New Roman" w:eastAsia="Times New Roman"/>
              </w:rPr>
              <w:t>Osijek,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12418512450</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33.048,71</w:t>
            </w:r>
          </w:p>
        </w:tc>
        <w:tc>
          <w:tcPr>
            <w:tcW w:type="dxa" w:w="1843"/>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33.048,71</w:t>
            </w:r>
          </w:p>
        </w:tc>
        <w:tc>
          <w:tcPr>
            <w:tcW w:type="dxa" w:w="1721"/>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174.</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Brajko Tomislav</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25352218069</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32.912,50</w:t>
            </w:r>
          </w:p>
        </w:tc>
        <w:tc>
          <w:tcPr>
            <w:tcW w:type="dxa" w:w="1843"/>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32.912,50</w:t>
            </w:r>
          </w:p>
        </w:tc>
        <w:tc>
          <w:tcPr>
            <w:tcW w:type="dxa" w:w="1721"/>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175.</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Brajković Antonijo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08189912228</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15.952,68</w:t>
            </w:r>
          </w:p>
        </w:tc>
        <w:tc>
          <w:tcPr>
            <w:tcW w:type="dxa" w:w="1843"/>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15.952,68</w:t>
            </w:r>
          </w:p>
        </w:tc>
        <w:tc>
          <w:tcPr>
            <w:tcW w:type="dxa" w:w="1721"/>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176.</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Bralo Dragan</w:t>
            </w:r>
          </w:p>
          <w:p w:rsidRDefault="00A31D42" w:rsidP="00A31D42" w:rsidR="00A31D42" w:rsidRPr="00A31D42">
            <w:pPr>
              <w:spacing w:lineRule="auto" w:line="276" w:after="0"/>
              <w:rPr>
                <w:rFonts w:cs="Times New Roman" w:eastAsia="Times New Roman"/>
              </w:rPr>
            </w:pPr>
            <w:r w:rsidRPr="00A31D42">
              <w:rPr>
                <w:rFonts w:cs="Times New Roman" w:eastAsia="Times New Roman"/>
              </w:rPr>
              <w:t>Novigrad,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07410584534</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82.659,67</w:t>
            </w:r>
          </w:p>
        </w:tc>
        <w:tc>
          <w:tcPr>
            <w:tcW w:type="dxa" w:w="1843"/>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82.659,67</w:t>
            </w:r>
          </w:p>
        </w:tc>
        <w:tc>
          <w:tcPr>
            <w:tcW w:type="dxa" w:w="1721"/>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177.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Braović</w:t>
            </w:r>
            <w:proofErr w:type="spellEnd"/>
            <w:r w:rsidRPr="00A31D42">
              <w:rPr>
                <w:rFonts w:cs="Times New Roman" w:eastAsia="Times New Roman"/>
              </w:rPr>
              <w:t xml:space="preserve"> Draško</w:t>
            </w:r>
          </w:p>
          <w:p w:rsidRDefault="00A31D42" w:rsidP="00A31D42" w:rsidR="00A31D42" w:rsidRPr="00A31D42">
            <w:pPr>
              <w:spacing w:lineRule="auto" w:line="276" w:after="0"/>
              <w:rPr>
                <w:rFonts w:cs="Times New Roman" w:eastAsia="Times New Roman"/>
              </w:rPr>
            </w:pPr>
            <w:r w:rsidRPr="00A31D42">
              <w:rPr>
                <w:rFonts w:cs="Times New Roman" w:eastAsia="Times New Roman"/>
              </w:rPr>
              <w:t>Donji Dolac,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83287101191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94.106,73</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94.106,73</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178.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Bravić</w:t>
            </w:r>
            <w:proofErr w:type="spellEnd"/>
            <w:r w:rsidRPr="00A31D42">
              <w:rPr>
                <w:rFonts w:cs="Times New Roman" w:eastAsia="Times New Roman"/>
              </w:rPr>
              <w:t xml:space="preserve"> Marinko</w:t>
            </w:r>
          </w:p>
          <w:p w:rsidRDefault="00A31D42" w:rsidP="00A31D42" w:rsidR="00A31D42" w:rsidRPr="00A31D42">
            <w:pPr>
              <w:spacing w:lineRule="auto" w:line="276" w:after="0"/>
              <w:rPr>
                <w:rFonts w:cs="Times New Roman" w:eastAsia="Times New Roman"/>
              </w:rPr>
            </w:pPr>
            <w:r w:rsidRPr="00A31D42">
              <w:rPr>
                <w:rFonts w:cs="Times New Roman" w:eastAsia="Times New Roman"/>
              </w:rPr>
              <w:t>Solin, OIB: 53419593658</w:t>
            </w:r>
          </w:p>
        </w:tc>
        <w:tc>
          <w:tcPr>
            <w:tcW w:type="dxa" w:w="2016"/>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37.861,08</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37.861,08</w:t>
            </w:r>
          </w:p>
        </w:tc>
        <w:tc>
          <w:tcPr>
            <w:tcW w:type="dxa" w:w="1843"/>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179.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Brčić Nikola</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K.Kambelovac</w:t>
            </w:r>
            <w:proofErr w:type="spellEnd"/>
            <w:r w:rsidRPr="00A31D42">
              <w:rPr>
                <w:rFonts w:cs="Times New Roman" w:eastAsia="Times New Roman"/>
              </w:rPr>
              <w:t>, OIB: 69729562775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81.286,61</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81.286,61</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180.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Brdar Ivan</w:t>
            </w:r>
          </w:p>
          <w:p w:rsidRDefault="00A31D42" w:rsidP="00A31D42" w:rsidR="00A31D42" w:rsidRPr="00A31D42">
            <w:pPr>
              <w:spacing w:lineRule="auto" w:line="276" w:after="0"/>
              <w:rPr>
                <w:rFonts w:cs="Times New Roman" w:eastAsia="Times New Roman"/>
              </w:rPr>
            </w:pPr>
            <w:r w:rsidRPr="00A31D42">
              <w:rPr>
                <w:rFonts w:cs="Times New Roman" w:eastAsia="Times New Roman"/>
              </w:rPr>
              <w:t>Svib, OIB: 89853427019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79.867,46</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79.867,46</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- 16 -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181.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Breljaš</w:t>
            </w:r>
            <w:proofErr w:type="spellEnd"/>
            <w:r w:rsidRPr="00A31D42">
              <w:rPr>
                <w:rFonts w:cs="Times New Roman" w:eastAsia="Times New Roman"/>
              </w:rPr>
              <w:t xml:space="preserve"> Anto</w:t>
            </w:r>
          </w:p>
          <w:p w:rsidRDefault="00A31D42" w:rsidP="00A31D42" w:rsidR="00A31D42" w:rsidRPr="00A31D42">
            <w:pPr>
              <w:spacing w:lineRule="auto" w:line="276" w:after="0"/>
              <w:rPr>
                <w:rFonts w:cs="Times New Roman" w:eastAsia="Times New Roman"/>
                <w:b/>
              </w:rPr>
            </w:pPr>
            <w:r w:rsidRPr="00A31D42">
              <w:rPr>
                <w:rFonts w:cs="Times New Roman" w:eastAsia="Times New Roman"/>
              </w:rPr>
              <w:t>Split, OIB: 10662170986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87.686,77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87.686,77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182.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Britvić Krešimir</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Split,OIB: 53752448244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92.508,33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92.508,33</w:t>
            </w:r>
          </w:p>
        </w:tc>
        <w:tc>
          <w:tcPr>
            <w:tcW w:type="dxa" w:w="1800"/>
            <w:gridSpan w:val="2"/>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183.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Brizić Marijan</w:t>
            </w:r>
          </w:p>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Novigrad Podravski,</w:t>
            </w:r>
          </w:p>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73878467424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63.637,00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63.637,00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184.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Brkljača Dragan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15134251068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12.967,78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12.967,78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185.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Brničević</w:t>
            </w:r>
            <w:proofErr w:type="spellEnd"/>
            <w:r w:rsidRPr="00A31D42">
              <w:rPr>
                <w:rFonts w:cs="Times New Roman" w:eastAsia="Times New Roman"/>
              </w:rPr>
              <w:t xml:space="preserve"> Stipe</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63445489946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7.240,16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7.240,16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186.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Brtan</w:t>
            </w:r>
            <w:proofErr w:type="spellEnd"/>
            <w:r w:rsidRPr="00A31D42">
              <w:rPr>
                <w:rFonts w:cs="Times New Roman" w:eastAsia="Times New Roman"/>
              </w:rPr>
              <w:t xml:space="preserve"> Dragan</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86349616870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40.610,09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40.610,09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187.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Brtan</w:t>
            </w:r>
            <w:proofErr w:type="spellEnd"/>
            <w:r w:rsidRPr="00A31D42">
              <w:rPr>
                <w:rFonts w:cs="Times New Roman" w:eastAsia="Times New Roman"/>
              </w:rPr>
              <w:t xml:space="preserve"> Dragan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98903173182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41.037,05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41.037,05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188.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Brtan</w:t>
            </w:r>
            <w:proofErr w:type="spellEnd"/>
            <w:r w:rsidRPr="00A31D42">
              <w:rPr>
                <w:rFonts w:cs="Times New Roman" w:eastAsia="Times New Roman"/>
              </w:rPr>
              <w:t xml:space="preserve"> Drago</w:t>
            </w:r>
          </w:p>
          <w:p w:rsidRDefault="00A31D42" w:rsidP="00A31D42" w:rsidR="00A31D42" w:rsidRPr="00A31D42">
            <w:pPr>
              <w:spacing w:lineRule="auto" w:line="276" w:after="0"/>
              <w:rPr>
                <w:rFonts w:cs="Times New Roman" w:eastAsia="Times New Roman"/>
              </w:rPr>
            </w:pPr>
            <w:r w:rsidRPr="00A31D42">
              <w:rPr>
                <w:rFonts w:cs="Times New Roman" w:eastAsia="Times New Roman"/>
              </w:rPr>
              <w:t>Slatina,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04693424022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45.490,25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45.490,25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189.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Brtan</w:t>
            </w:r>
            <w:proofErr w:type="spellEnd"/>
            <w:r w:rsidRPr="00A31D42">
              <w:rPr>
                <w:rFonts w:cs="Times New Roman" w:eastAsia="Times New Roman"/>
              </w:rPr>
              <w:t xml:space="preserve"> Ilija</w:t>
            </w:r>
          </w:p>
          <w:p w:rsidRDefault="00A31D42" w:rsidP="00A31D42" w:rsidR="00A31D42" w:rsidRPr="00A31D42">
            <w:pPr>
              <w:spacing w:lineRule="auto" w:line="276" w:after="0"/>
              <w:rPr>
                <w:rFonts w:cs="Times New Roman" w:eastAsia="Times New Roman"/>
              </w:rPr>
            </w:pPr>
            <w:r w:rsidRPr="00A31D42">
              <w:rPr>
                <w:rFonts w:cs="Times New Roman" w:eastAsia="Times New Roman"/>
              </w:rPr>
              <w:t>Jajce,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02005866575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40.137,31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40.137,31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190.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Brtan</w:t>
            </w:r>
            <w:proofErr w:type="spellEnd"/>
            <w:r w:rsidRPr="00A31D42">
              <w:rPr>
                <w:rFonts w:cs="Times New Roman" w:eastAsia="Times New Roman"/>
              </w:rPr>
              <w:t xml:space="preserve"> Ivo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44403670268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35.905,02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35.891,02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14,00</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Stečajni upravitelj</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191.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Brtan</w:t>
            </w:r>
            <w:proofErr w:type="spellEnd"/>
            <w:r w:rsidRPr="00A31D42">
              <w:rPr>
                <w:rFonts w:cs="Times New Roman" w:eastAsia="Times New Roman"/>
              </w:rPr>
              <w:t xml:space="preserve"> Juro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K.Novi</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85662758207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75.630,35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75.630,35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192.</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Brtan</w:t>
            </w:r>
            <w:proofErr w:type="spellEnd"/>
            <w:r w:rsidRPr="00A31D42">
              <w:rPr>
                <w:rFonts w:cs="Times New Roman" w:eastAsia="Times New Roman"/>
              </w:rPr>
              <w:t xml:space="preserve"> Ljupko</w:t>
            </w:r>
          </w:p>
          <w:p w:rsidRDefault="00A31D42" w:rsidP="00A31D42" w:rsidR="00A31D42" w:rsidRPr="00A31D42">
            <w:pPr>
              <w:spacing w:lineRule="auto" w:line="276" w:after="0"/>
              <w:rPr>
                <w:rFonts w:cs="Times New Roman" w:eastAsia="Times New Roman"/>
              </w:rPr>
            </w:pPr>
            <w:r w:rsidRPr="00A31D42">
              <w:rPr>
                <w:rFonts w:cs="Times New Roman" w:eastAsia="Times New Roman"/>
              </w:rPr>
              <w:t>Jajce, OIB: 09774565408</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14.737,25</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14.737,25</w:t>
            </w:r>
          </w:p>
        </w:tc>
        <w:tc>
          <w:tcPr>
            <w:tcW w:type="dxa" w:w="1721"/>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- 17 -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193.</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Brtan</w:t>
            </w:r>
            <w:proofErr w:type="spellEnd"/>
            <w:r w:rsidRPr="00A31D42">
              <w:rPr>
                <w:rFonts w:cs="Times New Roman" w:eastAsia="Times New Roman"/>
              </w:rPr>
              <w:t xml:space="preserve"> Marko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K.Novi</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79816458545</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39.695,70</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39.695,70</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194.</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Brtan</w:t>
            </w:r>
            <w:proofErr w:type="spellEnd"/>
            <w:r w:rsidRPr="00A31D42">
              <w:rPr>
                <w:rFonts w:cs="Times New Roman" w:eastAsia="Times New Roman"/>
              </w:rPr>
              <w:t xml:space="preserve"> Mijo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Kašina</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66939149815</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67.482,55</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67.482,55</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195.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Brtan</w:t>
            </w:r>
            <w:proofErr w:type="spellEnd"/>
            <w:r w:rsidRPr="00A31D42">
              <w:rPr>
                <w:rFonts w:cs="Times New Roman" w:eastAsia="Times New Roman"/>
              </w:rPr>
              <w:t xml:space="preserve"> Stanko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09992975927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56.060,59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56.060,59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196.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Budić</w:t>
            </w:r>
            <w:proofErr w:type="spellEnd"/>
            <w:r w:rsidRPr="00A31D42">
              <w:rPr>
                <w:rFonts w:cs="Times New Roman" w:eastAsia="Times New Roman"/>
              </w:rPr>
              <w:t xml:space="preserve"> Stjepan</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Trilj</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49224860614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41.793,74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41.793,74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197.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Budić</w:t>
            </w:r>
            <w:proofErr w:type="spellEnd"/>
            <w:r w:rsidRPr="00A31D42">
              <w:rPr>
                <w:rFonts w:cs="Times New Roman" w:eastAsia="Times New Roman"/>
              </w:rPr>
              <w:t xml:space="preserve"> Zlatko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Trilj</w:t>
            </w:r>
            <w:proofErr w:type="spellEnd"/>
            <w:r w:rsidRPr="00A31D42">
              <w:rPr>
                <w:rFonts w:cs="Times New Roman" w:eastAsia="Times New Roman"/>
              </w:rPr>
              <w:t>, OIB: 43204177054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34.327,31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34.327,31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198.</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Budim Ivan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29292559220</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52.340,03</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52.340,03</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199.</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Budim Ivica</w:t>
            </w:r>
          </w:p>
          <w:p w:rsidRDefault="00A31D42" w:rsidP="00A31D42" w:rsidR="00A31D42" w:rsidRPr="00A31D42">
            <w:pPr>
              <w:spacing w:lineRule="auto" w:line="276" w:after="0"/>
              <w:rPr>
                <w:rFonts w:cs="Times New Roman" w:eastAsia="Times New Roman"/>
              </w:rPr>
            </w:pPr>
            <w:r w:rsidRPr="00A31D42">
              <w:rPr>
                <w:rFonts w:cs="Times New Roman" w:eastAsia="Times New Roman"/>
              </w:rPr>
              <w:t>Kaštel Novi,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46803103219</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113.080,86</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113.080,86</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200.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Budim Josip</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81560180723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37.016,25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37.016,25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201.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Budim Tadija</w:t>
            </w:r>
          </w:p>
          <w:p w:rsidRDefault="00A31D42" w:rsidP="00A31D42" w:rsidR="00A31D42" w:rsidRPr="00A31D42">
            <w:pPr>
              <w:spacing w:lineRule="auto" w:line="276" w:after="0"/>
              <w:rPr>
                <w:rFonts w:cs="Times New Roman" w:eastAsia="Times New Roman"/>
              </w:rPr>
            </w:pPr>
            <w:r w:rsidRPr="00A31D42">
              <w:rPr>
                <w:rFonts w:cs="Times New Roman" w:eastAsia="Times New Roman"/>
              </w:rPr>
              <w:t>Prozor,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00193666205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62.279,43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62.279,43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202.</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Budim Vinko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27066409487</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78.435,43</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78.435,43</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203.</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Budimir </w:t>
            </w:r>
            <w:proofErr w:type="spellStart"/>
            <w:r w:rsidRPr="00A31D42">
              <w:rPr>
                <w:rFonts w:cs="Times New Roman" w:eastAsia="Times New Roman"/>
              </w:rPr>
              <w:t>Blaško</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Knin,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46615418431</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35.731,08</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35.731,08</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204.</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Budimir Nado</w:t>
            </w:r>
          </w:p>
          <w:p w:rsidRDefault="00A31D42" w:rsidP="00A31D42" w:rsidR="00A31D42" w:rsidRPr="00A31D42">
            <w:pPr>
              <w:spacing w:lineRule="auto" w:line="276" w:after="0"/>
              <w:rPr>
                <w:rFonts w:cs="Times New Roman" w:eastAsia="Times New Roman"/>
              </w:rPr>
            </w:pPr>
            <w:r w:rsidRPr="00A31D42">
              <w:rPr>
                <w:rFonts w:cs="Times New Roman" w:eastAsia="Times New Roman"/>
              </w:rPr>
              <w:t>Knin,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80183830470</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72.828,98</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72.828,98</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205.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Budimir Zoran</w:t>
            </w:r>
          </w:p>
          <w:p w:rsidRDefault="00A31D42" w:rsidP="00A31D42" w:rsidR="00A31D42" w:rsidRPr="00A31D42">
            <w:pPr>
              <w:spacing w:lineRule="auto" w:line="276" w:after="0"/>
              <w:rPr>
                <w:rFonts w:cs="Times New Roman" w:eastAsia="Times New Roman"/>
              </w:rPr>
            </w:pPr>
            <w:r w:rsidRPr="00A31D42">
              <w:rPr>
                <w:rFonts w:cs="Times New Roman" w:eastAsia="Times New Roman"/>
              </w:rPr>
              <w:t>Knin,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58581018667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90.621,58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90.621,58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- 18 -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206.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Bulić </w:t>
            </w:r>
            <w:proofErr w:type="spellStart"/>
            <w:r w:rsidRPr="00A31D42">
              <w:rPr>
                <w:rFonts w:cs="Times New Roman" w:eastAsia="Times New Roman"/>
              </w:rPr>
              <w:t>Frane</w:t>
            </w:r>
            <w:proofErr w:type="spellEnd"/>
            <w:r w:rsidRPr="00A31D42">
              <w:rPr>
                <w:rFonts w:cs="Times New Roman" w:eastAsia="Times New Roman"/>
              </w:rPr>
              <w:t xml:space="preserve"> </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16440811095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11.567,57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11.567,57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207.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Buljac</w:t>
            </w:r>
            <w:proofErr w:type="spellEnd"/>
            <w:r w:rsidRPr="00A31D42">
              <w:rPr>
                <w:rFonts w:cs="Times New Roman" w:eastAsia="Times New Roman"/>
              </w:rPr>
              <w:t xml:space="preserve"> Damir</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Hrvace</w:t>
            </w:r>
            <w:proofErr w:type="spellEnd"/>
            <w:r w:rsidRPr="00A31D42">
              <w:rPr>
                <w:rFonts w:cs="Times New Roman" w:eastAsia="Times New Roman"/>
              </w:rPr>
              <w:t>, OIB: 24655606073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42.797,52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42.797,52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208.</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Buljac</w:t>
            </w:r>
            <w:proofErr w:type="spellEnd"/>
            <w:r w:rsidRPr="00A31D42">
              <w:rPr>
                <w:rFonts w:cs="Times New Roman" w:eastAsia="Times New Roman"/>
              </w:rPr>
              <w:t xml:space="preserve"> Miroslav</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Hrvace</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10363188417</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29.070,79</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29.070,79</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209.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Buljan Dragutin</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48373698245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55.298,79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55.298,79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210.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Buljan Jerko</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 64040935361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38.765,33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38.765,33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211.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Buljan Mirko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Trilj</w:t>
            </w:r>
            <w:proofErr w:type="spellEnd"/>
            <w:r w:rsidRPr="00A31D42">
              <w:rPr>
                <w:rFonts w:cs="Times New Roman" w:eastAsia="Times New Roman"/>
              </w:rPr>
              <w:t>, OIB: 54205627976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40.107,02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40.107,02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212.</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Buljan Stipan</w:t>
            </w:r>
          </w:p>
          <w:p w:rsidRDefault="00A31D42" w:rsidP="00A31D42" w:rsidR="00A31D42" w:rsidRPr="00A31D42">
            <w:pPr>
              <w:spacing w:lineRule="auto" w:line="276" w:after="0"/>
              <w:rPr>
                <w:rFonts w:cs="Times New Roman" w:eastAsia="Times New Roman"/>
              </w:rPr>
            </w:pPr>
            <w:r w:rsidRPr="00A31D42">
              <w:rPr>
                <w:rFonts w:cs="Times New Roman" w:eastAsia="Times New Roman"/>
              </w:rPr>
              <w:t>Zagreb,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90970138132</w:t>
            </w:r>
          </w:p>
        </w:tc>
        <w:tc>
          <w:tcPr>
            <w:tcW w:type="dxa" w:w="1984"/>
            <w:gridSpan w:val="2"/>
            <w:tcBorders>
              <w:top w:space="0" w:sz="6" w:color="000000" w:val="single"/>
              <w:left w:space="0" w:sz="6" w:color="000000" w:val="single"/>
              <w:bottom w:space="0" w:sz="6" w:color="000000" w:val="single"/>
              <w:right w:space="0" w:sz="6" w:color="000000" w:val="single"/>
            </w:tcBorders>
          </w:tcPr>
          <w:p w:rsidRDefault="00A31D42" w:rsidP="00A31D42" w:rsidR="00A31D42" w:rsidRPr="00A31D42">
            <w:pPr>
              <w:spacing w:lineRule="auto" w:line="276" w:after="0"/>
              <w:jc w:val="center"/>
              <w:rPr>
                <w:rFonts w:cs="Times New Roman" w:eastAsia="Times New Roman"/>
              </w:rPr>
            </w:pPr>
          </w:p>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51.622,08</w:t>
            </w:r>
          </w:p>
        </w:tc>
        <w:tc>
          <w:tcPr>
            <w:tcW w:type="dxa" w:w="1843"/>
            <w:gridSpan w:val="2"/>
            <w:tcBorders>
              <w:top w:space="0" w:sz="6" w:color="000000" w:val="single"/>
              <w:left w:space="0" w:sz="6" w:color="000000" w:val="single"/>
              <w:bottom w:space="0" w:sz="6" w:color="000000" w:val="single"/>
              <w:right w:space="0" w:sz="6" w:color="000000" w:val="single"/>
            </w:tcBorders>
          </w:tcPr>
          <w:p w:rsidRDefault="00A31D42" w:rsidP="00A31D42" w:rsidR="00A31D42" w:rsidRPr="00A31D42">
            <w:pPr>
              <w:spacing w:lineRule="auto" w:line="276" w:after="0"/>
              <w:jc w:val="center"/>
              <w:rPr>
                <w:rFonts w:cs="Times New Roman" w:eastAsia="Times New Roman"/>
              </w:rPr>
            </w:pPr>
          </w:p>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51.622,08</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213.</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Buljubašić</w:t>
            </w:r>
            <w:proofErr w:type="spellEnd"/>
            <w:r w:rsidRPr="00A31D42">
              <w:rPr>
                <w:rFonts w:cs="Times New Roman" w:eastAsia="Times New Roman"/>
              </w:rPr>
              <w:t xml:space="preserve"> Ivan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21231842276</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32.998,21</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32.998,21</w:t>
            </w:r>
          </w:p>
        </w:tc>
        <w:tc>
          <w:tcPr>
            <w:tcW w:type="dxa" w:w="1721"/>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214.</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Bungić</w:t>
            </w:r>
            <w:proofErr w:type="spellEnd"/>
            <w:r w:rsidRPr="00A31D42">
              <w:rPr>
                <w:rFonts w:cs="Times New Roman" w:eastAsia="Times New Roman"/>
              </w:rPr>
              <w:t xml:space="preserve"> Lovro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K.Stari</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08136428140</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94.125,55</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94.125,55</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215.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Buntić</w:t>
            </w:r>
            <w:proofErr w:type="spellEnd"/>
            <w:r w:rsidRPr="00A31D42">
              <w:rPr>
                <w:rFonts w:cs="Times New Roman" w:eastAsia="Times New Roman"/>
              </w:rPr>
              <w:t xml:space="preserve"> Vilko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64728150441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2.887,16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2.887,16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216.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Burazer</w:t>
            </w:r>
            <w:proofErr w:type="spellEnd"/>
            <w:r w:rsidRPr="00A31D42">
              <w:rPr>
                <w:rFonts w:cs="Times New Roman" w:eastAsia="Times New Roman"/>
              </w:rPr>
              <w:t xml:space="preserve"> Ivica</w:t>
            </w:r>
          </w:p>
          <w:p w:rsidRDefault="00A31D42" w:rsidP="00A31D42" w:rsidR="00A31D42" w:rsidRPr="00A31D42">
            <w:pPr>
              <w:spacing w:lineRule="auto" w:line="276" w:after="0"/>
              <w:rPr>
                <w:rFonts w:cs="Times New Roman" w:eastAsia="Times New Roman"/>
              </w:rPr>
            </w:pPr>
            <w:r w:rsidRPr="00A31D42">
              <w:rPr>
                <w:rFonts w:cs="Times New Roman" w:eastAsia="Times New Roman"/>
              </w:rPr>
              <w:t>Šibenik,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62911899637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46.469,11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46.469,11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217.</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Burazin Ante</w:t>
            </w:r>
          </w:p>
          <w:p w:rsidRDefault="00A31D42" w:rsidP="00A31D42" w:rsidR="00A31D42" w:rsidRPr="00A31D42">
            <w:pPr>
              <w:spacing w:lineRule="auto" w:line="276" w:after="0"/>
              <w:rPr>
                <w:rFonts w:cs="Times New Roman" w:eastAsia="Times New Roman"/>
              </w:rPr>
            </w:pPr>
            <w:r w:rsidRPr="00A31D42">
              <w:rPr>
                <w:rFonts w:cs="Times New Roman" w:eastAsia="Times New Roman"/>
              </w:rPr>
              <w:t>Gata,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96635548069</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70.950,52</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70.950,52</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218.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Burečić</w:t>
            </w:r>
            <w:proofErr w:type="spellEnd"/>
            <w:r w:rsidRPr="00A31D42">
              <w:rPr>
                <w:rFonts w:cs="Times New Roman" w:eastAsia="Times New Roman"/>
              </w:rPr>
              <w:t xml:space="preserve"> Ivan</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Hrv.Leskovac</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OIB: 46369702765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76.614,56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76.614,56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- 19 -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1979"/>
        <w:gridCol w:w="1799"/>
        <w:gridCol w:w="1799"/>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219.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Burečić</w:t>
            </w:r>
            <w:proofErr w:type="spellEnd"/>
            <w:r w:rsidRPr="00A31D42">
              <w:rPr>
                <w:rFonts w:cs="Times New Roman" w:eastAsia="Times New Roman"/>
              </w:rPr>
              <w:t xml:space="preserve"> Ivan</w:t>
            </w:r>
          </w:p>
          <w:p w:rsidRDefault="00A31D42" w:rsidP="00A31D42" w:rsidR="00A31D42" w:rsidRPr="00A31D42">
            <w:pPr>
              <w:spacing w:lineRule="auto" w:line="276" w:after="0"/>
              <w:rPr>
                <w:rFonts w:cs="Times New Roman" w:eastAsia="Times New Roman"/>
              </w:rPr>
            </w:pPr>
            <w:r w:rsidRPr="00A31D42">
              <w:rPr>
                <w:rFonts w:cs="Times New Roman" w:eastAsia="Times New Roman"/>
              </w:rPr>
              <w:t>Metković, OIB: 29162337652</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42.542,95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42.542,95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220.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Burić Tomislav</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65638380855</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44.424,01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44.424,01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221.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Cambj</w:t>
            </w:r>
            <w:proofErr w:type="spellEnd"/>
            <w:r w:rsidRPr="00A31D42">
              <w:rPr>
                <w:rFonts w:cs="Times New Roman" w:eastAsia="Times New Roman"/>
              </w:rPr>
              <w:t xml:space="preserve"> Marko</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11573407205</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91.951,35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91.951,35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222.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Cega</w:t>
            </w:r>
            <w:proofErr w:type="spellEnd"/>
            <w:r w:rsidRPr="00A31D42">
              <w:rPr>
                <w:rFonts w:cs="Times New Roman" w:eastAsia="Times New Roman"/>
              </w:rPr>
              <w:t xml:space="preserve"> Siniša</w:t>
            </w:r>
          </w:p>
          <w:p w:rsidRDefault="00A31D42" w:rsidP="00A31D42" w:rsidR="00A31D42" w:rsidRPr="00A31D42">
            <w:pPr>
              <w:spacing w:lineRule="auto" w:line="276" w:after="0"/>
              <w:rPr>
                <w:rFonts w:cs="Times New Roman" w:eastAsia="Times New Roman"/>
              </w:rPr>
            </w:pPr>
            <w:r w:rsidRPr="00A31D42">
              <w:rPr>
                <w:rFonts w:cs="Times New Roman" w:eastAsia="Times New Roman"/>
              </w:rPr>
              <w:t>Mravince,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30394987530</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155.348,74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155.348,74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223.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Ceković</w:t>
            </w:r>
            <w:proofErr w:type="spellEnd"/>
            <w:r w:rsidRPr="00A31D42">
              <w:rPr>
                <w:rFonts w:cs="Times New Roman" w:eastAsia="Times New Roman"/>
              </w:rPr>
              <w:t xml:space="preserve"> </w:t>
            </w:r>
            <w:proofErr w:type="spellStart"/>
            <w:r w:rsidRPr="00A31D42">
              <w:rPr>
                <w:rFonts w:cs="Times New Roman" w:eastAsia="Times New Roman"/>
              </w:rPr>
              <w:t>Andrea</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Velika Gorica,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16185469054</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48.898,97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48.898,97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224.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Cokarić</w:t>
            </w:r>
            <w:proofErr w:type="spellEnd"/>
            <w:r w:rsidRPr="00A31D42">
              <w:rPr>
                <w:rFonts w:cs="Times New Roman" w:eastAsia="Times New Roman"/>
              </w:rPr>
              <w:t xml:space="preserve"> Denis</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18015563126</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31.763,97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31.763,97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225.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Copić</w:t>
            </w:r>
            <w:proofErr w:type="spellEnd"/>
            <w:r w:rsidRPr="00A31D42">
              <w:rPr>
                <w:rFonts w:cs="Times New Roman" w:eastAsia="Times New Roman"/>
              </w:rPr>
              <w:t xml:space="preserve"> Vice</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03218485492</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72.128,29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72.128,29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226.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Cota Mijo</w:t>
            </w:r>
          </w:p>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Ivanić Grad,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48169524138</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42.101,23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42.101,23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227.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Cota Niko</w:t>
            </w:r>
          </w:p>
          <w:p w:rsidRDefault="00A31D42" w:rsidP="00A31D42" w:rsidR="00A31D42" w:rsidRPr="00A31D42">
            <w:pPr>
              <w:spacing w:lineRule="auto" w:line="276" w:after="0"/>
              <w:rPr>
                <w:rFonts w:cs="Times New Roman" w:eastAsia="Times New Roman"/>
              </w:rPr>
            </w:pPr>
            <w:r w:rsidRPr="00A31D42">
              <w:rPr>
                <w:rFonts w:cs="Times New Roman" w:eastAsia="Times New Roman"/>
              </w:rPr>
              <w:t>Jaruga, OIB. 11457931709</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68.060,18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68.060,18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228.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Crljen</w:t>
            </w:r>
            <w:proofErr w:type="spellEnd"/>
            <w:r w:rsidRPr="00A31D42">
              <w:rPr>
                <w:rFonts w:cs="Times New Roman" w:eastAsia="Times New Roman"/>
              </w:rPr>
              <w:t xml:space="preserve"> Filip</w:t>
            </w:r>
          </w:p>
          <w:p w:rsidRDefault="00A31D42" w:rsidP="00A31D42" w:rsidR="00A31D42" w:rsidRPr="00A31D42">
            <w:pPr>
              <w:spacing w:lineRule="auto" w:line="276" w:after="0"/>
              <w:rPr>
                <w:rFonts w:cs="Times New Roman" w:eastAsia="Times New Roman"/>
              </w:rPr>
            </w:pPr>
            <w:r w:rsidRPr="00A31D42">
              <w:rPr>
                <w:rFonts w:cs="Times New Roman" w:eastAsia="Times New Roman"/>
              </w:rPr>
              <w:t>Solin, OIB: 70721651630</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34.963,67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34.963,67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229.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Crljen</w:t>
            </w:r>
            <w:proofErr w:type="spellEnd"/>
            <w:r w:rsidRPr="00A31D42">
              <w:rPr>
                <w:rFonts w:cs="Times New Roman" w:eastAsia="Times New Roman"/>
              </w:rPr>
              <w:t xml:space="preserve"> Josip</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 23199806036</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80.847,09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80.847,09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230.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Crljen</w:t>
            </w:r>
            <w:proofErr w:type="spellEnd"/>
            <w:r w:rsidRPr="00A31D42">
              <w:rPr>
                <w:rFonts w:cs="Times New Roman" w:eastAsia="Times New Roman"/>
              </w:rPr>
              <w:t xml:space="preserve"> Mirko</w:t>
            </w:r>
          </w:p>
          <w:p w:rsidRDefault="00A31D42" w:rsidP="00A31D42" w:rsidR="00A31D42" w:rsidRPr="00A31D42">
            <w:pPr>
              <w:spacing w:lineRule="auto" w:line="276" w:after="0"/>
              <w:rPr>
                <w:rFonts w:cs="Times New Roman" w:eastAsia="Times New Roman"/>
              </w:rPr>
            </w:pPr>
            <w:r w:rsidRPr="00A31D42">
              <w:rPr>
                <w:rFonts w:cs="Times New Roman" w:eastAsia="Times New Roman"/>
              </w:rPr>
              <w:t>Ruda, OIB: 79552776936</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51.411,02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51.411,02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231.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Crljen</w:t>
            </w:r>
            <w:proofErr w:type="spellEnd"/>
            <w:r w:rsidRPr="00A31D42">
              <w:rPr>
                <w:rFonts w:cs="Times New Roman" w:eastAsia="Times New Roman"/>
              </w:rPr>
              <w:t xml:space="preserve"> Petar</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K.Gomilica</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20284721863</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60.935,95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60.935,95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- 20 -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232.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Crnković Mile</w:t>
            </w:r>
          </w:p>
          <w:p w:rsidRDefault="00A31D42" w:rsidP="00A31D42" w:rsidR="00A31D42" w:rsidRPr="00A31D42">
            <w:pPr>
              <w:spacing w:lineRule="auto" w:line="276" w:after="0"/>
              <w:rPr>
                <w:rFonts w:cs="Times New Roman" w:eastAsia="Times New Roman"/>
              </w:rPr>
            </w:pPr>
            <w:r w:rsidRPr="00A31D42">
              <w:rPr>
                <w:rFonts w:cs="Times New Roman" w:eastAsia="Times New Roman"/>
              </w:rPr>
              <w:t>Omiš, OIB: 65625105675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9.951,86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9.951,86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rPr>
              <w:t>233</w:t>
            </w:r>
            <w:r w:rsidRPr="00A31D42">
              <w:rPr>
                <w:rFonts w:cs="Times New Roman" w:eastAsia="Times New Roman"/>
                <w:sz w:val="20"/>
                <w:szCs w:val="20"/>
              </w:rPr>
              <w:t>.</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Crnoja</w:t>
            </w:r>
            <w:proofErr w:type="spellEnd"/>
            <w:r w:rsidRPr="00A31D42">
              <w:rPr>
                <w:rFonts w:cs="Times New Roman" w:eastAsia="Times New Roman"/>
              </w:rPr>
              <w:t xml:space="preserve"> Branko</w:t>
            </w:r>
          </w:p>
          <w:p w:rsidRDefault="00A31D42" w:rsidP="00A31D42" w:rsidR="00A31D42" w:rsidRPr="00A31D42">
            <w:pPr>
              <w:spacing w:lineRule="auto" w:line="276" w:after="0"/>
              <w:rPr>
                <w:rFonts w:cs="Times New Roman" w:eastAsia="Times New Roman"/>
              </w:rPr>
            </w:pPr>
            <w:r w:rsidRPr="00A31D42">
              <w:rPr>
                <w:rFonts w:cs="Times New Roman" w:eastAsia="Times New Roman"/>
              </w:rPr>
              <w:t>Jajce, OIB: 04487047361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43.991,41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43.991,41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234.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Crnoja</w:t>
            </w:r>
            <w:proofErr w:type="spellEnd"/>
            <w:r w:rsidRPr="00A31D42">
              <w:rPr>
                <w:rFonts w:cs="Times New Roman" w:eastAsia="Times New Roman"/>
              </w:rPr>
              <w:t xml:space="preserve"> Ivan</w:t>
            </w:r>
          </w:p>
          <w:p w:rsidRDefault="00A31D42" w:rsidP="00A31D42" w:rsidR="00A31D42" w:rsidRPr="00A31D42">
            <w:pPr>
              <w:spacing w:lineRule="auto" w:line="276" w:after="0"/>
              <w:rPr>
                <w:rFonts w:cs="Times New Roman" w:eastAsia="Times New Roman"/>
              </w:rPr>
            </w:pPr>
            <w:r w:rsidRPr="00A31D42">
              <w:rPr>
                <w:rFonts w:cs="Times New Roman" w:eastAsia="Times New Roman"/>
              </w:rPr>
              <w:t>Zaprešić, OIB: 86376607818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49.144,52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49.144,52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235.</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Crnoja</w:t>
            </w:r>
            <w:proofErr w:type="spellEnd"/>
            <w:r w:rsidRPr="00A31D42">
              <w:rPr>
                <w:rFonts w:cs="Times New Roman" w:eastAsia="Times New Roman"/>
              </w:rPr>
              <w:t xml:space="preserve"> Ivo</w:t>
            </w:r>
          </w:p>
          <w:p w:rsidRDefault="00A31D42" w:rsidP="00A31D42" w:rsidR="00A31D42" w:rsidRPr="00A31D42">
            <w:pPr>
              <w:spacing w:lineRule="auto" w:line="276" w:after="0"/>
              <w:rPr>
                <w:rFonts w:cs="Times New Roman" w:eastAsia="Times New Roman"/>
              </w:rPr>
            </w:pPr>
            <w:r w:rsidRPr="00A31D42">
              <w:rPr>
                <w:rFonts w:cs="Times New Roman" w:eastAsia="Times New Roman"/>
              </w:rPr>
              <w:t>Kutina,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57577902234</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39.826,63</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39.826,63</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236.</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Crnoja</w:t>
            </w:r>
            <w:proofErr w:type="spellEnd"/>
            <w:r w:rsidRPr="00A31D42">
              <w:rPr>
                <w:rFonts w:cs="Times New Roman" w:eastAsia="Times New Roman"/>
              </w:rPr>
              <w:t xml:space="preserve"> Marko</w:t>
            </w:r>
          </w:p>
          <w:p w:rsidRDefault="00A31D42" w:rsidP="00A31D42" w:rsidR="00A31D42" w:rsidRPr="00A31D42">
            <w:pPr>
              <w:spacing w:lineRule="auto" w:line="276" w:after="0"/>
              <w:rPr>
                <w:rFonts w:cs="Times New Roman" w:eastAsia="Times New Roman"/>
              </w:rPr>
            </w:pPr>
            <w:r w:rsidRPr="00A31D42">
              <w:rPr>
                <w:rFonts w:cs="Times New Roman" w:eastAsia="Times New Roman"/>
              </w:rPr>
              <w:t>Jajce,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11928797667</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48.295,73</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48.295,73</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237.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Cvitanić Nikola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13055144962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53.818,54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53.818,54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238.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Cvitanović Drago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07876987185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38.135,76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38.135,76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239.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Cvitković Ante</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Hrvace</w:t>
            </w:r>
            <w:proofErr w:type="spellEnd"/>
            <w:r w:rsidRPr="00A31D42">
              <w:rPr>
                <w:rFonts w:cs="Times New Roman" w:eastAsia="Times New Roman"/>
              </w:rPr>
              <w:t>, OIB: 07133969925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55.983,08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55.983,08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240.</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Cvitković Mato</w:t>
            </w:r>
          </w:p>
          <w:p w:rsidRDefault="00A31D42" w:rsidP="00A31D42" w:rsidR="00A31D42" w:rsidRPr="00A31D42">
            <w:pPr>
              <w:spacing w:lineRule="auto" w:line="276" w:after="0"/>
              <w:rPr>
                <w:rFonts w:cs="Times New Roman" w:eastAsia="Times New Roman"/>
              </w:rPr>
            </w:pPr>
            <w:r w:rsidRPr="00A31D42">
              <w:rPr>
                <w:rFonts w:cs="Times New Roman" w:eastAsia="Times New Roman"/>
              </w:rPr>
              <w:t>Jablanica,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85716520579</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95.079,88</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95.079,88</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241.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Čačija</w:t>
            </w:r>
            <w:proofErr w:type="spellEnd"/>
            <w:r w:rsidRPr="00A31D42">
              <w:rPr>
                <w:rFonts w:cs="Times New Roman" w:eastAsia="Times New Roman"/>
              </w:rPr>
              <w:t xml:space="preserve"> Ante</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 47236287139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56.958,25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56.958,25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242.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Čačija</w:t>
            </w:r>
            <w:proofErr w:type="spellEnd"/>
            <w:r w:rsidRPr="00A31D42">
              <w:rPr>
                <w:rFonts w:cs="Times New Roman" w:eastAsia="Times New Roman"/>
              </w:rPr>
              <w:t xml:space="preserve"> Nikša</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 95993550687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74.669,01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74.669,01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243.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Čačija</w:t>
            </w:r>
            <w:proofErr w:type="spellEnd"/>
            <w:r w:rsidRPr="00A31D42">
              <w:rPr>
                <w:rFonts w:cs="Times New Roman" w:eastAsia="Times New Roman"/>
              </w:rPr>
              <w:t xml:space="preserve"> Nikola</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 30652135729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36.842,49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36.842,49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244.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Čagalj Marko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68542210740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947,77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947,77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- 21 -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245.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Čanić Ivo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52908975741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6.620,14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6.620,14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246.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Čarić</w:t>
            </w:r>
            <w:proofErr w:type="spellEnd"/>
            <w:r w:rsidRPr="00A31D42">
              <w:rPr>
                <w:rFonts w:cs="Times New Roman" w:eastAsia="Times New Roman"/>
              </w:rPr>
              <w:t xml:space="preserve"> Ante</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33819444374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44.560,49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44.560,49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247.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Čatipović</w:t>
            </w:r>
            <w:proofErr w:type="spellEnd"/>
            <w:r w:rsidRPr="00A31D42">
              <w:rPr>
                <w:rFonts w:cs="Times New Roman" w:eastAsia="Times New Roman"/>
              </w:rPr>
              <w:t xml:space="preserve"> Marija</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19483983216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23.199,88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23.199,88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248.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Čatipović</w:t>
            </w:r>
            <w:proofErr w:type="spellEnd"/>
            <w:r w:rsidRPr="00A31D42">
              <w:rPr>
                <w:rFonts w:cs="Times New Roman" w:eastAsia="Times New Roman"/>
              </w:rPr>
              <w:t xml:space="preserve"> Zdravko</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31835968743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39.326,74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39.326,74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249.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Čavar</w:t>
            </w:r>
            <w:proofErr w:type="spellEnd"/>
            <w:r w:rsidRPr="00A31D42">
              <w:rPr>
                <w:rFonts w:cs="Times New Roman" w:eastAsia="Times New Roman"/>
              </w:rPr>
              <w:t xml:space="preserve"> Anto</w:t>
            </w:r>
          </w:p>
          <w:p w:rsidRDefault="00A31D42" w:rsidP="00A31D42" w:rsidR="00A31D42" w:rsidRPr="00A31D42">
            <w:pPr>
              <w:spacing w:lineRule="auto" w:line="276" w:after="0"/>
              <w:rPr>
                <w:rFonts w:cs="Times New Roman" w:eastAsia="Times New Roman"/>
              </w:rPr>
            </w:pPr>
            <w:r w:rsidRPr="00A31D42">
              <w:rPr>
                <w:rFonts w:cs="Times New Roman" w:eastAsia="Times New Roman"/>
              </w:rPr>
              <w:t>Stobreč,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63219728984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67.565,57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67.565,57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250.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Čavar</w:t>
            </w:r>
            <w:proofErr w:type="spellEnd"/>
            <w:r w:rsidRPr="00A31D42">
              <w:rPr>
                <w:rFonts w:cs="Times New Roman" w:eastAsia="Times New Roman"/>
              </w:rPr>
              <w:t xml:space="preserve"> Ljuban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43726559401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32.265,67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32.265,67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251.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Čavrak</w:t>
            </w:r>
            <w:proofErr w:type="spellEnd"/>
            <w:r w:rsidRPr="00A31D42">
              <w:rPr>
                <w:rFonts w:cs="Times New Roman" w:eastAsia="Times New Roman"/>
              </w:rPr>
              <w:t xml:space="preserve"> Kristina</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27352399855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5.531,57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5.531,57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252.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Čeko Ivan</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97515921215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45.010,65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45.010,65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253.</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Čelan</w:t>
            </w:r>
            <w:proofErr w:type="spellEnd"/>
            <w:r w:rsidRPr="00A31D42">
              <w:rPr>
                <w:rFonts w:cs="Times New Roman" w:eastAsia="Times New Roman"/>
              </w:rPr>
              <w:t xml:space="preserve"> Anto</w:t>
            </w:r>
          </w:p>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Donji </w:t>
            </w:r>
            <w:proofErr w:type="spellStart"/>
            <w:r w:rsidRPr="00A31D42">
              <w:rPr>
                <w:rFonts w:cs="Times New Roman" w:eastAsia="Times New Roman"/>
              </w:rPr>
              <w:t>Seget</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57831616788</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51.438,17</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51.438,17</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254.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Čelar</w:t>
            </w:r>
            <w:proofErr w:type="spellEnd"/>
            <w:r w:rsidRPr="00A31D42">
              <w:rPr>
                <w:rFonts w:cs="Times New Roman" w:eastAsia="Times New Roman"/>
              </w:rPr>
              <w:t xml:space="preserve"> Gordan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57781088028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100.914,99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100.914,99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255.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Čogelja</w:t>
            </w:r>
            <w:proofErr w:type="spellEnd"/>
            <w:r w:rsidRPr="00A31D42">
              <w:rPr>
                <w:rFonts w:cs="Times New Roman" w:eastAsia="Times New Roman"/>
              </w:rPr>
              <w:t xml:space="preserve"> Ante</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Unešić</w:t>
            </w:r>
            <w:proofErr w:type="spellEnd"/>
            <w:r w:rsidRPr="00A31D42">
              <w:rPr>
                <w:rFonts w:cs="Times New Roman" w:eastAsia="Times New Roman"/>
              </w:rPr>
              <w:t>, OIB: 04247726231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79.010,97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79.010,97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256.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Čogelja</w:t>
            </w:r>
            <w:proofErr w:type="spellEnd"/>
            <w:r w:rsidRPr="00A31D42">
              <w:rPr>
                <w:rFonts w:cs="Times New Roman" w:eastAsia="Times New Roman"/>
              </w:rPr>
              <w:t xml:space="preserve"> Marija</w:t>
            </w:r>
          </w:p>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Split, OIB: </w:t>
            </w:r>
          </w:p>
          <w:p w:rsidRDefault="00A31D42" w:rsidP="00A31D42" w:rsidR="00A31D42" w:rsidRPr="00A31D42">
            <w:pPr>
              <w:spacing w:lineRule="auto" w:line="276" w:after="0"/>
              <w:rPr>
                <w:rFonts w:cs="Times New Roman" w:eastAsia="Times New Roman"/>
              </w:rPr>
            </w:pPr>
            <w:r w:rsidRPr="00A31D42">
              <w:rPr>
                <w:rFonts w:cs="Times New Roman" w:eastAsia="Times New Roman"/>
              </w:rPr>
              <w:t>92672220065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53.381,96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53.381,96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257.</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Čondić</w:t>
            </w:r>
            <w:proofErr w:type="spellEnd"/>
            <w:r w:rsidRPr="00A31D42">
              <w:rPr>
                <w:rFonts w:cs="Times New Roman" w:eastAsia="Times New Roman"/>
              </w:rPr>
              <w:t xml:space="preserve"> Ivan</w:t>
            </w:r>
          </w:p>
          <w:p w:rsidRDefault="00A31D42" w:rsidP="00A31D42" w:rsidR="00A31D42" w:rsidRPr="00A31D42">
            <w:pPr>
              <w:spacing w:lineRule="auto" w:line="276" w:after="0"/>
              <w:rPr>
                <w:rFonts w:cs="Times New Roman" w:eastAsia="Times New Roman"/>
              </w:rPr>
            </w:pPr>
            <w:r w:rsidRPr="00A31D42">
              <w:rPr>
                <w:rFonts w:cs="Times New Roman" w:eastAsia="Times New Roman"/>
              </w:rPr>
              <w:t>Svib,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70626028582</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37.657,09</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37.657,09</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- 22 -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258.</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Čondić</w:t>
            </w:r>
            <w:proofErr w:type="spellEnd"/>
            <w:r w:rsidRPr="00A31D42">
              <w:rPr>
                <w:rFonts w:cs="Times New Roman" w:eastAsia="Times New Roman"/>
              </w:rPr>
              <w:t>-</w:t>
            </w:r>
            <w:proofErr w:type="spellStart"/>
            <w:r w:rsidRPr="00A31D42">
              <w:rPr>
                <w:rFonts w:cs="Times New Roman" w:eastAsia="Times New Roman"/>
              </w:rPr>
              <w:t>Galiničić</w:t>
            </w:r>
            <w:proofErr w:type="spellEnd"/>
            <w:r w:rsidRPr="00A31D42">
              <w:rPr>
                <w:rFonts w:cs="Times New Roman" w:eastAsia="Times New Roman"/>
              </w:rPr>
              <w:t xml:space="preserve"> Ivan</w:t>
            </w:r>
          </w:p>
          <w:p w:rsidRDefault="00A31D42" w:rsidP="00A31D42" w:rsidR="00A31D42" w:rsidRPr="00A31D42">
            <w:pPr>
              <w:spacing w:lineRule="auto" w:line="276" w:after="0"/>
              <w:rPr>
                <w:rFonts w:cs="Times New Roman" w:eastAsia="Times New Roman"/>
              </w:rPr>
            </w:pPr>
            <w:r w:rsidRPr="00A31D42">
              <w:rPr>
                <w:rFonts w:cs="Times New Roman" w:eastAsia="Times New Roman"/>
              </w:rPr>
              <w:t>Svib,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91135838776</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5.891,31</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5.891,31</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259.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Čondić</w:t>
            </w:r>
            <w:proofErr w:type="spellEnd"/>
            <w:r w:rsidRPr="00A31D42">
              <w:rPr>
                <w:rFonts w:cs="Times New Roman" w:eastAsia="Times New Roman"/>
              </w:rPr>
              <w:t>-</w:t>
            </w:r>
            <w:proofErr w:type="spellStart"/>
            <w:r w:rsidRPr="00A31D42">
              <w:rPr>
                <w:rFonts w:cs="Times New Roman" w:eastAsia="Times New Roman"/>
              </w:rPr>
              <w:t>Kadmenović</w:t>
            </w:r>
            <w:proofErr w:type="spellEnd"/>
            <w:r w:rsidRPr="00A31D42">
              <w:rPr>
                <w:rFonts w:cs="Times New Roman" w:eastAsia="Times New Roman"/>
              </w:rPr>
              <w:t xml:space="preserve"> Mate</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89367273795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32.449,46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32.449,46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260.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Čop Robert</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96494692098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33.036,86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33.036,86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261.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Čorić Jozo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Podstrana</w:t>
            </w:r>
            <w:proofErr w:type="spellEnd"/>
            <w:r w:rsidRPr="00A31D42">
              <w:rPr>
                <w:rFonts w:cs="Times New Roman" w:eastAsia="Times New Roman"/>
              </w:rPr>
              <w:t xml:space="preserve">, OIB: </w:t>
            </w:r>
          </w:p>
          <w:p w:rsidRDefault="00A31D42" w:rsidP="00A31D42" w:rsidR="00A31D42" w:rsidRPr="00A31D42">
            <w:pPr>
              <w:spacing w:lineRule="auto" w:line="276" w:after="0"/>
              <w:rPr>
                <w:rFonts w:cs="Times New Roman" w:eastAsia="Times New Roman"/>
              </w:rPr>
            </w:pPr>
            <w:r w:rsidRPr="00A31D42">
              <w:rPr>
                <w:rFonts w:cs="Times New Roman" w:eastAsia="Times New Roman"/>
              </w:rPr>
              <w:t>80507187601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21.977,85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21.977,85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262.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Čorić Marko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Žeževica</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91691375523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36.121,47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36.121,47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263.</w:t>
            </w:r>
          </w:p>
        </w:tc>
        <w:tc>
          <w:tcPr>
            <w:tcW w:type="dxa" w:w="1985"/>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rPr>
                <w:rFonts w:cs="Times New Roman" w:eastAsia="Times New Roman"/>
                <w:color w:val="000000"/>
              </w:rPr>
            </w:pPr>
            <w:r w:rsidRPr="00A31D42">
              <w:rPr>
                <w:rFonts w:cs="Times New Roman" w:eastAsia="Times New Roman"/>
                <w:color w:val="000000"/>
              </w:rPr>
              <w:t>Čorić Zdravko</w:t>
            </w:r>
          </w:p>
          <w:p w:rsidRDefault="00A31D42" w:rsidP="00A31D42" w:rsidR="00A31D42" w:rsidRPr="00A31D42">
            <w:pPr>
              <w:spacing w:lineRule="auto" w:line="276" w:after="0"/>
              <w:rPr>
                <w:rFonts w:cs="Times New Roman" w:eastAsia="Times New Roman"/>
                <w:color w:val="000000"/>
              </w:rPr>
            </w:pPr>
            <w:r w:rsidRPr="00A31D42">
              <w:rPr>
                <w:rFonts w:cs="Times New Roman" w:eastAsia="Times New Roman"/>
                <w:color w:val="000000"/>
              </w:rPr>
              <w:t>Split, OIB:</w:t>
            </w:r>
          </w:p>
          <w:p w:rsidRDefault="00A31D42" w:rsidP="00A31D42" w:rsidR="00A31D42" w:rsidRPr="00A31D42">
            <w:pPr>
              <w:spacing w:lineRule="auto" w:line="276" w:after="0"/>
              <w:rPr>
                <w:rFonts w:cs="Times New Roman" w:eastAsia="Times New Roman"/>
                <w:color w:val="000000"/>
              </w:rPr>
            </w:pPr>
            <w:r w:rsidRPr="00A31D42">
              <w:rPr>
                <w:rFonts w:cs="Times New Roman" w:eastAsia="Times New Roman"/>
                <w:color w:val="000000"/>
              </w:rPr>
              <w:t>14613451581</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56.944,24</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56.944,24</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color w:val="000000"/>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264.</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Čota</w:t>
            </w:r>
            <w:proofErr w:type="spellEnd"/>
            <w:r w:rsidRPr="00A31D42">
              <w:rPr>
                <w:rFonts w:cs="Times New Roman" w:eastAsia="Times New Roman"/>
              </w:rPr>
              <w:t xml:space="preserve"> Mate</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Trilj</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40342155972</w:t>
            </w:r>
          </w:p>
        </w:tc>
        <w:tc>
          <w:tcPr>
            <w:tcW w:type="dxa" w:w="1948"/>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80.770,61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80.770,61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265.</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Čota</w:t>
            </w:r>
            <w:proofErr w:type="spellEnd"/>
            <w:r w:rsidRPr="00A31D42">
              <w:rPr>
                <w:rFonts w:cs="Times New Roman" w:eastAsia="Times New Roman"/>
              </w:rPr>
              <w:t xml:space="preserve"> Toni</w:t>
            </w:r>
          </w:p>
          <w:p w:rsidRDefault="00A31D42" w:rsidP="00A31D42" w:rsidR="00A31D42" w:rsidRPr="00A31D42">
            <w:pPr>
              <w:spacing w:lineRule="auto" w:line="276" w:after="0"/>
              <w:rPr>
                <w:rFonts w:cs="Times New Roman" w:eastAsia="Times New Roman"/>
              </w:rPr>
            </w:pPr>
            <w:r w:rsidRPr="00A31D42">
              <w:rPr>
                <w:rFonts w:cs="Times New Roman" w:eastAsia="Times New Roman"/>
              </w:rPr>
              <w:t>Ravna Gora,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55274985377</w:t>
            </w:r>
          </w:p>
        </w:tc>
        <w:tc>
          <w:tcPr>
            <w:tcW w:type="dxa" w:w="1948"/>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65.693,98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65.693,98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266.</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Čović Boban</w:t>
            </w:r>
          </w:p>
          <w:p w:rsidRDefault="00A31D42" w:rsidP="00A31D42" w:rsidR="00A31D42" w:rsidRPr="00A31D42">
            <w:pPr>
              <w:spacing w:lineRule="auto" w:line="276" w:after="0"/>
              <w:rPr>
                <w:rFonts w:cs="Times New Roman" w:eastAsia="Times New Roman"/>
              </w:rPr>
            </w:pPr>
            <w:r w:rsidRPr="00A31D42">
              <w:rPr>
                <w:rFonts w:cs="Times New Roman" w:eastAsia="Times New Roman"/>
              </w:rPr>
              <w:t>Stolac,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88760735468</w:t>
            </w:r>
          </w:p>
        </w:tc>
        <w:tc>
          <w:tcPr>
            <w:tcW w:type="dxa" w:w="1948"/>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46.275,00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46.275,00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267.</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Čović Nikola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14757718968</w:t>
            </w:r>
          </w:p>
        </w:tc>
        <w:tc>
          <w:tcPr>
            <w:tcW w:type="dxa" w:w="1948"/>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42.116,74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42.116,74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268.</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Čulap</w:t>
            </w:r>
            <w:proofErr w:type="spellEnd"/>
            <w:r w:rsidRPr="00A31D42">
              <w:rPr>
                <w:rFonts w:cs="Times New Roman" w:eastAsia="Times New Roman"/>
              </w:rPr>
              <w:t xml:space="preserve"> Toni</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00063493084</w:t>
            </w:r>
          </w:p>
        </w:tc>
        <w:tc>
          <w:tcPr>
            <w:tcW w:type="dxa" w:w="1948"/>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6.504,54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6.504,54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269.</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Čule Mara</w:t>
            </w:r>
          </w:p>
          <w:p w:rsidRDefault="00A31D42" w:rsidP="00A31D42" w:rsidR="00A31D42" w:rsidRPr="00A31D42">
            <w:pPr>
              <w:spacing w:lineRule="auto" w:line="276" w:after="0"/>
              <w:rPr>
                <w:rFonts w:cs="Times New Roman" w:eastAsia="Times New Roman"/>
              </w:rPr>
            </w:pPr>
            <w:r w:rsidRPr="00A31D42">
              <w:rPr>
                <w:rFonts w:cs="Times New Roman" w:eastAsia="Times New Roman"/>
              </w:rPr>
              <w:t>Solin, OIB: 99034450376</w:t>
            </w:r>
          </w:p>
        </w:tc>
        <w:tc>
          <w:tcPr>
            <w:tcW w:type="dxa" w:w="1948"/>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39.864,92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39.864,92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- 23 -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270.</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Čulić Drago</w:t>
            </w:r>
          </w:p>
          <w:p w:rsidRDefault="00A31D42" w:rsidP="00A31D42" w:rsidR="00A31D42" w:rsidRPr="00A31D42">
            <w:pPr>
              <w:spacing w:lineRule="auto" w:line="276" w:after="0"/>
              <w:rPr>
                <w:rFonts w:cs="Times New Roman" w:eastAsia="Times New Roman"/>
              </w:rPr>
            </w:pPr>
            <w:r w:rsidRPr="00A31D42">
              <w:rPr>
                <w:rFonts w:cs="Times New Roman" w:eastAsia="Times New Roman"/>
              </w:rPr>
              <w:t>Šestanovac,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69725280999</w:t>
            </w:r>
          </w:p>
        </w:tc>
        <w:tc>
          <w:tcPr>
            <w:tcW w:type="dxa" w:w="1948"/>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82280,38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82.280,38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271.</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Čulić Ivica</w:t>
            </w:r>
          </w:p>
          <w:p w:rsidRDefault="00A31D42" w:rsidP="00A31D42" w:rsidR="00A31D42" w:rsidRPr="00A31D42">
            <w:pPr>
              <w:spacing w:lineRule="auto" w:line="276" w:after="0"/>
              <w:rPr>
                <w:rFonts w:cs="Times New Roman" w:eastAsia="Times New Roman"/>
              </w:rPr>
            </w:pPr>
            <w:r w:rsidRPr="00A31D42">
              <w:rPr>
                <w:rFonts w:cs="Times New Roman" w:eastAsia="Times New Roman"/>
              </w:rPr>
              <w:t>Konjsko,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35457253377</w:t>
            </w:r>
          </w:p>
        </w:tc>
        <w:tc>
          <w:tcPr>
            <w:tcW w:type="dxa" w:w="1948"/>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80.251,71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80.251,71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272.</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Čupić Joško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18992538768</w:t>
            </w:r>
          </w:p>
        </w:tc>
        <w:tc>
          <w:tcPr>
            <w:tcW w:type="dxa" w:w="1948"/>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57.543,87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57.543,87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273.</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Ćakić</w:t>
            </w:r>
            <w:proofErr w:type="spellEnd"/>
            <w:r w:rsidRPr="00A31D42">
              <w:rPr>
                <w:rFonts w:cs="Times New Roman" w:eastAsia="Times New Roman"/>
              </w:rPr>
              <w:t xml:space="preserve"> Boško</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32286941551</w:t>
            </w:r>
          </w:p>
        </w:tc>
        <w:tc>
          <w:tcPr>
            <w:tcW w:type="dxa" w:w="1948"/>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47.423,58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47.423,58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274.</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Ćališ</w:t>
            </w:r>
            <w:proofErr w:type="spellEnd"/>
            <w:r w:rsidRPr="00A31D42">
              <w:rPr>
                <w:rFonts w:cs="Times New Roman" w:eastAsia="Times New Roman"/>
              </w:rPr>
              <w:t xml:space="preserve"> Vlado</w:t>
            </w:r>
          </w:p>
          <w:p w:rsidRDefault="00A31D42" w:rsidP="00A31D42" w:rsidR="00A31D42" w:rsidRPr="00A31D42">
            <w:pPr>
              <w:spacing w:lineRule="auto" w:line="276" w:after="0"/>
              <w:rPr>
                <w:rFonts w:cs="Times New Roman" w:eastAsia="Times New Roman"/>
              </w:rPr>
            </w:pPr>
            <w:r w:rsidRPr="00A31D42">
              <w:rPr>
                <w:rFonts w:cs="Times New Roman" w:eastAsia="Times New Roman"/>
              </w:rPr>
              <w:t>Rama,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48817411637</w:t>
            </w:r>
          </w:p>
        </w:tc>
        <w:tc>
          <w:tcPr>
            <w:tcW w:type="dxa" w:w="1948"/>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43.278,00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43.278,00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275.</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Ćalušić</w:t>
            </w:r>
            <w:proofErr w:type="spellEnd"/>
            <w:r w:rsidRPr="00A31D42">
              <w:rPr>
                <w:rFonts w:cs="Times New Roman" w:eastAsia="Times New Roman"/>
              </w:rPr>
              <w:t xml:space="preserve"> Ivan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77732762932</w:t>
            </w:r>
          </w:p>
        </w:tc>
        <w:tc>
          <w:tcPr>
            <w:tcW w:type="dxa" w:w="1948"/>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64.420,17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64.420,17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276.</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Ćapeta</w:t>
            </w:r>
            <w:proofErr w:type="spellEnd"/>
            <w:r w:rsidRPr="00A31D42">
              <w:rPr>
                <w:rFonts w:cs="Times New Roman" w:eastAsia="Times New Roman"/>
              </w:rPr>
              <w:t xml:space="preserve"> Tanja</w:t>
            </w:r>
          </w:p>
          <w:p w:rsidRDefault="00A31D42" w:rsidP="00A31D42" w:rsidR="00A31D42" w:rsidRPr="00A31D42">
            <w:pPr>
              <w:spacing w:lineRule="auto" w:line="276" w:after="0"/>
              <w:rPr>
                <w:rFonts w:cs="Times New Roman" w:eastAsia="Times New Roman"/>
              </w:rPr>
            </w:pPr>
            <w:r w:rsidRPr="00A31D42">
              <w:rPr>
                <w:rFonts w:cs="Times New Roman" w:eastAsia="Times New Roman"/>
              </w:rPr>
              <w:t>Mimice, OIB. 63434499390</w:t>
            </w:r>
          </w:p>
        </w:tc>
        <w:tc>
          <w:tcPr>
            <w:tcW w:type="dxa" w:w="1948"/>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5.126,73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5.126,73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277.</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Ćelić</w:t>
            </w:r>
            <w:proofErr w:type="spellEnd"/>
            <w:r w:rsidRPr="00A31D42">
              <w:rPr>
                <w:rFonts w:cs="Times New Roman" w:eastAsia="Times New Roman"/>
              </w:rPr>
              <w:t xml:space="preserve"> Miljenko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Krivodol</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22537161023</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137.455,08</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137.455,08</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278.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Ćorić Ljupko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78010302426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10.191,73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10.191,73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279.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Ćorić Stjepan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85051974629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25.236,49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25.236,49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280.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Ćorušić</w:t>
            </w:r>
            <w:proofErr w:type="spellEnd"/>
            <w:r w:rsidRPr="00A31D42">
              <w:rPr>
                <w:rFonts w:cs="Times New Roman" w:eastAsia="Times New Roman"/>
              </w:rPr>
              <w:t xml:space="preserve"> Željko</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96230052299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55.409,77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55.409,77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281.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Ćosić Drago</w:t>
            </w:r>
          </w:p>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OIB:</w:t>
            </w:r>
          </w:p>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67527109353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38.831,66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38.831,66</w:t>
            </w:r>
          </w:p>
        </w:tc>
        <w:tc>
          <w:tcPr>
            <w:tcW w:type="dxa" w:w="1800"/>
            <w:gridSpan w:val="2"/>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282.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Ćosić Ivo</w:t>
            </w:r>
          </w:p>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OIB:</w:t>
            </w:r>
          </w:p>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39588456315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39.542,64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39.542,64</w:t>
            </w:r>
          </w:p>
        </w:tc>
        <w:tc>
          <w:tcPr>
            <w:tcW w:type="dxa" w:w="1800"/>
            <w:gridSpan w:val="2"/>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- 24 -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1979"/>
        <w:gridCol w:w="1799"/>
        <w:gridCol w:w="1799"/>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283.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Ćosić Pile</w:t>
            </w:r>
          </w:p>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K.Stari,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93039313809</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74.504,52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74.504,52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284.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Ćosić Slavko</w:t>
            </w:r>
          </w:p>
          <w:p w:rsidRDefault="00A31D42" w:rsidP="00A31D42" w:rsidR="00A31D42" w:rsidRPr="00A31D42">
            <w:pPr>
              <w:spacing w:lineRule="auto" w:line="276" w:after="0"/>
              <w:rPr>
                <w:rFonts w:cs="Times New Roman" w:eastAsia="Times New Roman"/>
              </w:rPr>
            </w:pPr>
            <w:r w:rsidRPr="00A31D42">
              <w:rPr>
                <w:rFonts w:cs="Times New Roman" w:eastAsia="Times New Roman"/>
              </w:rPr>
              <w:t>Jajce,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21245115997</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7.992,34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7.992,34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285.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Ćosić Tadija</w:t>
            </w:r>
          </w:p>
          <w:p w:rsidRDefault="00A31D42" w:rsidP="00A31D42" w:rsidR="00A31D42" w:rsidRPr="00A31D42">
            <w:pPr>
              <w:spacing w:lineRule="auto" w:line="276" w:after="0"/>
              <w:rPr>
                <w:rFonts w:cs="Times New Roman" w:eastAsia="Times New Roman"/>
              </w:rPr>
            </w:pPr>
            <w:r w:rsidRPr="00A31D42">
              <w:rPr>
                <w:rFonts w:cs="Times New Roman" w:eastAsia="Times New Roman"/>
              </w:rPr>
              <w:t>Jajce,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44319675105</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48.161,81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48.161,81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286.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Ćosić Zdravko</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44667459989</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240.907,74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240.907,74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287.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Ćosić-Dragan Dalibor</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49998023664</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2.887,16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2.887,16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288.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Ćoza</w:t>
            </w:r>
            <w:proofErr w:type="spellEnd"/>
            <w:r w:rsidRPr="00A31D42">
              <w:rPr>
                <w:rFonts w:cs="Times New Roman" w:eastAsia="Times New Roman"/>
              </w:rPr>
              <w:t xml:space="preserve"> Vitomir</w:t>
            </w:r>
          </w:p>
          <w:p w:rsidRDefault="00A31D42" w:rsidP="00A31D42" w:rsidR="00A31D42" w:rsidRPr="00A31D42">
            <w:pPr>
              <w:spacing w:lineRule="auto" w:line="276" w:after="0"/>
              <w:rPr>
                <w:rFonts w:cs="Times New Roman" w:eastAsia="Times New Roman"/>
              </w:rPr>
            </w:pPr>
            <w:r w:rsidRPr="00A31D42">
              <w:rPr>
                <w:rFonts w:cs="Times New Roman" w:eastAsia="Times New Roman"/>
              </w:rPr>
              <w:t>Omiš,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49717889538</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81.254,74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81.254,74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289.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Ćubelić Stipan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45759541028</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36.427,84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36.427,84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290.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Ćurak Davor</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K.Lukšić</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75593615476</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52.814,08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52.814,08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291.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Ćurčić</w:t>
            </w:r>
            <w:proofErr w:type="spellEnd"/>
            <w:r w:rsidRPr="00A31D42">
              <w:rPr>
                <w:rFonts w:cs="Times New Roman" w:eastAsia="Times New Roman"/>
              </w:rPr>
              <w:t xml:space="preserve"> Ivica</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59275732440</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76.392,25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76.392,25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292.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Ćurković Boris</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 15911499297</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98.879,35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98.879,35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293.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Ćurković Ivica</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Suhač</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76438140274</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97.417,37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97.417,37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294.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Dadić Zoran</w:t>
            </w:r>
          </w:p>
          <w:p w:rsidRDefault="00A31D42" w:rsidP="00A31D42" w:rsidR="00A31D42" w:rsidRPr="00A31D42">
            <w:pPr>
              <w:spacing w:lineRule="auto" w:line="276" w:after="0"/>
              <w:rPr>
                <w:rFonts w:cs="Times New Roman" w:eastAsia="Times New Roman"/>
              </w:rPr>
            </w:pPr>
            <w:r w:rsidRPr="00A31D42">
              <w:rPr>
                <w:rFonts w:cs="Times New Roman" w:eastAsia="Times New Roman"/>
              </w:rPr>
              <w:t>Šibenik,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99511496706</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60.840,24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60.840,24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- 25 -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295.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Dadić Zvonko</w:t>
            </w:r>
          </w:p>
          <w:p w:rsidRDefault="00A31D42" w:rsidP="00A31D42" w:rsidR="00A31D42" w:rsidRPr="00A31D42">
            <w:pPr>
              <w:spacing w:lineRule="auto" w:line="276" w:after="0"/>
              <w:rPr>
                <w:rFonts w:cs="Times New Roman" w:eastAsia="Times New Roman"/>
              </w:rPr>
            </w:pPr>
            <w:r w:rsidRPr="00A31D42">
              <w:rPr>
                <w:rFonts w:cs="Times New Roman" w:eastAsia="Times New Roman"/>
              </w:rPr>
              <w:t>Kaštel Novi,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27231370035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47.965,85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47.965,85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296.</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Danolić</w:t>
            </w:r>
            <w:proofErr w:type="spellEnd"/>
            <w:r w:rsidRPr="00A31D42">
              <w:rPr>
                <w:rFonts w:cs="Times New Roman" w:eastAsia="Times New Roman"/>
              </w:rPr>
              <w:t xml:space="preserve"> Ivica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46640995554</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26.723,12</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26.723,12</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297.</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Dedić (Mile) Marta</w:t>
            </w:r>
          </w:p>
          <w:p w:rsidRDefault="00A31D42" w:rsidP="00A31D42" w:rsidR="00A31D42" w:rsidRPr="00A31D42">
            <w:pPr>
              <w:spacing w:lineRule="auto" w:line="276" w:after="0"/>
              <w:rPr>
                <w:rFonts w:cs="Times New Roman" w:eastAsia="Times New Roman"/>
              </w:rPr>
            </w:pPr>
            <w:r w:rsidRPr="00A31D42">
              <w:rPr>
                <w:rFonts w:cs="Times New Roman" w:eastAsia="Times New Roman"/>
              </w:rPr>
              <w:t>Rama,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13253034880</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62.902,73</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62.902,73</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298.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Defar</w:t>
            </w:r>
            <w:proofErr w:type="spellEnd"/>
            <w:r w:rsidRPr="00A31D42">
              <w:rPr>
                <w:rFonts w:cs="Times New Roman" w:eastAsia="Times New Roman"/>
              </w:rPr>
              <w:t xml:space="preserve"> Milan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34632944596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58.207,14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58.207,14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299.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Delić Nedjeljko</w:t>
            </w:r>
          </w:p>
          <w:p w:rsidRDefault="00A31D42" w:rsidP="00A31D42" w:rsidR="00A31D42" w:rsidRPr="00A31D42">
            <w:pPr>
              <w:spacing w:lineRule="auto" w:line="276" w:after="0"/>
              <w:rPr>
                <w:rFonts w:cs="Times New Roman" w:eastAsia="Times New Roman"/>
              </w:rPr>
            </w:pPr>
            <w:r w:rsidRPr="00A31D42">
              <w:rPr>
                <w:rFonts w:cs="Times New Roman" w:eastAsia="Times New Roman"/>
              </w:rPr>
              <w:t>Žrnovnica,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18578171138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129.438,22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129.438,22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300.</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Delić Nikša</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Vrabač</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44915616573</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77.700,53</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77.700,53</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301.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Delić Željko</w:t>
            </w:r>
          </w:p>
          <w:p w:rsidRDefault="00A31D42" w:rsidP="00A31D42" w:rsidR="00A31D42" w:rsidRPr="00A31D42">
            <w:pPr>
              <w:spacing w:lineRule="auto" w:line="276" w:after="0"/>
              <w:rPr>
                <w:rFonts w:cs="Times New Roman" w:eastAsia="Times New Roman"/>
              </w:rPr>
            </w:pPr>
            <w:r w:rsidRPr="00A31D42">
              <w:rPr>
                <w:rFonts w:cs="Times New Roman" w:eastAsia="Times New Roman"/>
              </w:rPr>
              <w:t>Solin,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66274812738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115.243,87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115.243,87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302.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Delija Jadranka</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Brnaze</w:t>
            </w:r>
            <w:proofErr w:type="spellEnd"/>
            <w:r w:rsidRPr="00A31D42">
              <w:rPr>
                <w:rFonts w:cs="Times New Roman" w:eastAsia="Times New Roman"/>
              </w:rPr>
              <w:t>, OIB: 81550019128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111.111,97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111.111,97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303.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Denić</w:t>
            </w:r>
            <w:proofErr w:type="spellEnd"/>
            <w:r w:rsidRPr="00A31D42">
              <w:rPr>
                <w:rFonts w:cs="Times New Roman" w:eastAsia="Times New Roman"/>
              </w:rPr>
              <w:t xml:space="preserve"> Goran</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95857444265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1.628,68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1.628,68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304.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Despotušić</w:t>
            </w:r>
            <w:proofErr w:type="spellEnd"/>
            <w:r w:rsidRPr="00A31D42">
              <w:rPr>
                <w:rFonts w:cs="Times New Roman" w:eastAsia="Times New Roman"/>
              </w:rPr>
              <w:t xml:space="preserve"> Iva</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75424762481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35.784,31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35.784,31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305.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Deželak</w:t>
            </w:r>
            <w:proofErr w:type="spellEnd"/>
            <w:r w:rsidRPr="00A31D42">
              <w:rPr>
                <w:rFonts w:cs="Times New Roman" w:eastAsia="Times New Roman"/>
              </w:rPr>
              <w:t xml:space="preserve"> Zoran</w:t>
            </w:r>
          </w:p>
          <w:p w:rsidRDefault="00A31D42" w:rsidP="00A31D42" w:rsidR="00A31D42" w:rsidRPr="00A31D42">
            <w:pPr>
              <w:spacing w:lineRule="auto" w:line="276" w:after="0"/>
              <w:rPr>
                <w:rFonts w:cs="Times New Roman" w:eastAsia="Times New Roman"/>
              </w:rPr>
            </w:pPr>
            <w:r w:rsidRPr="00A31D42">
              <w:rPr>
                <w:rFonts w:cs="Times New Roman" w:eastAsia="Times New Roman"/>
              </w:rPr>
              <w:t>Knin,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58123823649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53.021,18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53.021,18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306.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Dodig</w:t>
            </w:r>
            <w:proofErr w:type="spellEnd"/>
            <w:r w:rsidRPr="00A31D42">
              <w:rPr>
                <w:rFonts w:cs="Times New Roman" w:eastAsia="Times New Roman"/>
              </w:rPr>
              <w:t xml:space="preserve"> Slaven</w:t>
            </w:r>
          </w:p>
          <w:p w:rsidRDefault="00A31D42" w:rsidP="00A31D42" w:rsidR="00A31D42" w:rsidRPr="00A31D42">
            <w:pPr>
              <w:spacing w:lineRule="auto" w:line="276" w:after="0"/>
              <w:rPr>
                <w:rFonts w:cs="Times New Roman" w:eastAsia="Times New Roman"/>
              </w:rPr>
            </w:pPr>
            <w:r w:rsidRPr="00A31D42">
              <w:rPr>
                <w:rFonts w:cs="Times New Roman" w:eastAsia="Times New Roman"/>
              </w:rPr>
              <w:t>Klek,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18601511117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38.607,74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38.607,74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- 26 -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307.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Dodig</w:t>
            </w:r>
            <w:proofErr w:type="spellEnd"/>
            <w:r w:rsidRPr="00A31D42">
              <w:rPr>
                <w:rFonts w:cs="Times New Roman" w:eastAsia="Times New Roman"/>
              </w:rPr>
              <w:t xml:space="preserve"> Vice</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61752710465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630.801,01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357.611,02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273.189,99</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Stečajni upravitelj</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308.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Dodig</w:t>
            </w:r>
            <w:proofErr w:type="spellEnd"/>
            <w:r w:rsidRPr="00A31D42">
              <w:rPr>
                <w:rFonts w:cs="Times New Roman" w:eastAsia="Times New Roman"/>
              </w:rPr>
              <w:t xml:space="preserve"> Vladimir</w:t>
            </w:r>
          </w:p>
          <w:p w:rsidRDefault="00A31D42" w:rsidP="00A31D42" w:rsidR="00A31D42" w:rsidRPr="00A31D42">
            <w:pPr>
              <w:spacing w:lineRule="auto" w:line="276" w:after="0"/>
              <w:rPr>
                <w:rFonts w:cs="Times New Roman" w:eastAsia="Times New Roman"/>
              </w:rPr>
            </w:pPr>
            <w:r w:rsidRPr="00A31D42">
              <w:rPr>
                <w:rFonts w:cs="Times New Roman" w:eastAsia="Times New Roman"/>
              </w:rPr>
              <w:t>Zagreb, OIB: 98542899863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135.095,26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135.095,26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309.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Dodoja</w:t>
            </w:r>
            <w:proofErr w:type="spellEnd"/>
            <w:r w:rsidRPr="00A31D42">
              <w:rPr>
                <w:rFonts w:cs="Times New Roman" w:eastAsia="Times New Roman"/>
              </w:rPr>
              <w:t xml:space="preserve"> Daniela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82380895649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33.519,54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33.519,54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310.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Doljanin Borislav</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61237886127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99.494,03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99.494,03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311</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Doljanin Marija</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17695464799</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13.604,20</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13.604,20</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312.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Domazet Miroslav</w:t>
            </w:r>
          </w:p>
          <w:p w:rsidRDefault="00A31D42" w:rsidP="00A31D42" w:rsidR="00A31D42" w:rsidRPr="00A31D42">
            <w:pPr>
              <w:spacing w:lineRule="auto" w:line="276" w:after="0"/>
              <w:rPr>
                <w:rFonts w:cs="Times New Roman" w:eastAsia="Times New Roman"/>
              </w:rPr>
            </w:pPr>
            <w:r w:rsidRPr="00A31D42">
              <w:rPr>
                <w:rFonts w:cs="Times New Roman" w:eastAsia="Times New Roman"/>
              </w:rPr>
              <w:t>Solin,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96444758538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13.934,20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13.934,20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313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Domazet Slavko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69375366618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47.238,62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47.238,62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314.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Domić</w:t>
            </w:r>
            <w:proofErr w:type="spellEnd"/>
            <w:r w:rsidRPr="00A31D42">
              <w:rPr>
                <w:rFonts w:cs="Times New Roman" w:eastAsia="Times New Roman"/>
              </w:rPr>
              <w:t xml:space="preserve"> Predrag</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16032163904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39.179,52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39.179,52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315.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Dominović</w:t>
            </w:r>
            <w:proofErr w:type="spellEnd"/>
            <w:r w:rsidRPr="00A31D42">
              <w:rPr>
                <w:rFonts w:cs="Times New Roman" w:eastAsia="Times New Roman"/>
              </w:rPr>
              <w:t xml:space="preserve"> Marijan</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Biorine</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40205592398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37.797,75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37.797,75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316.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Domjanović</w:t>
            </w:r>
            <w:proofErr w:type="spellEnd"/>
            <w:r w:rsidRPr="00A31D42">
              <w:rPr>
                <w:rFonts w:cs="Times New Roman" w:eastAsia="Times New Roman"/>
              </w:rPr>
              <w:t xml:space="preserve"> Ante</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88510102491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109.573,53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109.573,53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317.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Domjanović</w:t>
            </w:r>
            <w:proofErr w:type="spellEnd"/>
            <w:r w:rsidRPr="00A31D42">
              <w:rPr>
                <w:rFonts w:cs="Times New Roman" w:eastAsia="Times New Roman"/>
              </w:rPr>
              <w:t xml:space="preserve"> Davor</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22566289659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55.519,97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55.519,97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318.</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Dragun Ivo</w:t>
            </w:r>
          </w:p>
          <w:p w:rsidRDefault="00A31D42" w:rsidP="00A31D42" w:rsidR="00A31D42" w:rsidRPr="00A31D42">
            <w:pPr>
              <w:spacing w:lineRule="auto" w:line="276" w:after="0"/>
              <w:rPr>
                <w:rFonts w:cs="Times New Roman" w:eastAsia="Times New Roman"/>
              </w:rPr>
            </w:pPr>
            <w:r w:rsidRPr="00A31D42">
              <w:rPr>
                <w:rFonts w:cs="Times New Roman" w:eastAsia="Times New Roman"/>
              </w:rPr>
              <w:t>Gračac,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93064071843</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40.743,03</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40.743,03</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- 27 -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319.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Dragušica Ivica</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Trilj</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30388257003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37.078,90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37.078,90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Drezga</w:t>
            </w:r>
            <w:proofErr w:type="spellEnd"/>
            <w:r w:rsidRPr="00A31D42">
              <w:rPr>
                <w:rFonts w:cs="Times New Roman" w:eastAsia="Times New Roman"/>
              </w:rPr>
              <w:t xml:space="preserve"> Ana</w:t>
            </w:r>
          </w:p>
          <w:p w:rsidRDefault="00A31D42" w:rsidP="00A31D42" w:rsidR="00A31D42" w:rsidRPr="00A31D42">
            <w:pPr>
              <w:spacing w:lineRule="auto" w:line="276" w:after="0"/>
              <w:rPr>
                <w:rFonts w:cs="Times New Roman" w:eastAsia="Times New Roman"/>
              </w:rPr>
            </w:pPr>
            <w:r w:rsidRPr="00A31D42">
              <w:rPr>
                <w:rFonts w:cs="Times New Roman" w:eastAsia="Times New Roman"/>
              </w:rPr>
              <w:t>Klis, OIB: 30822960978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44.492,49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44.492,49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Drinovac</w:t>
            </w:r>
            <w:proofErr w:type="spellEnd"/>
            <w:r w:rsidRPr="00A31D42">
              <w:rPr>
                <w:rFonts w:cs="Times New Roman" w:eastAsia="Times New Roman"/>
              </w:rPr>
              <w:t xml:space="preserve"> Ivan, OIB: 73142786618 </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56.101,27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56.101,27</w:t>
            </w:r>
          </w:p>
        </w:tc>
        <w:tc>
          <w:tcPr>
            <w:tcW w:type="dxa" w:w="1800"/>
            <w:gridSpan w:val="2"/>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Drlja Ilija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94406539599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33.491,16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33.491,16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Drlja Ivo</w:t>
            </w:r>
          </w:p>
          <w:p w:rsidRDefault="00A31D42" w:rsidP="00A31D42" w:rsidR="00A31D42" w:rsidRPr="00A31D42">
            <w:pPr>
              <w:spacing w:lineRule="auto" w:line="276" w:after="0"/>
              <w:rPr>
                <w:rFonts w:cs="Times New Roman" w:eastAsia="Times New Roman"/>
              </w:rPr>
            </w:pPr>
            <w:r w:rsidRPr="00A31D42">
              <w:rPr>
                <w:rFonts w:cs="Times New Roman" w:eastAsia="Times New Roman"/>
              </w:rPr>
              <w:t>Kloštar,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76665664078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100.376,96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100.376,96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324.</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Drljo Zoran</w:t>
            </w:r>
          </w:p>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Ivanić Grad,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04363734509</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51.336,27</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51.336,27</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Drvar Davorin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64890699601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10.191,73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10.191,73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Dučina</w:t>
            </w:r>
            <w:proofErr w:type="spellEnd"/>
            <w:r w:rsidRPr="00A31D42">
              <w:rPr>
                <w:rFonts w:cs="Times New Roman" w:eastAsia="Times New Roman"/>
              </w:rPr>
              <w:t xml:space="preserve"> Milan</w:t>
            </w:r>
          </w:p>
          <w:p w:rsidRDefault="00A31D42" w:rsidP="00A31D42" w:rsidR="00A31D42" w:rsidRPr="00A31D42">
            <w:pPr>
              <w:spacing w:lineRule="auto" w:line="276" w:after="0"/>
              <w:rPr>
                <w:rFonts w:cs="Times New Roman" w:eastAsia="Times New Roman"/>
              </w:rPr>
            </w:pPr>
            <w:r w:rsidRPr="00A31D42">
              <w:rPr>
                <w:rFonts w:cs="Times New Roman" w:eastAsia="Times New Roman"/>
              </w:rPr>
              <w:t>Marina,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67775205534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86.803,85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86.803,85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Dujmović Matko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45419419495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30.251,64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30.251,64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Dukić Josip</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20262857583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69.014,59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69.014,59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Dusper Željko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r w:rsidRPr="00A31D42">
              <w:rPr>
                <w:rFonts w:cs="Times New Roman" w:eastAsia="Times New Roman"/>
              </w:rPr>
              <w:br/>
              <w:t>41730454365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80.145,76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80.145,76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330.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Duvnjak Marko</w:t>
            </w:r>
          </w:p>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Stara Subocka,</w:t>
            </w:r>
          </w:p>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63146504255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90.194,13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90.194,13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331.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Duvnjak Mile</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98537182044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41.150,97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41.150,97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- 28 -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332.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Dvornik Kristina</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31580837533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29.164,29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29.164,29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333.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Džaja Ilija</w:t>
            </w:r>
          </w:p>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Kaštel Novi,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38576142170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42.398,40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42.398,40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334.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Džaja</w:t>
            </w:r>
            <w:proofErr w:type="spellEnd"/>
            <w:r w:rsidRPr="00A31D42">
              <w:rPr>
                <w:rFonts w:cs="Times New Roman" w:eastAsia="Times New Roman"/>
              </w:rPr>
              <w:t xml:space="preserve"> Ivan</w:t>
            </w:r>
          </w:p>
          <w:p w:rsidRDefault="00A31D42" w:rsidP="00A31D42" w:rsidR="00A31D42" w:rsidRPr="00A31D42">
            <w:pPr>
              <w:spacing w:lineRule="auto" w:line="276" w:after="0"/>
              <w:rPr>
                <w:rFonts w:cs="Times New Roman" w:eastAsia="Times New Roman"/>
              </w:rPr>
            </w:pPr>
            <w:r w:rsidRPr="00A31D42">
              <w:rPr>
                <w:rFonts w:cs="Times New Roman" w:eastAsia="Times New Roman"/>
              </w:rPr>
              <w:t>Žrnovnica,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46356739142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43.671,45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43.671,45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335.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Džalto</w:t>
            </w:r>
            <w:proofErr w:type="spellEnd"/>
            <w:r w:rsidRPr="00A31D42">
              <w:rPr>
                <w:rFonts w:cs="Times New Roman" w:eastAsia="Times New Roman"/>
              </w:rPr>
              <w:t xml:space="preserve"> </w:t>
            </w:r>
            <w:proofErr w:type="spellStart"/>
            <w:r w:rsidRPr="00A31D42">
              <w:rPr>
                <w:rFonts w:cs="Times New Roman" w:eastAsia="Times New Roman"/>
              </w:rPr>
              <w:t>Stipo</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Prozor,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00347536710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80.675,31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80.675,31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336.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Džalto</w:t>
            </w:r>
            <w:proofErr w:type="spellEnd"/>
            <w:r w:rsidRPr="00A31D42">
              <w:rPr>
                <w:rFonts w:cs="Times New Roman" w:eastAsia="Times New Roman"/>
              </w:rPr>
              <w:t xml:space="preserve"> </w:t>
            </w:r>
            <w:proofErr w:type="spellStart"/>
            <w:r w:rsidRPr="00A31D42">
              <w:rPr>
                <w:rFonts w:cs="Times New Roman" w:eastAsia="Times New Roman"/>
              </w:rPr>
              <w:t>Stipo</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Dugo Selo,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95072098896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49.027,78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49.027,78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337.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Džanan</w:t>
            </w:r>
            <w:proofErr w:type="spellEnd"/>
            <w:r w:rsidRPr="00A31D42">
              <w:rPr>
                <w:rFonts w:cs="Times New Roman" w:eastAsia="Times New Roman"/>
              </w:rPr>
              <w:t xml:space="preserve"> Nikola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12706849460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72.050,06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72.050,06</w:t>
            </w:r>
          </w:p>
        </w:tc>
        <w:tc>
          <w:tcPr>
            <w:tcW w:type="dxa" w:w="1800"/>
            <w:gridSpan w:val="2"/>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338.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Džankić</w:t>
            </w:r>
            <w:proofErr w:type="spellEnd"/>
            <w:r w:rsidRPr="00A31D42">
              <w:rPr>
                <w:rFonts w:cs="Times New Roman" w:eastAsia="Times New Roman"/>
              </w:rPr>
              <w:t xml:space="preserve"> Nikola</w:t>
            </w:r>
          </w:p>
          <w:p w:rsidRDefault="00A31D42" w:rsidP="00A31D42" w:rsidR="00A31D42" w:rsidRPr="00A31D42">
            <w:pPr>
              <w:spacing w:lineRule="auto" w:line="276" w:after="0"/>
              <w:rPr>
                <w:rFonts w:cs="Times New Roman" w:eastAsia="Times New Roman"/>
              </w:rPr>
            </w:pPr>
            <w:r w:rsidRPr="00A31D42">
              <w:rPr>
                <w:rFonts w:cs="Times New Roman" w:eastAsia="Times New Roman"/>
              </w:rPr>
              <w:t>Rama, OIB: 19657817731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97.481,11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97.481,11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339.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Džinić</w:t>
            </w:r>
            <w:proofErr w:type="spellEnd"/>
            <w:r w:rsidRPr="00A31D42">
              <w:rPr>
                <w:rFonts w:cs="Times New Roman" w:eastAsia="Times New Roman"/>
              </w:rPr>
              <w:t xml:space="preserve"> Goran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90556954272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8.771,59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8.771,59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340.</w:t>
            </w:r>
          </w:p>
        </w:tc>
        <w:tc>
          <w:tcPr>
            <w:tcW w:type="dxa" w:w="1953"/>
            <w:tcBorders>
              <w:top w:space="0" w:sz="6" w:color="000000" w:val="single"/>
              <w:left w:space="0" w:sz="6" w:color="000000" w:val="single"/>
              <w:bottom w:space="0" w:sz="6" w:color="000000" w:val="single"/>
              <w:right w:space="0" w:sz="6" w:color="000000" w:val="single"/>
            </w:tcBorders>
          </w:tcPr>
          <w:p w:rsidRDefault="00A31D42" w:rsidP="00A31D42" w:rsidR="00A31D42" w:rsidRPr="00A31D42">
            <w:pPr>
              <w:spacing w:lineRule="auto" w:line="276" w:after="0"/>
              <w:rPr>
                <w:rFonts w:cs="Times New Roman" w:eastAsia="Times New Roman"/>
              </w:rPr>
            </w:pPr>
            <w:r w:rsidRPr="00A31D42">
              <w:rPr>
                <w:rFonts w:cs="Times New Roman" w:eastAsia="Times New Roman"/>
              </w:rPr>
              <w:t>Đapić Mile</w:t>
            </w:r>
          </w:p>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Sinj, OIB: </w:t>
            </w:r>
          </w:p>
          <w:p w:rsidRDefault="00A31D42" w:rsidP="00A31D42" w:rsidR="00A31D42" w:rsidRPr="00A31D42">
            <w:pPr>
              <w:spacing w:lineRule="auto" w:line="276" w:after="0"/>
              <w:rPr>
                <w:rFonts w:cs="Times New Roman" w:eastAsia="Times New Roman"/>
              </w:rPr>
            </w:pPr>
            <w:r w:rsidRPr="00A31D42">
              <w:rPr>
                <w:rFonts w:cs="Times New Roman" w:eastAsia="Times New Roman"/>
              </w:rPr>
              <w:t>17301024596</w:t>
            </w:r>
          </w:p>
          <w:p w:rsidRDefault="00A31D42" w:rsidP="00A31D42" w:rsidR="00A31D42" w:rsidRPr="00A31D42">
            <w:pPr>
              <w:spacing w:lineRule="auto" w:line="276" w:after="0"/>
              <w:rPr>
                <w:rFonts w:cs="Times New Roman" w:eastAsia="Times New Roman"/>
              </w:rPr>
            </w:pP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95.019,17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95.019,17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341.</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Đepina</w:t>
            </w:r>
            <w:proofErr w:type="spellEnd"/>
            <w:r w:rsidRPr="00A31D42">
              <w:rPr>
                <w:rFonts w:cs="Times New Roman" w:eastAsia="Times New Roman"/>
              </w:rPr>
              <w:t xml:space="preserve"> Ivan</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26667368426</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20.845,16</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20.845,16</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342.</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Đipalo </w:t>
            </w:r>
            <w:proofErr w:type="spellStart"/>
            <w:r w:rsidRPr="00A31D42">
              <w:rPr>
                <w:rFonts w:cs="Times New Roman" w:eastAsia="Times New Roman"/>
              </w:rPr>
              <w:t>Dujo</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34721704669</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99.669,77</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99.669,77</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343.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Đogo</w:t>
            </w:r>
            <w:proofErr w:type="spellEnd"/>
            <w:r w:rsidRPr="00A31D42">
              <w:rPr>
                <w:rFonts w:cs="Times New Roman" w:eastAsia="Times New Roman"/>
              </w:rPr>
              <w:t xml:space="preserve"> </w:t>
            </w:r>
            <w:proofErr w:type="spellStart"/>
            <w:r w:rsidRPr="00A31D42">
              <w:rPr>
                <w:rFonts w:cs="Times New Roman" w:eastAsia="Times New Roman"/>
              </w:rPr>
              <w:t>Miron</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Zagreb,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84631334894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131.517,71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131.517,71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- 29 -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1979"/>
        <w:gridCol w:w="1799"/>
        <w:gridCol w:w="1799"/>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344.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Đukan</w:t>
            </w:r>
            <w:proofErr w:type="spellEnd"/>
            <w:r w:rsidRPr="00A31D42">
              <w:rPr>
                <w:rFonts w:cs="Times New Roman" w:eastAsia="Times New Roman"/>
              </w:rPr>
              <w:t xml:space="preserve"> Saša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27321562357</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168.067,10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168.067,10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345.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Đuzel</w:t>
            </w:r>
            <w:proofErr w:type="spellEnd"/>
            <w:r w:rsidRPr="00A31D42">
              <w:rPr>
                <w:rFonts w:cs="Times New Roman" w:eastAsia="Times New Roman"/>
              </w:rPr>
              <w:t xml:space="preserve"> Pero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74049741187</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41.320,00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41.320,00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346.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Ećim</w:t>
            </w:r>
            <w:proofErr w:type="spellEnd"/>
            <w:r w:rsidRPr="00A31D42">
              <w:rPr>
                <w:rFonts w:cs="Times New Roman" w:eastAsia="Times New Roman"/>
              </w:rPr>
              <w:t xml:space="preserve"> Danko</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80108221472</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64.514,36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64.514,36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347.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Erceg Niko</w:t>
            </w:r>
          </w:p>
          <w:p w:rsidRDefault="00A31D42" w:rsidP="00A31D42" w:rsidR="00A31D42" w:rsidRPr="00A31D42">
            <w:pPr>
              <w:spacing w:lineRule="auto" w:line="276" w:after="0"/>
              <w:rPr>
                <w:rFonts w:cs="Times New Roman" w:eastAsia="Times New Roman"/>
              </w:rPr>
            </w:pPr>
            <w:r w:rsidRPr="00A31D42">
              <w:rPr>
                <w:rFonts w:cs="Times New Roman" w:eastAsia="Times New Roman"/>
              </w:rPr>
              <w:t>Vrlika, OIB: 69600952244</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40.893,99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40.893,99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348.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Ercegović Joško</w:t>
            </w:r>
          </w:p>
          <w:p w:rsidRDefault="00A31D42" w:rsidP="00A31D42" w:rsidR="00A31D42" w:rsidRPr="00A31D42">
            <w:pPr>
              <w:spacing w:lineRule="auto" w:line="276" w:after="0"/>
              <w:rPr>
                <w:rFonts w:cs="Times New Roman" w:eastAsia="Times New Roman"/>
              </w:rPr>
            </w:pPr>
            <w:r w:rsidRPr="00A31D42">
              <w:rPr>
                <w:rFonts w:cs="Times New Roman" w:eastAsia="Times New Roman"/>
              </w:rPr>
              <w:t>Rogoznica,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72969348528</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144.022,09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144.022,09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349.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Fidler</w:t>
            </w:r>
            <w:proofErr w:type="spellEnd"/>
            <w:r w:rsidRPr="00A31D42">
              <w:rPr>
                <w:rFonts w:cs="Times New Roman" w:eastAsia="Times New Roman"/>
              </w:rPr>
              <w:t xml:space="preserve"> Robert</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00007872653</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2.887,16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2.887,16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Filipović Branko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32609787748</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31.488,05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31.488,05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Firić</w:t>
            </w:r>
            <w:proofErr w:type="spellEnd"/>
            <w:r w:rsidRPr="00A31D42">
              <w:rPr>
                <w:rFonts w:cs="Times New Roman" w:eastAsia="Times New Roman"/>
              </w:rPr>
              <w:t xml:space="preserve"> Božo</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35793967438</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36.048,18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36.048,18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Franić Stipe</w:t>
            </w:r>
          </w:p>
          <w:p w:rsidRDefault="00A31D42" w:rsidP="00A31D42" w:rsidR="00A31D42" w:rsidRPr="00A31D42">
            <w:pPr>
              <w:spacing w:lineRule="auto" w:line="276" w:after="0"/>
              <w:rPr>
                <w:rFonts w:cs="Times New Roman" w:eastAsia="Times New Roman"/>
              </w:rPr>
            </w:pPr>
            <w:r w:rsidRPr="00A31D42">
              <w:rPr>
                <w:rFonts w:cs="Times New Roman" w:eastAsia="Times New Roman"/>
              </w:rPr>
              <w:t>Omiš, OIB: 42843819622</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73.073,12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73.073,12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Gabela Alen</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19755909853</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121.311,65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121.311,65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Gabela Marija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01552770313</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5.860,31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5.860,31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Galić Boro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Hrvace</w:t>
            </w:r>
            <w:proofErr w:type="spellEnd"/>
            <w:r w:rsidRPr="00A31D42">
              <w:rPr>
                <w:rFonts w:cs="Times New Roman" w:eastAsia="Times New Roman"/>
              </w:rPr>
              <w:t>, OIB. 09399544548</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35.294,62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35.294,62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Galić Darko</w:t>
            </w:r>
          </w:p>
          <w:p w:rsidRDefault="00A31D42" w:rsidP="00A31D42" w:rsidR="00A31D42" w:rsidRPr="00A31D42">
            <w:pPr>
              <w:spacing w:lineRule="auto" w:line="276" w:after="0"/>
              <w:rPr>
                <w:rFonts w:cs="Times New Roman" w:eastAsia="Times New Roman"/>
              </w:rPr>
            </w:pPr>
            <w:r w:rsidRPr="00A31D42">
              <w:rPr>
                <w:rFonts w:cs="Times New Roman" w:eastAsia="Times New Roman"/>
              </w:rPr>
              <w:t>BIH,Rama,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54451477107</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59.908,34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59.908,34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- 30 -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1979"/>
        <w:gridCol w:w="1799"/>
        <w:gridCol w:w="1799"/>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Galić Ivan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99273106494</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13.546,82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13.546,82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Galić Ivan J.</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08245259596</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49.975,34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49.975,34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Galić Ivica</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Hrvace</w:t>
            </w:r>
            <w:proofErr w:type="spellEnd"/>
            <w:r w:rsidRPr="00A31D42">
              <w:rPr>
                <w:rFonts w:cs="Times New Roman" w:eastAsia="Times New Roman"/>
              </w:rPr>
              <w:t>, OIB: 62323996261</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7.847,54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7.847,54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Galić Marko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Hrvace</w:t>
            </w:r>
            <w:proofErr w:type="spellEnd"/>
            <w:r w:rsidRPr="00A31D42">
              <w:rPr>
                <w:rFonts w:cs="Times New Roman" w:eastAsia="Times New Roman"/>
              </w:rPr>
              <w:t>, OIB: 93369893033</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102.283,55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102.283,55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Galić Petar</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Hrvace</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47465902054</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39.024,19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39.024,19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Galić Slaven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05220832981</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341,64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341,64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Galić Slavko</w:t>
            </w:r>
          </w:p>
          <w:p w:rsidRDefault="00A31D42" w:rsidP="00A31D42" w:rsidR="00A31D42" w:rsidRPr="00A31D42">
            <w:pPr>
              <w:spacing w:lineRule="auto" w:line="276" w:after="0"/>
              <w:rPr>
                <w:rFonts w:cs="Times New Roman" w:eastAsia="Times New Roman"/>
              </w:rPr>
            </w:pPr>
            <w:r w:rsidRPr="00A31D42">
              <w:rPr>
                <w:rFonts w:cs="Times New Roman" w:eastAsia="Times New Roman"/>
              </w:rPr>
              <w:t>Zagreb,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22240621120</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22.128,04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22.128,04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Galić Stipe</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58885912028</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53.101,34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53.101,34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Gasal</w:t>
            </w:r>
            <w:proofErr w:type="spellEnd"/>
            <w:r w:rsidRPr="00A31D42">
              <w:rPr>
                <w:rFonts w:cs="Times New Roman" w:eastAsia="Times New Roman"/>
              </w:rPr>
              <w:t xml:space="preserve"> </w:t>
            </w:r>
            <w:proofErr w:type="spellStart"/>
            <w:r w:rsidRPr="00A31D42">
              <w:rPr>
                <w:rFonts w:cs="Times New Roman" w:eastAsia="Times New Roman"/>
              </w:rPr>
              <w:t>Amel</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Dugi Rat,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73851850587</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59.920,33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59.920,33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Gašpar Damir</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55386983211</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34.610,93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34.610,93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Gavrić</w:t>
            </w:r>
            <w:proofErr w:type="spellEnd"/>
            <w:r w:rsidRPr="00A31D42">
              <w:rPr>
                <w:rFonts w:cs="Times New Roman" w:eastAsia="Times New Roman"/>
              </w:rPr>
              <w:t xml:space="preserve"> Anto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K.Sućurac</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61703818149</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32.998,21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32.998,21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Gegić</w:t>
            </w:r>
            <w:proofErr w:type="spellEnd"/>
            <w:r w:rsidRPr="00A31D42">
              <w:rPr>
                <w:rFonts w:cs="Times New Roman" w:eastAsia="Times New Roman"/>
              </w:rPr>
              <w:t xml:space="preserve"> Sara</w:t>
            </w:r>
          </w:p>
          <w:p w:rsidRDefault="00A31D42" w:rsidP="00A31D42" w:rsidR="00A31D42" w:rsidRPr="00A31D42">
            <w:pPr>
              <w:spacing w:lineRule="auto" w:line="276" w:after="0"/>
              <w:rPr>
                <w:rFonts w:cs="Times New Roman" w:eastAsia="Times New Roman"/>
              </w:rPr>
            </w:pPr>
            <w:r w:rsidRPr="00A31D42">
              <w:rPr>
                <w:rFonts w:cs="Times New Roman" w:eastAsia="Times New Roman"/>
              </w:rPr>
              <w:t>Rama,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01982070445</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92.216,68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92.216,68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Genda</w:t>
            </w:r>
            <w:proofErr w:type="spellEnd"/>
            <w:r w:rsidRPr="00A31D42">
              <w:rPr>
                <w:rFonts w:cs="Times New Roman" w:eastAsia="Times New Roman"/>
              </w:rPr>
              <w:t xml:space="preserve"> Goran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82785508447</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40.878,07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40.878,07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- 31 -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Giljan</w:t>
            </w:r>
            <w:proofErr w:type="spellEnd"/>
            <w:r w:rsidRPr="00A31D42">
              <w:rPr>
                <w:rFonts w:cs="Times New Roman" w:eastAsia="Times New Roman"/>
              </w:rPr>
              <w:t xml:space="preserve"> Marijo</w:t>
            </w:r>
          </w:p>
          <w:p w:rsidRDefault="00A31D42" w:rsidP="00A31D42" w:rsidR="00A31D42" w:rsidRPr="00A31D42">
            <w:pPr>
              <w:spacing w:lineRule="auto" w:line="276" w:after="0"/>
              <w:rPr>
                <w:rFonts w:cs="Times New Roman" w:eastAsia="Times New Roman"/>
              </w:rPr>
            </w:pPr>
            <w:r w:rsidRPr="00A31D42">
              <w:rPr>
                <w:rFonts w:cs="Times New Roman" w:eastAsia="Times New Roman"/>
              </w:rPr>
              <w:t>Vrlika,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63284213676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64.325,20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64.325,20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Giljanović</w:t>
            </w:r>
            <w:proofErr w:type="spellEnd"/>
            <w:r w:rsidRPr="00A31D42">
              <w:rPr>
                <w:rFonts w:cs="Times New Roman" w:eastAsia="Times New Roman"/>
              </w:rPr>
              <w:t xml:space="preserve"> Emil</w:t>
            </w:r>
          </w:p>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Split, OIB: </w:t>
            </w:r>
          </w:p>
          <w:p w:rsidRDefault="00A31D42" w:rsidP="00A31D42" w:rsidR="00A31D42" w:rsidRPr="00A31D42">
            <w:pPr>
              <w:spacing w:lineRule="auto" w:line="276" w:after="0"/>
              <w:rPr>
                <w:rFonts w:cs="Times New Roman" w:eastAsia="Times New Roman"/>
              </w:rPr>
            </w:pPr>
            <w:r w:rsidRPr="00A31D42">
              <w:rPr>
                <w:rFonts w:cs="Times New Roman" w:eastAsia="Times New Roman"/>
              </w:rPr>
              <w:t>83488398419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38.730,19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38.730,19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Glavaš Marijan</w:t>
            </w:r>
          </w:p>
          <w:p w:rsidRDefault="00A31D42" w:rsidP="00A31D42" w:rsidR="00A31D42" w:rsidRPr="00A31D42">
            <w:pPr>
              <w:spacing w:lineRule="auto" w:line="276" w:after="0"/>
              <w:rPr>
                <w:rFonts w:cs="Times New Roman" w:eastAsia="Times New Roman"/>
              </w:rPr>
            </w:pPr>
            <w:r w:rsidRPr="00A31D42">
              <w:rPr>
                <w:rFonts w:cs="Times New Roman" w:eastAsia="Times New Roman"/>
              </w:rPr>
              <w:t>Rijeka,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61014341021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39.919,93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39.919,93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Glavaš Mato</w:t>
            </w:r>
          </w:p>
          <w:p w:rsidRDefault="00A31D42" w:rsidP="00A31D42" w:rsidR="00A31D42" w:rsidRPr="00A31D42">
            <w:pPr>
              <w:spacing w:lineRule="auto" w:line="276" w:after="0"/>
              <w:rPr>
                <w:rFonts w:cs="Times New Roman" w:eastAsia="Times New Roman"/>
              </w:rPr>
            </w:pPr>
            <w:r w:rsidRPr="00A31D42">
              <w:rPr>
                <w:rFonts w:cs="Times New Roman" w:eastAsia="Times New Roman"/>
              </w:rPr>
              <w:t>Pakrac, OIB: 38029121981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57.812,88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57.812,88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374.</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Glavaš Nikica</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Uskoplje</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44554342634</w:t>
            </w:r>
          </w:p>
        </w:tc>
        <w:tc>
          <w:tcPr>
            <w:tcW w:type="dxa" w:w="1984"/>
            <w:gridSpan w:val="2"/>
            <w:tcBorders>
              <w:top w:space="0" w:sz="6" w:color="000000" w:val="single"/>
              <w:left w:space="0" w:sz="6" w:color="000000" w:val="single"/>
              <w:bottom w:space="0" w:sz="6" w:color="000000" w:val="single"/>
              <w:right w:space="0" w:sz="6" w:color="000000" w:val="single"/>
            </w:tcBorders>
          </w:tcPr>
          <w:p w:rsidRDefault="00A31D42" w:rsidP="00A31D42" w:rsidR="00A31D42" w:rsidRPr="00A31D42">
            <w:pPr>
              <w:spacing w:lineRule="auto" w:line="276" w:after="0"/>
              <w:jc w:val="center"/>
              <w:rPr>
                <w:rFonts w:cs="Times New Roman" w:eastAsia="Times New Roman"/>
              </w:rPr>
            </w:pPr>
          </w:p>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68.127,41</w:t>
            </w:r>
          </w:p>
        </w:tc>
        <w:tc>
          <w:tcPr>
            <w:tcW w:type="dxa" w:w="1843"/>
            <w:gridSpan w:val="2"/>
            <w:tcBorders>
              <w:top w:space="0" w:sz="6" w:color="000000" w:val="single"/>
              <w:left w:space="0" w:sz="6" w:color="000000" w:val="single"/>
              <w:bottom w:space="0" w:sz="6" w:color="000000" w:val="single"/>
              <w:right w:space="0" w:sz="6" w:color="000000" w:val="single"/>
            </w:tcBorders>
          </w:tcPr>
          <w:p w:rsidRDefault="00A31D42" w:rsidP="00A31D42" w:rsidR="00A31D42" w:rsidRPr="00A31D42">
            <w:pPr>
              <w:spacing w:lineRule="auto" w:line="276" w:after="0"/>
              <w:jc w:val="center"/>
              <w:rPr>
                <w:rFonts w:cs="Times New Roman" w:eastAsia="Times New Roman"/>
              </w:rPr>
            </w:pPr>
          </w:p>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68.127,41</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Glavaš Nikola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19479860687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11.569,12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11.569,12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Glavaš Pejo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Trnovec</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06066607566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43.856,93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43.856,93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377.</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Glavina Zoran</w:t>
            </w:r>
          </w:p>
          <w:p w:rsidRDefault="00A31D42" w:rsidP="00A31D42" w:rsidR="00A31D42" w:rsidRPr="00A31D42">
            <w:pPr>
              <w:spacing w:lineRule="auto" w:line="276" w:after="0"/>
              <w:rPr>
                <w:rFonts w:cs="Times New Roman" w:eastAsia="Times New Roman"/>
              </w:rPr>
            </w:pPr>
            <w:r w:rsidRPr="00A31D42">
              <w:rPr>
                <w:rFonts w:cs="Times New Roman" w:eastAsia="Times New Roman"/>
              </w:rPr>
              <w:t>Mostar,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19061297128</w:t>
            </w:r>
          </w:p>
        </w:tc>
        <w:tc>
          <w:tcPr>
            <w:tcW w:type="dxa" w:w="1984"/>
            <w:gridSpan w:val="2"/>
            <w:tcBorders>
              <w:top w:space="0" w:sz="6" w:color="000000" w:val="single"/>
              <w:left w:space="0" w:sz="6" w:color="000000" w:val="single"/>
              <w:bottom w:space="0" w:sz="6" w:color="000000" w:val="single"/>
              <w:right w:space="0" w:sz="6" w:color="000000" w:val="single"/>
            </w:tcBorders>
          </w:tcPr>
          <w:p w:rsidRDefault="00A31D42" w:rsidP="00A31D42" w:rsidR="00A31D42" w:rsidRPr="00A31D42">
            <w:pPr>
              <w:spacing w:lineRule="auto" w:line="276" w:after="0"/>
              <w:jc w:val="center"/>
              <w:rPr>
                <w:rFonts w:cs="Times New Roman" w:eastAsia="Times New Roman"/>
              </w:rPr>
            </w:pPr>
          </w:p>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10.499,59</w:t>
            </w:r>
          </w:p>
        </w:tc>
        <w:tc>
          <w:tcPr>
            <w:tcW w:type="dxa" w:w="1843"/>
            <w:gridSpan w:val="2"/>
            <w:tcBorders>
              <w:top w:space="0" w:sz="6" w:color="000000" w:val="single"/>
              <w:left w:space="0" w:sz="6" w:color="000000" w:val="single"/>
              <w:bottom w:space="0" w:sz="6" w:color="000000" w:val="single"/>
              <w:right w:space="0" w:sz="6" w:color="000000" w:val="single"/>
            </w:tcBorders>
          </w:tcPr>
          <w:p w:rsidRDefault="00A31D42" w:rsidP="00A31D42" w:rsidR="00A31D42" w:rsidRPr="00A31D42">
            <w:pPr>
              <w:spacing w:lineRule="auto" w:line="276" w:after="0"/>
              <w:jc w:val="center"/>
              <w:rPr>
                <w:rFonts w:cs="Times New Roman" w:eastAsia="Times New Roman"/>
              </w:rPr>
            </w:pPr>
          </w:p>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10.499,59</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Glavinović</w:t>
            </w:r>
            <w:proofErr w:type="spellEnd"/>
            <w:r w:rsidRPr="00A31D42">
              <w:rPr>
                <w:rFonts w:cs="Times New Roman" w:eastAsia="Times New Roman"/>
              </w:rPr>
              <w:t xml:space="preserve"> Josip</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12287481128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49.993,86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49.993,86</w:t>
            </w:r>
          </w:p>
        </w:tc>
        <w:tc>
          <w:tcPr>
            <w:tcW w:type="dxa" w:w="1800"/>
            <w:gridSpan w:val="2"/>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Glibo</w:t>
            </w:r>
            <w:proofErr w:type="spellEnd"/>
            <w:r w:rsidRPr="00A31D42">
              <w:rPr>
                <w:rFonts w:cs="Times New Roman" w:eastAsia="Times New Roman"/>
              </w:rPr>
              <w:t xml:space="preserve"> Željko</w:t>
            </w:r>
          </w:p>
          <w:p w:rsidRDefault="00A31D42" w:rsidP="00A31D42" w:rsidR="00A31D42" w:rsidRPr="00A31D42">
            <w:pPr>
              <w:spacing w:lineRule="auto" w:line="276" w:after="0"/>
              <w:rPr>
                <w:rFonts w:cs="Times New Roman" w:eastAsia="Times New Roman"/>
              </w:rPr>
            </w:pPr>
            <w:r w:rsidRPr="00A31D42">
              <w:rPr>
                <w:rFonts w:cs="Times New Roman" w:eastAsia="Times New Roman"/>
              </w:rPr>
              <w:t>Rama,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51819807955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39.232,58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39.232,58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380.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Gluić</w:t>
            </w:r>
            <w:proofErr w:type="spellEnd"/>
            <w:r w:rsidRPr="00A31D42">
              <w:rPr>
                <w:rFonts w:cs="Times New Roman" w:eastAsia="Times New Roman"/>
              </w:rPr>
              <w:t xml:space="preserve"> Anđelka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23328871478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8.406,18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8.406,18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381.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Govorko</w:t>
            </w:r>
            <w:proofErr w:type="spellEnd"/>
            <w:r w:rsidRPr="00A31D42">
              <w:rPr>
                <w:rFonts w:cs="Times New Roman" w:eastAsia="Times New Roman"/>
              </w:rPr>
              <w:t xml:space="preserve"> Branka</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68306042436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70.410,81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70.410,81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382.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Grabovac </w:t>
            </w:r>
            <w:proofErr w:type="spellStart"/>
            <w:r w:rsidRPr="00A31D42">
              <w:rPr>
                <w:rFonts w:cs="Times New Roman" w:eastAsia="Times New Roman"/>
              </w:rPr>
              <w:t>Damirko</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Karlovac,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62676156920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67.097,44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67.097,44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- 32 -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00"/>
        <w:gridCol w:w="63"/>
        <w:gridCol w:w="79"/>
        <w:gridCol w:w="17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383.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Grabovac Jelena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19353732511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8.379,14</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8.379,14</w:t>
            </w:r>
          </w:p>
        </w:tc>
        <w:tc>
          <w:tcPr>
            <w:tcW w:type="dxa" w:w="1800"/>
            <w:gridSpan w:val="2"/>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384.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Granić Dražen</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46653541656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118.653,02</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118.653,02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385.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Grbeša Nikola</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K.Stari</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05833046433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117.134,59</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117.134,59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386.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Grbeša Slavko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34522648463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41.828,35</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41.828,35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387.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Grčić Ante</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 19024818739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30.414,73</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30.414,73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388.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Grgat</w:t>
            </w:r>
            <w:proofErr w:type="spellEnd"/>
            <w:r w:rsidRPr="00A31D42">
              <w:rPr>
                <w:rFonts w:cs="Times New Roman" w:eastAsia="Times New Roman"/>
              </w:rPr>
              <w:t xml:space="preserve"> Franko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Otok Dalmatinski,</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 55212577916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69.226,75</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69.226,75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389.</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Grgić Ilija</w:t>
            </w:r>
          </w:p>
          <w:p w:rsidRDefault="00A31D42" w:rsidP="00A31D42" w:rsidR="00A31D42" w:rsidRPr="00A31D42">
            <w:pPr>
              <w:spacing w:lineRule="auto" w:line="276" w:after="0"/>
              <w:rPr>
                <w:rFonts w:cs="Times New Roman" w:eastAsia="Times New Roman"/>
              </w:rPr>
            </w:pPr>
            <w:r w:rsidRPr="00A31D42">
              <w:rPr>
                <w:rFonts w:cs="Times New Roman" w:eastAsia="Times New Roman"/>
              </w:rPr>
              <w:t>Virovitica,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46011851490</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56.146,30</w:t>
            </w:r>
          </w:p>
        </w:tc>
        <w:tc>
          <w:tcPr>
            <w:tcW w:type="dxa" w:w="1843"/>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56.146,30</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390.</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Grgić Ivica</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Posedarje</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47955150407</w:t>
            </w:r>
          </w:p>
        </w:tc>
        <w:tc>
          <w:tcPr>
            <w:tcW w:type="dxa" w:w="1984"/>
            <w:gridSpan w:val="2"/>
            <w:tcBorders>
              <w:top w:space="0" w:sz="6" w:color="000000" w:val="single"/>
              <w:left w:space="0" w:sz="6" w:color="000000" w:val="single"/>
              <w:bottom w:space="0" w:sz="6" w:color="000000" w:val="single"/>
              <w:right w:space="0" w:sz="6" w:color="000000" w:val="single"/>
            </w:tcBorders>
          </w:tcPr>
          <w:p w:rsidRDefault="00A31D42" w:rsidP="00A31D42" w:rsidR="00A31D42" w:rsidRPr="00A31D42">
            <w:pPr>
              <w:spacing w:lineRule="auto" w:line="276" w:after="0"/>
              <w:jc w:val="center"/>
              <w:rPr>
                <w:rFonts w:cs="Times New Roman" w:eastAsia="Times New Roman"/>
              </w:rPr>
            </w:pPr>
          </w:p>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56.743,19</w:t>
            </w:r>
          </w:p>
        </w:tc>
        <w:tc>
          <w:tcPr>
            <w:tcW w:type="dxa" w:w="1843"/>
            <w:gridSpan w:val="3"/>
            <w:tcBorders>
              <w:top w:space="0" w:sz="6" w:color="000000" w:val="single"/>
              <w:left w:space="0" w:sz="6" w:color="000000" w:val="single"/>
              <w:bottom w:space="0" w:sz="6" w:color="000000" w:val="single"/>
              <w:right w:space="0" w:sz="6" w:color="000000" w:val="single"/>
            </w:tcBorders>
          </w:tcPr>
          <w:p w:rsidRDefault="00A31D42" w:rsidP="00A31D42" w:rsidR="00A31D42" w:rsidRPr="00A31D42">
            <w:pPr>
              <w:spacing w:lineRule="auto" w:line="276" w:after="0"/>
              <w:jc w:val="center"/>
              <w:rPr>
                <w:rFonts w:cs="Times New Roman" w:eastAsia="Times New Roman"/>
              </w:rPr>
            </w:pPr>
          </w:p>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56.743,19</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391.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Grgić Jakov</w:t>
            </w:r>
          </w:p>
          <w:p w:rsidRDefault="00A31D42" w:rsidP="00A31D42" w:rsidR="00A31D42" w:rsidRPr="00A31D42">
            <w:pPr>
              <w:spacing w:lineRule="auto" w:line="276" w:after="0"/>
              <w:rPr>
                <w:rFonts w:cs="Times New Roman" w:eastAsia="Times New Roman"/>
              </w:rPr>
            </w:pPr>
            <w:r w:rsidRPr="00A31D42">
              <w:rPr>
                <w:rFonts w:cs="Times New Roman" w:eastAsia="Times New Roman"/>
              </w:rPr>
              <w:t>Hercegovac,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65922069521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58.683,82</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58.683,82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392.</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Grgić Mijo</w:t>
            </w:r>
          </w:p>
          <w:p w:rsidRDefault="00A31D42" w:rsidP="00A31D42" w:rsidR="00A31D42" w:rsidRPr="00A31D42">
            <w:pPr>
              <w:spacing w:lineRule="auto" w:line="276" w:after="0"/>
              <w:rPr>
                <w:rFonts w:cs="Times New Roman" w:eastAsia="Times New Roman"/>
              </w:rPr>
            </w:pPr>
            <w:r w:rsidRPr="00A31D42">
              <w:rPr>
                <w:rFonts w:cs="Times New Roman" w:eastAsia="Times New Roman"/>
              </w:rPr>
              <w:t>Pakrac,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67267017377</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30.341,94</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30.341,94</w:t>
            </w:r>
          </w:p>
        </w:tc>
        <w:tc>
          <w:tcPr>
            <w:tcW w:type="dxa" w:w="1863"/>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393.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sz w:val="22"/>
                <w:szCs w:val="22"/>
              </w:rPr>
            </w:pPr>
            <w:r w:rsidRPr="00A31D42">
              <w:rPr>
                <w:rFonts w:cs="Times New Roman" w:eastAsia="Times New Roman"/>
                <w:sz w:val="22"/>
                <w:szCs w:val="22"/>
              </w:rPr>
              <w:t>Grgić Vinko</w:t>
            </w:r>
          </w:p>
          <w:p w:rsidRDefault="00A31D42" w:rsidP="00A31D42" w:rsidR="00A31D42" w:rsidRPr="00A31D42">
            <w:pPr>
              <w:spacing w:lineRule="auto" w:line="276" w:after="0"/>
              <w:rPr>
                <w:rFonts w:cs="Times New Roman" w:eastAsia="Times New Roman"/>
                <w:sz w:val="22"/>
                <w:szCs w:val="22"/>
              </w:rPr>
            </w:pPr>
            <w:r w:rsidRPr="00A31D42">
              <w:rPr>
                <w:rFonts w:cs="Times New Roman" w:eastAsia="Times New Roman"/>
                <w:sz w:val="22"/>
                <w:szCs w:val="22"/>
              </w:rPr>
              <w:t>Vuka 31403,</w:t>
            </w:r>
          </w:p>
          <w:p w:rsidRDefault="00A31D42" w:rsidP="00A31D42" w:rsidR="00A31D42" w:rsidRPr="00A31D42">
            <w:pPr>
              <w:spacing w:lineRule="auto" w:line="276" w:after="0"/>
              <w:rPr>
                <w:rFonts w:cs="Times New Roman" w:eastAsia="Times New Roman"/>
                <w:sz w:val="22"/>
                <w:szCs w:val="22"/>
              </w:rPr>
            </w:pPr>
            <w:r w:rsidRPr="00A31D42">
              <w:rPr>
                <w:rFonts w:cs="Times New Roman" w:eastAsia="Times New Roman"/>
                <w:sz w:val="22"/>
                <w:szCs w:val="22"/>
              </w:rPr>
              <w:t>OIB: 20605643812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78.101,28</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78.101,28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394.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Grizelj</w:t>
            </w:r>
            <w:proofErr w:type="spellEnd"/>
            <w:r w:rsidRPr="00A31D42">
              <w:rPr>
                <w:rFonts w:cs="Times New Roman" w:eastAsia="Times New Roman"/>
              </w:rPr>
              <w:t xml:space="preserve"> Ivan</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Maovice</w:t>
            </w:r>
            <w:proofErr w:type="spellEnd"/>
            <w:r w:rsidRPr="00A31D42">
              <w:rPr>
                <w:rFonts w:cs="Times New Roman" w:eastAsia="Times New Roman"/>
              </w:rPr>
              <w:t>, OIB: 72075724796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78.220,71</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78.220,71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- 33 -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395.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Grizelj</w:t>
            </w:r>
            <w:proofErr w:type="spellEnd"/>
            <w:r w:rsidRPr="00A31D42">
              <w:rPr>
                <w:rFonts w:cs="Times New Roman" w:eastAsia="Times New Roman"/>
              </w:rPr>
              <w:t xml:space="preserve"> Tomislav</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36846153609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35.126,32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35.126,32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396.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Grizelj</w:t>
            </w:r>
            <w:proofErr w:type="spellEnd"/>
            <w:r w:rsidRPr="00A31D42">
              <w:rPr>
                <w:rFonts w:cs="Times New Roman" w:eastAsia="Times New Roman"/>
              </w:rPr>
              <w:t xml:space="preserve"> Željko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Bisko</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66021835229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78.870,20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78.870,20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397.</w:t>
            </w:r>
          </w:p>
        </w:tc>
        <w:tc>
          <w:tcPr>
            <w:tcW w:type="dxa" w:w="1985"/>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rPr>
                <w:rFonts w:cs="Times New Roman" w:eastAsia="Times New Roman"/>
                <w:color w:val="000000"/>
              </w:rPr>
            </w:pPr>
            <w:r w:rsidRPr="00A31D42">
              <w:rPr>
                <w:rFonts w:cs="Times New Roman" w:eastAsia="Times New Roman"/>
                <w:color w:val="000000"/>
              </w:rPr>
              <w:t>Grozdanić Branko</w:t>
            </w:r>
          </w:p>
          <w:p w:rsidRDefault="00A31D42" w:rsidP="00A31D42" w:rsidR="00A31D42" w:rsidRPr="00A31D42">
            <w:pPr>
              <w:spacing w:lineRule="auto" w:line="276" w:after="0"/>
              <w:rPr>
                <w:rFonts w:cs="Times New Roman" w:eastAsia="Times New Roman"/>
                <w:color w:val="000000"/>
              </w:rPr>
            </w:pPr>
            <w:r w:rsidRPr="00A31D42">
              <w:rPr>
                <w:rFonts w:cs="Times New Roman" w:eastAsia="Times New Roman"/>
                <w:color w:val="000000"/>
              </w:rPr>
              <w:t>Otočac, OIB:</w:t>
            </w:r>
          </w:p>
          <w:p w:rsidRDefault="00A31D42" w:rsidP="00A31D42" w:rsidR="00A31D42" w:rsidRPr="00A31D42">
            <w:pPr>
              <w:spacing w:lineRule="auto" w:line="276" w:after="0"/>
              <w:rPr>
                <w:rFonts w:cs="Times New Roman" w:eastAsia="Times New Roman"/>
                <w:color w:val="000000"/>
              </w:rPr>
            </w:pPr>
            <w:r w:rsidRPr="00A31D42">
              <w:rPr>
                <w:rFonts w:cs="Times New Roman" w:eastAsia="Times New Roman"/>
                <w:color w:val="000000"/>
              </w:rPr>
              <w:t>02087362076</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512,45</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512,45</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398.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Grubšić</w:t>
            </w:r>
            <w:proofErr w:type="spellEnd"/>
            <w:r w:rsidRPr="00A31D42">
              <w:rPr>
                <w:rFonts w:cs="Times New Roman" w:eastAsia="Times New Roman"/>
              </w:rPr>
              <w:t xml:space="preserve"> Damir</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93920098712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172.363,36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172.363,36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399.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Gruica</w:t>
            </w:r>
            <w:proofErr w:type="spellEnd"/>
            <w:r w:rsidRPr="00A31D42">
              <w:rPr>
                <w:rFonts w:cs="Times New Roman" w:eastAsia="Times New Roman"/>
              </w:rPr>
              <w:t xml:space="preserve"> Mladenka</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34537677228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48.441,52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48.441,52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400.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Grujica</w:t>
            </w:r>
            <w:proofErr w:type="spellEnd"/>
            <w:r w:rsidRPr="00A31D42">
              <w:rPr>
                <w:rFonts w:cs="Times New Roman" w:eastAsia="Times New Roman"/>
              </w:rPr>
              <w:t xml:space="preserve"> Neda</w:t>
            </w:r>
          </w:p>
          <w:p w:rsidRDefault="00A31D42" w:rsidP="00A31D42" w:rsidR="00A31D42" w:rsidRPr="00A31D42">
            <w:pPr>
              <w:spacing w:lineRule="auto" w:line="276" w:after="0"/>
              <w:rPr>
                <w:rFonts w:cs="Times New Roman" w:eastAsia="Times New Roman"/>
              </w:rPr>
            </w:pPr>
            <w:r w:rsidRPr="00A31D42">
              <w:rPr>
                <w:rFonts w:cs="Times New Roman" w:eastAsia="Times New Roman"/>
              </w:rPr>
              <w:t>Žrnovnica,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21554718418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60.810,55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60.810,55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401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Guberac</w:t>
            </w:r>
            <w:proofErr w:type="spellEnd"/>
            <w:r w:rsidRPr="00A31D42">
              <w:rPr>
                <w:rFonts w:cs="Times New Roman" w:eastAsia="Times New Roman"/>
              </w:rPr>
              <w:t xml:space="preserve"> Ante</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Hrvace</w:t>
            </w:r>
            <w:proofErr w:type="spellEnd"/>
            <w:r w:rsidRPr="00A31D42">
              <w:rPr>
                <w:rFonts w:cs="Times New Roman" w:eastAsia="Times New Roman"/>
              </w:rPr>
              <w:t>, OIB: 43939343909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39.098,58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39.098,58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402.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Gudić</w:t>
            </w:r>
            <w:proofErr w:type="spellEnd"/>
            <w:r w:rsidRPr="00A31D42">
              <w:rPr>
                <w:rFonts w:cs="Times New Roman" w:eastAsia="Times New Roman"/>
              </w:rPr>
              <w:t xml:space="preserve"> Matko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08352024016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13.897,93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13.897,93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403.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Gulić</w:t>
            </w:r>
            <w:proofErr w:type="spellEnd"/>
            <w:r w:rsidRPr="00A31D42">
              <w:rPr>
                <w:rFonts w:cs="Times New Roman" w:eastAsia="Times New Roman"/>
              </w:rPr>
              <w:t xml:space="preserve"> Dušan</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 11800419509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28.101,10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28.101,10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404.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Gulić</w:t>
            </w:r>
            <w:proofErr w:type="spellEnd"/>
            <w:r w:rsidRPr="00A31D42">
              <w:rPr>
                <w:rFonts w:cs="Times New Roman" w:eastAsia="Times New Roman"/>
              </w:rPr>
              <w:t xml:space="preserve"> Mišo</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 41999482233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35.258,26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35.258,26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405.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Gulin Kristina</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02332516721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85.797,31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85.797,31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406.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Hajduk Dinko</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75946863065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74.669,03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74.669,03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407.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Hajduk Janja</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09751166415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40.597,14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40.597,14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- 34 -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408.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Hećimović Zdravko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64776502492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37.151,30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37.151,30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409.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Hrepić</w:t>
            </w:r>
            <w:proofErr w:type="spellEnd"/>
            <w:r w:rsidRPr="00A31D42">
              <w:rPr>
                <w:rFonts w:cs="Times New Roman" w:eastAsia="Times New Roman"/>
              </w:rPr>
              <w:t xml:space="preserve"> Davor</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30514712397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88.845,75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88.845,75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Hrepić</w:t>
            </w:r>
            <w:proofErr w:type="spellEnd"/>
            <w:r w:rsidRPr="00A31D42">
              <w:rPr>
                <w:rFonts w:cs="Times New Roman" w:eastAsia="Times New Roman"/>
              </w:rPr>
              <w:t xml:space="preserve"> Sanja</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70383803256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56.225,97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56.225,97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Hrgović</w:t>
            </w:r>
            <w:proofErr w:type="spellEnd"/>
            <w:r w:rsidRPr="00A31D42">
              <w:rPr>
                <w:rFonts w:cs="Times New Roman" w:eastAsia="Times New Roman"/>
              </w:rPr>
              <w:t xml:space="preserve"> Ante</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Hrvace</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70262629922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46.954,77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46.954,77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Hrgović</w:t>
            </w:r>
            <w:proofErr w:type="spellEnd"/>
            <w:r w:rsidRPr="00A31D42">
              <w:rPr>
                <w:rFonts w:cs="Times New Roman" w:eastAsia="Times New Roman"/>
              </w:rPr>
              <w:t xml:space="preserve"> Jozo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Hrvace</w:t>
            </w:r>
            <w:proofErr w:type="spellEnd"/>
            <w:r w:rsidRPr="00A31D42">
              <w:rPr>
                <w:rFonts w:cs="Times New Roman" w:eastAsia="Times New Roman"/>
              </w:rPr>
              <w:t>, OIB: 24455141826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89.371,09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89.371,09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Hrgović</w:t>
            </w:r>
            <w:proofErr w:type="spellEnd"/>
            <w:r w:rsidRPr="00A31D42">
              <w:rPr>
                <w:rFonts w:cs="Times New Roman" w:eastAsia="Times New Roman"/>
              </w:rPr>
              <w:t xml:space="preserve"> Marko</w:t>
            </w:r>
          </w:p>
          <w:p w:rsidRDefault="00A31D42" w:rsidP="00A31D42" w:rsidR="00A31D42" w:rsidRPr="00A31D42">
            <w:pPr>
              <w:spacing w:lineRule="auto" w:line="276" w:after="0"/>
              <w:rPr>
                <w:rFonts w:cs="Times New Roman" w:eastAsia="Times New Roman"/>
              </w:rPr>
            </w:pPr>
            <w:r w:rsidRPr="00A31D42">
              <w:rPr>
                <w:rFonts w:cs="Times New Roman" w:eastAsia="Times New Roman"/>
              </w:rPr>
              <w:t>Stobreč,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97792409687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28.826,39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28.826,39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Hrgović</w:t>
            </w:r>
            <w:proofErr w:type="spellEnd"/>
            <w:r w:rsidRPr="00A31D42">
              <w:rPr>
                <w:rFonts w:cs="Times New Roman" w:eastAsia="Times New Roman"/>
              </w:rPr>
              <w:t xml:space="preserve"> Mirko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Satrić</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88873228271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42.923,05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42.923,05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Hrnjak</w:t>
            </w:r>
            <w:proofErr w:type="spellEnd"/>
            <w:r w:rsidRPr="00A31D42">
              <w:rPr>
                <w:rFonts w:cs="Times New Roman" w:eastAsia="Times New Roman"/>
              </w:rPr>
              <w:t xml:space="preserve"> Danijel</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18150958212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23.270,48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23.270,48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Hrženjak</w:t>
            </w:r>
            <w:proofErr w:type="spellEnd"/>
            <w:r w:rsidRPr="00A31D42">
              <w:rPr>
                <w:rFonts w:cs="Times New Roman" w:eastAsia="Times New Roman"/>
              </w:rPr>
              <w:t xml:space="preserve"> Antun,</w:t>
            </w:r>
          </w:p>
          <w:p w:rsidRDefault="00A31D42" w:rsidP="00A31D42" w:rsidR="00A31D42" w:rsidRPr="00A31D42">
            <w:pPr>
              <w:spacing w:lineRule="auto" w:line="276" w:after="0"/>
              <w:rPr>
                <w:rFonts w:cs="Times New Roman" w:eastAsia="Times New Roman"/>
              </w:rPr>
            </w:pPr>
            <w:r w:rsidRPr="00A31D42">
              <w:rPr>
                <w:rFonts w:cs="Times New Roman" w:eastAsia="Times New Roman"/>
              </w:rPr>
              <w:t>Varaždinske Toplice,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91202237875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126.169,13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126.169,13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Huđek</w:t>
            </w:r>
            <w:proofErr w:type="spellEnd"/>
            <w:r w:rsidRPr="00A31D42">
              <w:rPr>
                <w:rFonts w:cs="Times New Roman" w:eastAsia="Times New Roman"/>
              </w:rPr>
              <w:t xml:space="preserve"> Dragutin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45986205258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6.859,07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6.859,07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Iličić</w:t>
            </w:r>
            <w:proofErr w:type="spellEnd"/>
            <w:r w:rsidRPr="00A31D42">
              <w:rPr>
                <w:rFonts w:cs="Times New Roman" w:eastAsia="Times New Roman"/>
              </w:rPr>
              <w:t xml:space="preserve"> Ante</w:t>
            </w:r>
          </w:p>
          <w:p w:rsidRDefault="00A31D42" w:rsidP="00A31D42" w:rsidR="00A31D42" w:rsidRPr="00A31D42">
            <w:pPr>
              <w:spacing w:lineRule="auto" w:line="276" w:after="0"/>
              <w:rPr>
                <w:rFonts w:cs="Times New Roman" w:eastAsia="Times New Roman"/>
              </w:rPr>
            </w:pPr>
            <w:r w:rsidRPr="00A31D42">
              <w:rPr>
                <w:rFonts w:cs="Times New Roman" w:eastAsia="Times New Roman"/>
              </w:rPr>
              <w:t>Ruma,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58539862969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75.145,25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75.145,25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419.</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Ilinović</w:t>
            </w:r>
            <w:proofErr w:type="spellEnd"/>
            <w:r w:rsidRPr="00A31D42">
              <w:rPr>
                <w:rFonts w:cs="Times New Roman" w:eastAsia="Times New Roman"/>
              </w:rPr>
              <w:t xml:space="preserve"> </w:t>
            </w:r>
            <w:proofErr w:type="spellStart"/>
            <w:r w:rsidRPr="00A31D42">
              <w:rPr>
                <w:rFonts w:cs="Times New Roman" w:eastAsia="Times New Roman"/>
              </w:rPr>
              <w:t>Stipo</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Daruvar,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43449319631</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46.997,86</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46.997,86</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- 35 -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420.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Ivančić Tatjana</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69192514211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37.485,79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37.485,79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421.</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Ivandić </w:t>
            </w:r>
            <w:proofErr w:type="spellStart"/>
            <w:r w:rsidRPr="00A31D42">
              <w:rPr>
                <w:rFonts w:cs="Times New Roman" w:eastAsia="Times New Roman"/>
              </w:rPr>
              <w:t>Nedislav</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64704689487</w:t>
            </w:r>
          </w:p>
        </w:tc>
        <w:tc>
          <w:tcPr>
            <w:tcW w:type="dxa" w:w="1984"/>
            <w:gridSpan w:val="2"/>
            <w:tcBorders>
              <w:top w:space="0" w:sz="6" w:color="000000" w:val="single"/>
              <w:left w:space="0" w:sz="6" w:color="000000" w:val="single"/>
              <w:bottom w:space="0" w:sz="6" w:color="000000" w:val="single"/>
              <w:right w:space="0" w:sz="6" w:color="000000" w:val="single"/>
            </w:tcBorders>
          </w:tcPr>
          <w:p w:rsidRDefault="00A31D42" w:rsidP="00A31D42" w:rsidR="00A31D42" w:rsidRPr="00A31D42">
            <w:pPr>
              <w:spacing w:lineRule="auto" w:line="276" w:after="0"/>
              <w:jc w:val="center"/>
              <w:rPr>
                <w:rFonts w:cs="Times New Roman" w:eastAsia="Times New Roman"/>
              </w:rPr>
            </w:pPr>
          </w:p>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46.034,97</w:t>
            </w:r>
          </w:p>
        </w:tc>
        <w:tc>
          <w:tcPr>
            <w:tcW w:type="dxa" w:w="1843"/>
            <w:gridSpan w:val="2"/>
            <w:tcBorders>
              <w:top w:space="0" w:sz="6" w:color="000000" w:val="single"/>
              <w:left w:space="0" w:sz="6" w:color="000000" w:val="single"/>
              <w:bottom w:space="0" w:sz="6" w:color="000000" w:val="single"/>
              <w:right w:space="0" w:sz="6" w:color="000000" w:val="single"/>
            </w:tcBorders>
          </w:tcPr>
          <w:p w:rsidRDefault="00A31D42" w:rsidP="00A31D42" w:rsidR="00A31D42" w:rsidRPr="00A31D42">
            <w:pPr>
              <w:spacing w:lineRule="auto" w:line="276" w:after="0"/>
              <w:jc w:val="center"/>
              <w:rPr>
                <w:rFonts w:cs="Times New Roman" w:eastAsia="Times New Roman"/>
              </w:rPr>
            </w:pPr>
          </w:p>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46.034,97</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422.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Ivanišević Duje</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69990414021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23.795,40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23.795,40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423.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Ivanišević Ivo</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39662656384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72.830,84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72.830,84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424.</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Ivanković Mate</w:t>
            </w:r>
          </w:p>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Cista Velika,</w:t>
            </w:r>
          </w:p>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81537642740</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45.798,37</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45.798,37</w:t>
            </w:r>
          </w:p>
        </w:tc>
        <w:tc>
          <w:tcPr>
            <w:tcW w:type="dxa" w:w="1721"/>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425.</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Ivanović Nikša</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84722154777</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32.579,97</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32.579,97</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426.</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Ivanović Zdravko</w:t>
            </w:r>
          </w:p>
          <w:p w:rsidRDefault="00A31D42" w:rsidP="00A31D42" w:rsidR="00A31D42" w:rsidRPr="00A31D42">
            <w:pPr>
              <w:spacing w:lineRule="auto" w:line="276" w:after="0"/>
              <w:rPr>
                <w:rFonts w:cs="Times New Roman" w:eastAsia="Times New Roman"/>
              </w:rPr>
            </w:pPr>
            <w:r w:rsidRPr="00A31D42">
              <w:rPr>
                <w:rFonts w:cs="Times New Roman" w:eastAsia="Times New Roman"/>
              </w:rPr>
              <w:t>Kučine,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99470957770</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53.999,51</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53.999,51</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427.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Ivanović-Samac Ante, Sinj, OIB: 68070132464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32.915,61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32.915,61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428.</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Ivaštanin</w:t>
            </w:r>
            <w:proofErr w:type="spellEnd"/>
            <w:r w:rsidRPr="00A31D42">
              <w:rPr>
                <w:rFonts w:cs="Times New Roman" w:eastAsia="Times New Roman"/>
              </w:rPr>
              <w:t xml:space="preserve"> Mijo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42809544055</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26.418,75</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26.418,75</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429.</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Ivičević</w:t>
            </w:r>
            <w:proofErr w:type="spellEnd"/>
            <w:r w:rsidRPr="00A31D42">
              <w:rPr>
                <w:rFonts w:cs="Times New Roman" w:eastAsia="Times New Roman"/>
              </w:rPr>
              <w:t xml:space="preserve"> Mato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21753080037</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32.998,21</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32.998,21</w:t>
            </w:r>
          </w:p>
        </w:tc>
        <w:tc>
          <w:tcPr>
            <w:tcW w:type="dxa" w:w="1721"/>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430.</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Ivković</w:t>
            </w:r>
            <w:proofErr w:type="spellEnd"/>
            <w:r w:rsidRPr="00A31D42">
              <w:rPr>
                <w:rFonts w:cs="Times New Roman" w:eastAsia="Times New Roman"/>
              </w:rPr>
              <w:t xml:space="preserve"> </w:t>
            </w:r>
            <w:proofErr w:type="spellStart"/>
            <w:r w:rsidRPr="00A31D42">
              <w:rPr>
                <w:rFonts w:cs="Times New Roman" w:eastAsia="Times New Roman"/>
              </w:rPr>
              <w:t>Miron</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Petrinja,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55933417221</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51.452,65</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51.452,65</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431.</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Ivković</w:t>
            </w:r>
            <w:proofErr w:type="spellEnd"/>
            <w:r w:rsidRPr="00A31D42">
              <w:rPr>
                <w:rFonts w:cs="Times New Roman" w:eastAsia="Times New Roman"/>
              </w:rPr>
              <w:t xml:space="preserve"> </w:t>
            </w:r>
            <w:proofErr w:type="spellStart"/>
            <w:r w:rsidRPr="00A31D42">
              <w:rPr>
                <w:rFonts w:cs="Times New Roman" w:eastAsia="Times New Roman"/>
              </w:rPr>
              <w:t>Natali</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49924132135</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3.453,91</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3.453,91</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Ivković</w:t>
            </w:r>
            <w:proofErr w:type="spellEnd"/>
            <w:r w:rsidRPr="00A31D42">
              <w:rPr>
                <w:rFonts w:cs="Times New Roman" w:eastAsia="Times New Roman"/>
              </w:rPr>
              <w:t xml:space="preserve"> Neven, OIB: 20150834532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31.094,36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31.094,36</w:t>
            </w:r>
          </w:p>
        </w:tc>
        <w:tc>
          <w:tcPr>
            <w:tcW w:type="dxa" w:w="1800"/>
            <w:gridSpan w:val="2"/>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- 36 -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Ivušić</w:t>
            </w:r>
            <w:proofErr w:type="spellEnd"/>
            <w:r w:rsidRPr="00A31D42">
              <w:rPr>
                <w:rFonts w:cs="Times New Roman" w:eastAsia="Times New Roman"/>
              </w:rPr>
              <w:t xml:space="preserve"> Slavko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05567899702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71.633,45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71.633,45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Jagnjić</w:t>
            </w:r>
            <w:proofErr w:type="spellEnd"/>
            <w:r w:rsidRPr="00A31D42">
              <w:rPr>
                <w:rFonts w:cs="Times New Roman" w:eastAsia="Times New Roman"/>
              </w:rPr>
              <w:t xml:space="preserve"> Danijel</w:t>
            </w:r>
          </w:p>
          <w:p w:rsidRDefault="00A31D42" w:rsidP="00A31D42" w:rsidR="00A31D42" w:rsidRPr="00A31D42">
            <w:pPr>
              <w:spacing w:lineRule="auto" w:line="276" w:after="0"/>
              <w:rPr>
                <w:rFonts w:cs="Times New Roman" w:eastAsia="Times New Roman"/>
              </w:rPr>
            </w:pPr>
            <w:r w:rsidRPr="00A31D42">
              <w:rPr>
                <w:rFonts w:cs="Times New Roman" w:eastAsia="Times New Roman"/>
              </w:rPr>
              <w:t>Gala, OIB: 01584754064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9.067,94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9.067,94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435.</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Jakovac Željko</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43641274806</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67.509,02</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67.509,02</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both"/>
              <w:rPr>
                <w:rFonts w:cs="Times New Roman" w:eastAsia="Times New Roman"/>
              </w:rPr>
            </w:pPr>
            <w:r w:rsidRPr="00A31D42">
              <w:rPr>
                <w:rFonts w:cs="Times New Roman" w:eastAsia="Times New Roman"/>
              </w:rPr>
              <w:t>Jakovljević Anica</w:t>
            </w:r>
          </w:p>
          <w:p w:rsidRDefault="00A31D42" w:rsidP="00A31D42" w:rsidR="00A31D42" w:rsidRPr="00A31D42">
            <w:pPr>
              <w:spacing w:lineRule="auto" w:line="276" w:after="0"/>
              <w:jc w:val="both"/>
              <w:rPr>
                <w:rFonts w:cs="Times New Roman" w:eastAsia="Times New Roman"/>
              </w:rPr>
            </w:pPr>
            <w:r w:rsidRPr="00A31D42">
              <w:rPr>
                <w:rFonts w:cs="Times New Roman" w:eastAsia="Times New Roman"/>
              </w:rPr>
              <w:t>Kaštel Novi,OIB:</w:t>
            </w:r>
          </w:p>
          <w:p w:rsidRDefault="00A31D42" w:rsidP="00A31D42" w:rsidR="00A31D42" w:rsidRPr="00A31D42">
            <w:pPr>
              <w:spacing w:lineRule="auto" w:line="276" w:after="0"/>
              <w:jc w:val="both"/>
              <w:rPr>
                <w:rFonts w:cs="Times New Roman" w:eastAsia="Times New Roman"/>
              </w:rPr>
            </w:pPr>
            <w:r w:rsidRPr="00A31D42">
              <w:rPr>
                <w:rFonts w:cs="Times New Roman" w:eastAsia="Times New Roman"/>
              </w:rPr>
              <w:t>26582276969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2.887,16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2.887,16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437.</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Jakovljević Franjo</w:t>
            </w:r>
          </w:p>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Stari </w:t>
            </w:r>
            <w:proofErr w:type="spellStart"/>
            <w:r w:rsidRPr="00A31D42">
              <w:rPr>
                <w:rFonts w:cs="Times New Roman" w:eastAsia="Times New Roman"/>
              </w:rPr>
              <w:t>Jankovci</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52656624919</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116.160,86</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116.160,86</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438.</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Jakovljević Juro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82095359191</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10.037,79</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10.037,79</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439.</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Jakovljević Pejo</w:t>
            </w:r>
          </w:p>
          <w:p w:rsidRDefault="00A31D42" w:rsidP="00A31D42" w:rsidR="00A31D42" w:rsidRPr="00A31D42">
            <w:pPr>
              <w:spacing w:lineRule="auto" w:line="276" w:after="0"/>
              <w:rPr>
                <w:rFonts w:cs="Times New Roman" w:eastAsia="Times New Roman"/>
              </w:rPr>
            </w:pPr>
            <w:r w:rsidRPr="00A31D42">
              <w:rPr>
                <w:rFonts w:cs="Times New Roman" w:eastAsia="Times New Roman"/>
              </w:rPr>
              <w:t>Vuka,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52272646002</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41.755,40</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41.755,40</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440.</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Jakovljević </w:t>
            </w:r>
            <w:proofErr w:type="spellStart"/>
            <w:r w:rsidRPr="00A31D42">
              <w:rPr>
                <w:rFonts w:cs="Times New Roman" w:eastAsia="Times New Roman"/>
              </w:rPr>
              <w:t>Stipo</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10313762432</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70.879,08</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70.879,08</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441.</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Janković Draško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Hrvace</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77619879153</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74.445,38</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74.445,38</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442.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Jelaš Filip</w:t>
            </w:r>
          </w:p>
          <w:p w:rsidRDefault="00A31D42" w:rsidP="00A31D42" w:rsidR="00A31D42" w:rsidRPr="00A31D42">
            <w:pPr>
              <w:spacing w:lineRule="auto" w:line="276" w:after="0"/>
              <w:rPr>
                <w:rFonts w:cs="Times New Roman" w:eastAsia="Times New Roman"/>
              </w:rPr>
            </w:pPr>
            <w:r w:rsidRPr="00A31D42">
              <w:rPr>
                <w:rFonts w:cs="Times New Roman" w:eastAsia="Times New Roman"/>
              </w:rPr>
              <w:t>Metković,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95956489232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117.922,90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117.922,90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443.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Jelavić </w:t>
            </w:r>
            <w:proofErr w:type="spellStart"/>
            <w:r w:rsidRPr="00A31D42">
              <w:rPr>
                <w:rFonts w:cs="Times New Roman" w:eastAsia="Times New Roman"/>
              </w:rPr>
              <w:t>Tončica</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58303618666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65.281,56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65.281,56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444.</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Jeleč</w:t>
            </w:r>
            <w:proofErr w:type="spellEnd"/>
            <w:r w:rsidRPr="00A31D42">
              <w:rPr>
                <w:rFonts w:cs="Times New Roman" w:eastAsia="Times New Roman"/>
              </w:rPr>
              <w:t xml:space="preserve"> Josip</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43662427754</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81.839,91</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59.135,73</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22.704,18</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Stečajni upravitelj</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- 37 -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445.</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Jeličić Slavko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Rasnja</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53965848660</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11.865,50</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11.865,50</w:t>
            </w:r>
          </w:p>
        </w:tc>
        <w:tc>
          <w:tcPr>
            <w:tcW w:type="dxa" w:w="1721"/>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446.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Jeličić Zvonko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49989054877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1.024,91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1.024,91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447.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Jeličić Željko</w:t>
            </w:r>
          </w:p>
          <w:p w:rsidRDefault="00A31D42" w:rsidP="00A31D42" w:rsidR="00A31D42" w:rsidRPr="00A31D42">
            <w:pPr>
              <w:spacing w:lineRule="auto" w:line="276" w:after="0"/>
              <w:rPr>
                <w:rFonts w:cs="Times New Roman" w:eastAsia="Times New Roman"/>
              </w:rPr>
            </w:pPr>
            <w:r w:rsidRPr="00A31D42">
              <w:rPr>
                <w:rFonts w:cs="Times New Roman" w:eastAsia="Times New Roman"/>
              </w:rPr>
              <w:t>Rama,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09155387875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39.230,78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39.230,78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448.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Jelić Sanja</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23933127703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97.131,38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97.131,38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449.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Jelinić Ante</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12054029797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41.296,51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41.296,51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450.</w:t>
            </w:r>
          </w:p>
        </w:tc>
        <w:tc>
          <w:tcPr>
            <w:tcW w:type="dxa" w:w="1985"/>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rPr>
                <w:rFonts w:cs="Times New Roman" w:eastAsia="Times New Roman"/>
                <w:color w:val="000000"/>
              </w:rPr>
            </w:pPr>
            <w:proofErr w:type="spellStart"/>
            <w:r w:rsidRPr="00A31D42">
              <w:rPr>
                <w:rFonts w:cs="Times New Roman" w:eastAsia="Times New Roman"/>
                <w:color w:val="000000"/>
              </w:rPr>
              <w:t>Jolić</w:t>
            </w:r>
            <w:proofErr w:type="spellEnd"/>
            <w:r w:rsidRPr="00A31D42">
              <w:rPr>
                <w:rFonts w:cs="Times New Roman" w:eastAsia="Times New Roman"/>
                <w:color w:val="000000"/>
              </w:rPr>
              <w:t xml:space="preserve"> Ivan</w:t>
            </w:r>
          </w:p>
          <w:p w:rsidRDefault="00A31D42" w:rsidP="00A31D42" w:rsidR="00A31D42" w:rsidRPr="00A31D42">
            <w:pPr>
              <w:spacing w:lineRule="auto" w:line="276" w:after="0"/>
              <w:rPr>
                <w:rFonts w:cs="Times New Roman" w:eastAsia="Times New Roman"/>
                <w:color w:val="000000"/>
              </w:rPr>
            </w:pPr>
            <w:r w:rsidRPr="00A31D42">
              <w:rPr>
                <w:rFonts w:cs="Times New Roman" w:eastAsia="Times New Roman"/>
                <w:color w:val="000000"/>
              </w:rPr>
              <w:t>Split, OIB:</w:t>
            </w:r>
          </w:p>
          <w:p w:rsidRDefault="00A31D42" w:rsidP="00A31D42" w:rsidR="00A31D42" w:rsidRPr="00A31D42">
            <w:pPr>
              <w:spacing w:lineRule="auto" w:line="276" w:after="0"/>
              <w:rPr>
                <w:rFonts w:cs="Times New Roman" w:eastAsia="Times New Roman"/>
                <w:color w:val="000000"/>
              </w:rPr>
            </w:pPr>
            <w:r w:rsidRPr="00A31D42">
              <w:rPr>
                <w:rFonts w:cs="Times New Roman" w:eastAsia="Times New Roman"/>
                <w:color w:val="000000"/>
              </w:rPr>
              <w:t>86069462289</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101.751,16</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101.751,16</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451.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Jovanović Ivan</w:t>
            </w:r>
          </w:p>
          <w:p w:rsidRDefault="00A31D42" w:rsidP="00A31D42" w:rsidR="00A31D42" w:rsidRPr="00A31D42">
            <w:pPr>
              <w:spacing w:lineRule="auto" w:line="276" w:after="0"/>
              <w:rPr>
                <w:rFonts w:cs="Times New Roman" w:eastAsia="Times New Roman"/>
              </w:rPr>
            </w:pPr>
            <w:r w:rsidRPr="00A31D42">
              <w:rPr>
                <w:rFonts w:cs="Times New Roman" w:eastAsia="Times New Roman"/>
              </w:rPr>
              <w:t>Čapljina,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64752006309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21.990,73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21.990,73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452.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Jović Želimir</w:t>
            </w:r>
          </w:p>
          <w:p w:rsidRDefault="00A31D42" w:rsidP="00A31D42" w:rsidR="00A31D42" w:rsidRPr="00A31D42">
            <w:pPr>
              <w:spacing w:lineRule="auto" w:line="276" w:after="0"/>
              <w:rPr>
                <w:rFonts w:cs="Times New Roman" w:eastAsia="Times New Roman"/>
              </w:rPr>
            </w:pPr>
            <w:r w:rsidRPr="00A31D42">
              <w:rPr>
                <w:rFonts w:cs="Times New Roman" w:eastAsia="Times New Roman"/>
              </w:rPr>
              <w:t>Zagreb, OIB: 05571051927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103.337,49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103.337,49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453.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Jozanović</w:t>
            </w:r>
            <w:proofErr w:type="spellEnd"/>
            <w:r w:rsidRPr="00A31D42">
              <w:rPr>
                <w:rFonts w:cs="Times New Roman" w:eastAsia="Times New Roman"/>
              </w:rPr>
              <w:t xml:space="preserve"> Ivica</w:t>
            </w:r>
          </w:p>
          <w:p w:rsidRDefault="00A31D42" w:rsidP="00A31D42" w:rsidR="00A31D42" w:rsidRPr="00A31D42">
            <w:pPr>
              <w:spacing w:lineRule="auto" w:line="276" w:after="0"/>
              <w:rPr>
                <w:rFonts w:cs="Times New Roman" w:eastAsia="Times New Roman"/>
              </w:rPr>
            </w:pPr>
            <w:r w:rsidRPr="00A31D42">
              <w:rPr>
                <w:rFonts w:cs="Times New Roman" w:eastAsia="Times New Roman"/>
              </w:rPr>
              <w:t>Vir,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35930757221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84.355,60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84.355,60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454.</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Jozanović</w:t>
            </w:r>
            <w:proofErr w:type="spellEnd"/>
            <w:r w:rsidRPr="00A31D42">
              <w:rPr>
                <w:rFonts w:cs="Times New Roman" w:eastAsia="Times New Roman"/>
              </w:rPr>
              <w:t xml:space="preserve"> Jerko</w:t>
            </w:r>
          </w:p>
          <w:p w:rsidRDefault="00A31D42" w:rsidP="00A31D42" w:rsidR="00A31D42" w:rsidRPr="00A31D42">
            <w:pPr>
              <w:spacing w:lineRule="auto" w:line="276" w:after="0"/>
              <w:rPr>
                <w:rFonts w:cs="Times New Roman" w:eastAsia="Times New Roman"/>
              </w:rPr>
            </w:pPr>
            <w:r w:rsidRPr="00A31D42">
              <w:rPr>
                <w:rFonts w:cs="Times New Roman" w:eastAsia="Times New Roman"/>
              </w:rPr>
              <w:t>Golubić,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32609736041</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80.246,62</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80.246,62</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455.</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Jozić Božo</w:t>
            </w:r>
          </w:p>
          <w:p w:rsidRDefault="00A31D42" w:rsidP="00A31D42" w:rsidR="00A31D42" w:rsidRPr="00A31D42">
            <w:pPr>
              <w:spacing w:lineRule="auto" w:line="276" w:after="0"/>
              <w:rPr>
                <w:rFonts w:cs="Times New Roman" w:eastAsia="Times New Roman"/>
              </w:rPr>
            </w:pPr>
            <w:r w:rsidRPr="00A31D42">
              <w:rPr>
                <w:rFonts w:cs="Times New Roman" w:eastAsia="Times New Roman"/>
              </w:rPr>
              <w:t>Knin,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96599508500</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43.949,73</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43.949,73</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456.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Jozić Dragoslav</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87699690025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60.051,18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60.051,18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457.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Jukić Ante</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41644612321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80.562,73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80.562,73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- 38 -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458.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Jukić Frano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47263554248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41.461,59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41.461,59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459.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Jukić Igor</w:t>
            </w:r>
          </w:p>
          <w:p w:rsidRDefault="00A31D42" w:rsidP="00A31D42" w:rsidR="00A31D42" w:rsidRPr="00A31D42">
            <w:pPr>
              <w:spacing w:lineRule="auto" w:line="276" w:after="0"/>
              <w:rPr>
                <w:rFonts w:cs="Times New Roman" w:eastAsia="Times New Roman"/>
              </w:rPr>
            </w:pPr>
            <w:r w:rsidRPr="00A31D42">
              <w:rPr>
                <w:rFonts w:cs="Times New Roman" w:eastAsia="Times New Roman"/>
              </w:rPr>
              <w:t>Solin, OIB: 89860612071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18.795,18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18.795,18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460.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Jukić Ilija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75754364061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49.519,47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49.519,47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461.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Jukić Ivan</w:t>
            </w:r>
          </w:p>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Donji Bitelić,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87789559243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124.576,38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124.576,38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462.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Jukić Srđan</w:t>
            </w:r>
          </w:p>
          <w:p w:rsidRDefault="00A31D42" w:rsidP="00A31D42" w:rsidR="00A31D42" w:rsidRPr="00A31D42">
            <w:pPr>
              <w:spacing w:lineRule="auto" w:line="276" w:after="0"/>
              <w:rPr>
                <w:rFonts w:cs="Times New Roman" w:eastAsia="Times New Roman"/>
              </w:rPr>
            </w:pPr>
            <w:r w:rsidRPr="00A31D42">
              <w:rPr>
                <w:rFonts w:cs="Times New Roman" w:eastAsia="Times New Roman"/>
              </w:rPr>
              <w:t>Solin,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52651668233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33.500,76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33.500,76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463.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Jukić Stanislav</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74374768347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30.334,24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30.334,24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464.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Juko Senka</w:t>
            </w:r>
          </w:p>
          <w:p w:rsidRDefault="00A31D42" w:rsidP="00A31D42" w:rsidR="00A31D42" w:rsidRPr="00A31D42">
            <w:pPr>
              <w:spacing w:lineRule="auto" w:line="276" w:after="0"/>
              <w:rPr>
                <w:rFonts w:cs="Times New Roman" w:eastAsia="Times New Roman"/>
              </w:rPr>
            </w:pPr>
            <w:r w:rsidRPr="00A31D42">
              <w:rPr>
                <w:rFonts w:cs="Times New Roman" w:eastAsia="Times New Roman"/>
              </w:rPr>
              <w:t>Solin, OIB: 42993225841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16.842,81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16.842,81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465.</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Juko Zdenko</w:t>
            </w:r>
          </w:p>
          <w:p w:rsidRDefault="00A31D42" w:rsidP="00A31D42" w:rsidR="00A31D42" w:rsidRPr="00A31D42">
            <w:pPr>
              <w:spacing w:lineRule="auto" w:line="276" w:after="0"/>
              <w:rPr>
                <w:rFonts w:cs="Times New Roman" w:eastAsia="Times New Roman"/>
              </w:rPr>
            </w:pPr>
            <w:r w:rsidRPr="00A31D42">
              <w:rPr>
                <w:rFonts w:cs="Times New Roman" w:eastAsia="Times New Roman"/>
              </w:rPr>
              <w:t>Golubić,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24475269812</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103.423,88</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103.423,88</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466.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Juko Žarko</w:t>
            </w:r>
          </w:p>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OIB:</w:t>
            </w:r>
          </w:p>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07684559145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76.430,88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76.430,88</w:t>
            </w:r>
          </w:p>
        </w:tc>
        <w:tc>
          <w:tcPr>
            <w:tcW w:type="dxa" w:w="1800"/>
            <w:gridSpan w:val="2"/>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467.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Jupek Anto</w:t>
            </w:r>
          </w:p>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Ivanić Grad,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54751755747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43.267,24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43.267,24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468.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Jurčević Vlado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84466916838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132.474,82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132.474,82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469.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Jurešić</w:t>
            </w:r>
            <w:proofErr w:type="spellEnd"/>
            <w:r w:rsidRPr="00A31D42">
              <w:rPr>
                <w:rFonts w:cs="Times New Roman" w:eastAsia="Times New Roman"/>
              </w:rPr>
              <w:t xml:space="preserve"> Ranko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Kakanj</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41737876950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71.812,12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71.812,12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- 39 -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470.</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Jureta</w:t>
            </w:r>
            <w:proofErr w:type="spellEnd"/>
            <w:r w:rsidRPr="00A31D42">
              <w:rPr>
                <w:rFonts w:cs="Times New Roman" w:eastAsia="Times New Roman"/>
              </w:rPr>
              <w:t xml:space="preserve"> Slavko</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32162318003</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46.666,07</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46.666,07</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471.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Jurica Nikola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65780533513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73.995,30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73.995,30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472.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Juričić</w:t>
            </w:r>
            <w:proofErr w:type="spellEnd"/>
            <w:r w:rsidRPr="00A31D42">
              <w:rPr>
                <w:rFonts w:cs="Times New Roman" w:eastAsia="Times New Roman"/>
              </w:rPr>
              <w:t xml:space="preserve"> Mirko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07759684654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18.470,85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18.470,85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473.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Jurić Anto</w:t>
            </w:r>
          </w:p>
          <w:p w:rsidRDefault="00A31D42" w:rsidP="00A31D42" w:rsidR="00A31D42" w:rsidRPr="00A31D42">
            <w:pPr>
              <w:spacing w:lineRule="auto" w:line="276" w:after="0"/>
              <w:rPr>
                <w:rFonts w:cs="Times New Roman" w:eastAsia="Times New Roman"/>
              </w:rPr>
            </w:pPr>
            <w:r w:rsidRPr="00A31D42">
              <w:rPr>
                <w:rFonts w:cs="Times New Roman" w:eastAsia="Times New Roman"/>
              </w:rPr>
              <w:t>Poljica, OIB: 15864778699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108.742,22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108.742,22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474.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Jurić Držislav</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27327584347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33.617,43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33.617,43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475.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Jurić Ivan</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15843493827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90.635,52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90.635,52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476.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Jurić Jerko</w:t>
            </w:r>
          </w:p>
          <w:p w:rsidRDefault="00A31D42" w:rsidP="00A31D42" w:rsidR="00A31D42" w:rsidRPr="00A31D42">
            <w:pPr>
              <w:spacing w:lineRule="auto" w:line="276" w:after="0"/>
              <w:rPr>
                <w:rFonts w:cs="Times New Roman" w:eastAsia="Times New Roman"/>
              </w:rPr>
            </w:pPr>
            <w:r w:rsidRPr="00A31D42">
              <w:rPr>
                <w:rFonts w:cs="Times New Roman" w:eastAsia="Times New Roman"/>
              </w:rPr>
              <w:t>Janjina41, OIB: 02826228553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88.646,69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88.646,69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477.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Jurić Josip</w:t>
            </w:r>
          </w:p>
          <w:p w:rsidRDefault="00A31D42" w:rsidP="00A31D42" w:rsidR="00A31D42" w:rsidRPr="00A31D42">
            <w:pPr>
              <w:spacing w:lineRule="auto" w:line="276" w:after="0"/>
              <w:rPr>
                <w:rFonts w:cs="Times New Roman" w:eastAsia="Times New Roman"/>
              </w:rPr>
            </w:pPr>
            <w:r w:rsidRPr="00A31D42">
              <w:rPr>
                <w:rFonts w:cs="Times New Roman" w:eastAsia="Times New Roman"/>
              </w:rPr>
              <w:t>Benkovac,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40726012885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86.430,23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86.430,23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478.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Jurić Karlo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70658823672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7.992,34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7.992,34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479.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Jurić Miško</w:t>
            </w:r>
          </w:p>
          <w:p w:rsidRDefault="00A31D42" w:rsidP="00A31D42" w:rsidR="00A31D42" w:rsidRPr="00A31D42">
            <w:pPr>
              <w:spacing w:lineRule="auto" w:line="276" w:after="0"/>
              <w:rPr>
                <w:rFonts w:cs="Times New Roman" w:eastAsia="Times New Roman"/>
              </w:rPr>
            </w:pPr>
            <w:r w:rsidRPr="00A31D42">
              <w:rPr>
                <w:rFonts w:cs="Times New Roman" w:eastAsia="Times New Roman"/>
              </w:rPr>
              <w:t>Benkovac,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37116689563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7.992,34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7.992,34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480.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Jurić Ranko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92798789353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32.998,21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32.998,21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481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Jurić Slavko</w:t>
            </w:r>
          </w:p>
          <w:p w:rsidRDefault="00A31D42" w:rsidP="00A31D42" w:rsidR="00A31D42" w:rsidRPr="00A31D42">
            <w:pPr>
              <w:spacing w:lineRule="auto" w:line="276" w:after="0"/>
              <w:rPr>
                <w:rFonts w:cs="Times New Roman" w:eastAsia="Times New Roman"/>
              </w:rPr>
            </w:pPr>
            <w:r w:rsidRPr="00A31D42">
              <w:rPr>
                <w:rFonts w:cs="Times New Roman" w:eastAsia="Times New Roman"/>
              </w:rPr>
              <w:t>Mostar, OIB: 17692708444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73.958,56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73.958,56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482.</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Jurišić Boško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22578246814</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30.471,41</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30.471,41</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- 40 -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483.</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Jurišić Dalibor</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09744968206</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83.767,94</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83.767,94</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484.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Kajgo</w:t>
            </w:r>
            <w:proofErr w:type="spellEnd"/>
            <w:r w:rsidRPr="00A31D42">
              <w:rPr>
                <w:rFonts w:cs="Times New Roman" w:eastAsia="Times New Roman"/>
              </w:rPr>
              <w:t xml:space="preserve"> Ivo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Tušilović</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26798882556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91.703,74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91.703,74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485.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Kalac</w:t>
            </w:r>
            <w:proofErr w:type="spellEnd"/>
            <w:r w:rsidRPr="00A31D42">
              <w:rPr>
                <w:rFonts w:cs="Times New Roman" w:eastAsia="Times New Roman"/>
              </w:rPr>
              <w:t xml:space="preserve"> Denis</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82479387847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16.963,32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16.963,32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486.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Kalajžić</w:t>
            </w:r>
            <w:proofErr w:type="spellEnd"/>
            <w:r w:rsidRPr="00A31D42">
              <w:rPr>
                <w:rFonts w:cs="Times New Roman" w:eastAsia="Times New Roman"/>
              </w:rPr>
              <w:t xml:space="preserve"> Ivana</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60726625314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5.551,13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5.551,13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487.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Kalem Marinko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Gojevići</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98493514553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76.406,65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76.406,65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488.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Kalfić</w:t>
            </w:r>
            <w:proofErr w:type="spellEnd"/>
            <w:r w:rsidRPr="00A31D42">
              <w:rPr>
                <w:rFonts w:cs="Times New Roman" w:eastAsia="Times New Roman"/>
              </w:rPr>
              <w:t xml:space="preserve"> Jozo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87113534274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77.964,48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77.964,48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489.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Kamber</w:t>
            </w:r>
            <w:proofErr w:type="spellEnd"/>
            <w:r w:rsidRPr="00A31D42">
              <w:rPr>
                <w:rFonts w:cs="Times New Roman" w:eastAsia="Times New Roman"/>
              </w:rPr>
              <w:t xml:space="preserve"> Jozo</w:t>
            </w:r>
          </w:p>
          <w:p w:rsidRDefault="00A31D42" w:rsidP="00A31D42" w:rsidR="00A31D42" w:rsidRPr="00A31D42">
            <w:pPr>
              <w:spacing w:lineRule="auto" w:line="276" w:after="0"/>
              <w:rPr>
                <w:rFonts w:cs="Times New Roman" w:eastAsia="Times New Roman"/>
              </w:rPr>
            </w:pPr>
            <w:r w:rsidRPr="00A31D42">
              <w:rPr>
                <w:rFonts w:cs="Times New Roman" w:eastAsia="Times New Roman"/>
              </w:rPr>
              <w:t>Ruda, OIB: 89029182712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34.642,77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34.642,77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490.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Kamber</w:t>
            </w:r>
            <w:proofErr w:type="spellEnd"/>
            <w:r w:rsidRPr="00A31D42">
              <w:rPr>
                <w:rFonts w:cs="Times New Roman" w:eastAsia="Times New Roman"/>
              </w:rPr>
              <w:t xml:space="preserve"> Jozo T.</w:t>
            </w:r>
          </w:p>
          <w:p w:rsidRDefault="00A31D42" w:rsidP="00A31D42" w:rsidR="00A31D42" w:rsidRPr="00A31D42">
            <w:pPr>
              <w:spacing w:lineRule="auto" w:line="276" w:after="0"/>
              <w:rPr>
                <w:rFonts w:cs="Times New Roman" w:eastAsia="Times New Roman"/>
              </w:rPr>
            </w:pPr>
            <w:r w:rsidRPr="00A31D42">
              <w:rPr>
                <w:rFonts w:cs="Times New Roman" w:eastAsia="Times New Roman"/>
              </w:rPr>
              <w:t>Ruda,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52757174342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41.176,38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41.176,38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491.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Kamber</w:t>
            </w:r>
            <w:proofErr w:type="spellEnd"/>
            <w:r w:rsidRPr="00A31D42">
              <w:rPr>
                <w:rFonts w:cs="Times New Roman" w:eastAsia="Times New Roman"/>
              </w:rPr>
              <w:t xml:space="preserve"> Nediljko</w:t>
            </w:r>
          </w:p>
          <w:p w:rsidRDefault="00A31D42" w:rsidP="00A31D42" w:rsidR="00A31D42" w:rsidRPr="00A31D42">
            <w:pPr>
              <w:spacing w:lineRule="auto" w:line="276" w:after="0"/>
              <w:rPr>
                <w:rFonts w:cs="Times New Roman" w:eastAsia="Times New Roman"/>
              </w:rPr>
            </w:pPr>
            <w:r w:rsidRPr="00A31D42">
              <w:rPr>
                <w:rFonts w:cs="Times New Roman" w:eastAsia="Times New Roman"/>
              </w:rPr>
              <w:t>Ruda, OIB: 36781337145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58.534,84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58.534,84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492.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Kamber</w:t>
            </w:r>
            <w:proofErr w:type="spellEnd"/>
            <w:r w:rsidRPr="00A31D42">
              <w:rPr>
                <w:rFonts w:cs="Times New Roman" w:eastAsia="Times New Roman"/>
              </w:rPr>
              <w:t xml:space="preserve"> Zlatko</w:t>
            </w:r>
          </w:p>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Ruda, OIB: </w:t>
            </w:r>
          </w:p>
          <w:p w:rsidRDefault="00A31D42" w:rsidP="00A31D42" w:rsidR="00A31D42" w:rsidRPr="00A31D42">
            <w:pPr>
              <w:spacing w:lineRule="auto" w:line="276" w:after="0"/>
              <w:rPr>
                <w:rFonts w:cs="Times New Roman" w:eastAsia="Times New Roman"/>
              </w:rPr>
            </w:pPr>
            <w:r w:rsidRPr="00A31D42">
              <w:rPr>
                <w:rFonts w:cs="Times New Roman" w:eastAsia="Times New Roman"/>
              </w:rPr>
              <w:t>82029725224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50.187,83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50.187,83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493.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Kanaet</w:t>
            </w:r>
            <w:proofErr w:type="spellEnd"/>
            <w:r w:rsidRPr="00A31D42">
              <w:rPr>
                <w:rFonts w:cs="Times New Roman" w:eastAsia="Times New Roman"/>
              </w:rPr>
              <w:t xml:space="preserve"> Anđelko</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11383837329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75.062,99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75.062,99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494.</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Karača</w:t>
            </w:r>
            <w:proofErr w:type="spellEnd"/>
            <w:r w:rsidRPr="00A31D42">
              <w:rPr>
                <w:rFonts w:cs="Times New Roman" w:eastAsia="Times New Roman"/>
              </w:rPr>
              <w:t xml:space="preserve"> </w:t>
            </w:r>
            <w:proofErr w:type="spellStart"/>
            <w:r w:rsidRPr="00A31D42">
              <w:rPr>
                <w:rFonts w:cs="Times New Roman" w:eastAsia="Times New Roman"/>
              </w:rPr>
              <w:t>Domin</w:t>
            </w:r>
            <w:proofErr w:type="spellEnd"/>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Jasterbarsko</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04296985163</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52.532,64</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52.532,64</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495.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Karačić Danko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75570520985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28.002,87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28.002,87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- 41 -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00"/>
        <w:gridCol w:w="63"/>
        <w:gridCol w:w="79"/>
        <w:gridCol w:w="17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496.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Karaman Ivan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97123770029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56.440,82</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56.440,82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497.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Karanović</w:t>
            </w:r>
            <w:proofErr w:type="spellEnd"/>
            <w:r w:rsidRPr="00A31D42">
              <w:rPr>
                <w:rFonts w:cs="Times New Roman" w:eastAsia="Times New Roman"/>
              </w:rPr>
              <w:t xml:space="preserve"> Dino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83163019578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36.596,80</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36.596,80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498.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Karatović</w:t>
            </w:r>
            <w:proofErr w:type="spellEnd"/>
            <w:r w:rsidRPr="00A31D42">
              <w:rPr>
                <w:rFonts w:cs="Times New Roman" w:eastAsia="Times New Roman"/>
              </w:rPr>
              <w:t xml:space="preserve"> Mato</w:t>
            </w:r>
          </w:p>
          <w:p w:rsidRDefault="00A31D42" w:rsidP="00A31D42" w:rsidR="00A31D42" w:rsidRPr="00A31D42">
            <w:pPr>
              <w:spacing w:lineRule="auto" w:line="276" w:after="0"/>
              <w:rPr>
                <w:rFonts w:cs="Times New Roman" w:eastAsia="Times New Roman"/>
              </w:rPr>
            </w:pPr>
            <w:r w:rsidRPr="00A31D42">
              <w:rPr>
                <w:rFonts w:cs="Times New Roman" w:eastAsia="Times New Roman"/>
              </w:rPr>
              <w:t>Žepče,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54245716999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29.090,36</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29.090,36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499.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Karin Ivica</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07160435908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88.889,52</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88.889,52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500.</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Karin Stipe</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54223149944</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7.661,31</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7.661,31</w:t>
            </w:r>
          </w:p>
        </w:tc>
        <w:tc>
          <w:tcPr>
            <w:tcW w:type="dxa" w:w="1863"/>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501.</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Karlović Petar</w:t>
            </w:r>
          </w:p>
          <w:p w:rsidRDefault="00A31D42" w:rsidP="00A31D42" w:rsidR="00A31D42" w:rsidRPr="00A31D42">
            <w:pPr>
              <w:spacing w:lineRule="auto" w:line="276" w:after="0"/>
              <w:rPr>
                <w:rFonts w:cs="Times New Roman" w:eastAsia="Times New Roman"/>
              </w:rPr>
            </w:pPr>
            <w:r w:rsidRPr="00A31D42">
              <w:rPr>
                <w:rFonts w:cs="Times New Roman" w:eastAsia="Times New Roman"/>
              </w:rPr>
              <w:t>Čapljina,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30462779131</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85.844,05</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85.844,05</w:t>
            </w:r>
          </w:p>
        </w:tc>
        <w:tc>
          <w:tcPr>
            <w:tcW w:type="dxa" w:w="1863"/>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502.</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Kasalo </w:t>
            </w:r>
            <w:proofErr w:type="spellStart"/>
            <w:r w:rsidRPr="00A31D42">
              <w:rPr>
                <w:rFonts w:cs="Times New Roman" w:eastAsia="Times New Roman"/>
              </w:rPr>
              <w:t>Stipo</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Zadar,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27518141533</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35.241,92</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35.241,92</w:t>
            </w:r>
          </w:p>
        </w:tc>
        <w:tc>
          <w:tcPr>
            <w:tcW w:type="dxa" w:w="1863"/>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503.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Katić </w:t>
            </w:r>
            <w:proofErr w:type="spellStart"/>
            <w:r w:rsidRPr="00A31D42">
              <w:rPr>
                <w:rFonts w:cs="Times New Roman" w:eastAsia="Times New Roman"/>
              </w:rPr>
              <w:t>Finka</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Solin, OIB: 18084805858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36.694,80</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36.694,80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504.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Kekez</w:t>
            </w:r>
            <w:proofErr w:type="spellEnd"/>
            <w:r w:rsidRPr="00A31D42">
              <w:rPr>
                <w:rFonts w:cs="Times New Roman" w:eastAsia="Times New Roman"/>
              </w:rPr>
              <w:t xml:space="preserve"> Mile</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92937363198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36.364,67</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36.364,67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505.</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Kelemen Mladen</w:t>
            </w:r>
          </w:p>
          <w:p w:rsidRDefault="00A31D42" w:rsidP="00A31D42" w:rsidR="00A31D42" w:rsidRPr="00A31D42">
            <w:pPr>
              <w:spacing w:lineRule="auto" w:line="276" w:after="0"/>
              <w:rPr>
                <w:rFonts w:cs="Times New Roman" w:eastAsia="Times New Roman"/>
              </w:rPr>
            </w:pPr>
            <w:r w:rsidRPr="00A31D42">
              <w:rPr>
                <w:rFonts w:cs="Times New Roman" w:eastAsia="Times New Roman"/>
              </w:rPr>
              <w:t>Radovan,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80757428589</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14.705,29</w:t>
            </w:r>
          </w:p>
        </w:tc>
        <w:tc>
          <w:tcPr>
            <w:tcW w:type="dxa" w:w="1843"/>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14.705,29</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506.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Kelić</w:t>
            </w:r>
            <w:proofErr w:type="spellEnd"/>
            <w:r w:rsidRPr="00A31D42">
              <w:rPr>
                <w:rFonts w:cs="Times New Roman" w:eastAsia="Times New Roman"/>
              </w:rPr>
              <w:t xml:space="preserve"> Ante</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61865401072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42.896,48</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42.896,48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507.</w:t>
            </w:r>
          </w:p>
        </w:tc>
        <w:tc>
          <w:tcPr>
            <w:tcW w:type="dxa" w:w="1953"/>
            <w:tcBorders>
              <w:top w:space="0" w:sz="6" w:color="000000" w:val="single"/>
              <w:left w:space="0" w:sz="6" w:color="000000" w:val="single"/>
              <w:bottom w:space="0" w:sz="6" w:color="000000" w:val="single"/>
              <w:right w:space="0" w:sz="6" w:color="000000" w:val="single"/>
            </w:tcBorders>
          </w:tcPr>
          <w:p w:rsidRDefault="00A31D42" w:rsidP="00A31D42" w:rsidR="00A31D42" w:rsidRPr="00A31D42">
            <w:pPr>
              <w:spacing w:lineRule="auto" w:line="276" w:after="0"/>
              <w:rPr>
                <w:rFonts w:cs="Times New Roman" w:eastAsia="Times New Roman"/>
              </w:rPr>
            </w:pPr>
            <w:r w:rsidRPr="00A31D42">
              <w:rPr>
                <w:rFonts w:cs="Times New Roman" w:eastAsia="Times New Roman"/>
              </w:rPr>
              <w:t>Kerum Josip 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 63463015581</w:t>
            </w:r>
          </w:p>
          <w:p w:rsidRDefault="00A31D42" w:rsidP="00A31D42" w:rsidR="00A31D42" w:rsidRPr="00A31D42">
            <w:pPr>
              <w:spacing w:lineRule="auto" w:line="276" w:after="0"/>
              <w:rPr>
                <w:rFonts w:cs="Times New Roman" w:eastAsia="Times New Roman"/>
              </w:rPr>
            </w:pP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46.617,64</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46.617,64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- 42 -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508.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lang w:val="fr-FR"/>
              </w:rPr>
            </w:pPr>
            <w:r w:rsidRPr="00A31D42">
              <w:rPr>
                <w:rFonts w:cs="Times New Roman" w:eastAsia="Times New Roman"/>
                <w:lang w:val="fr-FR"/>
              </w:rPr>
              <w:t>Kezo Atif</w:t>
            </w:r>
          </w:p>
          <w:p w:rsidRDefault="00A31D42" w:rsidP="00A31D42" w:rsidR="00A31D42" w:rsidRPr="00A31D42">
            <w:pPr>
              <w:spacing w:lineRule="auto" w:line="276" w:after="0"/>
              <w:rPr>
                <w:rFonts w:cs="Times New Roman" w:eastAsia="Times New Roman"/>
                <w:lang w:val="fr-FR"/>
              </w:rPr>
            </w:pPr>
            <w:r w:rsidRPr="00A31D42">
              <w:rPr>
                <w:rFonts w:cs="Times New Roman" w:eastAsia="Times New Roman"/>
                <w:lang w:val="fr-FR"/>
              </w:rPr>
              <w:t>Donje Višnjevice,</w:t>
            </w:r>
          </w:p>
          <w:p w:rsidRDefault="00A31D42" w:rsidP="00A31D42" w:rsidR="00A31D42" w:rsidRPr="00A31D42">
            <w:pPr>
              <w:spacing w:lineRule="auto" w:line="276" w:after="0"/>
              <w:rPr>
                <w:rFonts w:cs="Times New Roman" w:eastAsia="Times New Roman"/>
                <w:lang w:val="fr-FR"/>
              </w:rPr>
            </w:pPr>
            <w:r w:rsidRPr="00A31D42">
              <w:rPr>
                <w:rFonts w:cs="Times New Roman" w:eastAsia="Times New Roman"/>
                <w:lang w:val="fr-FR"/>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76600188259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91.356,75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91.356,75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509.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Kežić</w:t>
            </w:r>
            <w:proofErr w:type="spellEnd"/>
            <w:r w:rsidRPr="00A31D42">
              <w:rPr>
                <w:rFonts w:cs="Times New Roman" w:eastAsia="Times New Roman"/>
              </w:rPr>
              <w:t xml:space="preserve"> Petar</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Staševica</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71963902485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104.043,20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104.043,20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510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Klarić Drago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09948732477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43.836,90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43.836,90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511.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Klarić Ilija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04033761497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14.626,59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14.626,59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512.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Klarić Matija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72987240344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114.751,28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114.751,28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513.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Klarić Milan</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31179899226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88.256,17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88.256,17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514.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Klarić Pavao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Sumpetar</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34571482546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135.085,72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135.085,72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515.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Klarić Pejo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78384231320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54.802,06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54.802,06</w:t>
            </w:r>
          </w:p>
        </w:tc>
        <w:tc>
          <w:tcPr>
            <w:tcW w:type="dxa" w:w="1800"/>
            <w:gridSpan w:val="2"/>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516.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Klarić Pejo</w:t>
            </w:r>
          </w:p>
          <w:p w:rsidRDefault="00A31D42" w:rsidP="00A31D42" w:rsidR="00A31D42" w:rsidRPr="00A31D42">
            <w:pPr>
              <w:spacing w:lineRule="auto" w:line="276" w:after="0"/>
              <w:rPr>
                <w:rFonts w:cs="Times New Roman" w:eastAsia="Times New Roman"/>
              </w:rPr>
            </w:pPr>
            <w:r w:rsidRPr="00A31D42">
              <w:rPr>
                <w:rFonts w:cs="Times New Roman" w:eastAsia="Times New Roman"/>
              </w:rPr>
              <w:t>Zagreb,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15923330112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76.171,53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76.171,53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517.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Klišanin</w:t>
            </w:r>
            <w:proofErr w:type="spellEnd"/>
            <w:r w:rsidRPr="00A31D42">
              <w:rPr>
                <w:rFonts w:cs="Times New Roman" w:eastAsia="Times New Roman"/>
              </w:rPr>
              <w:t xml:space="preserve"> Martin</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Brnaze</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26517565835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123.306,29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123.306,29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518.</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Kliškinić</w:t>
            </w:r>
            <w:proofErr w:type="spellEnd"/>
            <w:r w:rsidRPr="00A31D42">
              <w:rPr>
                <w:rFonts w:cs="Times New Roman" w:eastAsia="Times New Roman"/>
              </w:rPr>
              <w:t xml:space="preserve"> </w:t>
            </w:r>
            <w:proofErr w:type="spellStart"/>
            <w:r w:rsidRPr="00A31D42">
              <w:rPr>
                <w:rFonts w:cs="Times New Roman" w:eastAsia="Times New Roman"/>
              </w:rPr>
              <w:t>Rino</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91191429296</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118.377,68</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118.377,68</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519.</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Knez Dario</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38890242930</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40.712,97</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40.712,97</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520.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Knezović Ante</w:t>
            </w:r>
          </w:p>
          <w:p w:rsidRDefault="00A31D42" w:rsidP="00A31D42" w:rsidR="00A31D42" w:rsidRPr="00A31D42">
            <w:pPr>
              <w:spacing w:lineRule="auto" w:line="276" w:after="0"/>
              <w:rPr>
                <w:rFonts w:cs="Times New Roman" w:eastAsia="Times New Roman"/>
              </w:rPr>
            </w:pPr>
            <w:r w:rsidRPr="00A31D42">
              <w:rPr>
                <w:rFonts w:cs="Times New Roman" w:eastAsia="Times New Roman"/>
              </w:rPr>
              <w:t>Imotski, OIB: 10056310963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42.426,44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42.426,44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- 43 -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521.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Knezović Mario</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 87158661785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36.290,55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36.290,55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522.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Knežević (Anto)</w:t>
            </w:r>
          </w:p>
          <w:p w:rsidRDefault="00A31D42" w:rsidP="00A31D42" w:rsidR="00A31D42" w:rsidRPr="00A31D42">
            <w:pPr>
              <w:spacing w:lineRule="auto" w:line="276" w:after="0"/>
              <w:rPr>
                <w:rFonts w:cs="Times New Roman" w:eastAsia="Times New Roman"/>
              </w:rPr>
            </w:pPr>
            <w:r w:rsidRPr="00A31D42">
              <w:rPr>
                <w:rFonts w:cs="Times New Roman" w:eastAsia="Times New Roman"/>
              </w:rPr>
              <w:t>Dragica</w:t>
            </w:r>
          </w:p>
          <w:p w:rsidRDefault="00A31D42" w:rsidP="00A31D42" w:rsidR="00A31D42" w:rsidRPr="00A31D42">
            <w:pPr>
              <w:spacing w:lineRule="auto" w:line="276" w:after="0"/>
              <w:rPr>
                <w:rFonts w:cs="Times New Roman" w:eastAsia="Times New Roman"/>
              </w:rPr>
            </w:pPr>
            <w:r w:rsidRPr="00A31D42">
              <w:rPr>
                <w:rFonts w:cs="Times New Roman" w:eastAsia="Times New Roman"/>
              </w:rPr>
              <w:t>Konjic,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52939773260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26.886,03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26.886,03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523.</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Knežević Drago</w:t>
            </w:r>
          </w:p>
          <w:p w:rsidRDefault="00A31D42" w:rsidP="00A31D42" w:rsidR="00A31D42" w:rsidRPr="00A31D42">
            <w:pPr>
              <w:spacing w:lineRule="auto" w:line="276" w:after="0"/>
              <w:rPr>
                <w:rFonts w:cs="Times New Roman" w:eastAsia="Times New Roman"/>
              </w:rPr>
            </w:pPr>
            <w:r w:rsidRPr="00A31D42">
              <w:rPr>
                <w:rFonts w:cs="Times New Roman" w:eastAsia="Times New Roman"/>
              </w:rPr>
              <w:t>Korenica,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46850438961</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35.797,30</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35.797,30</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524.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Knežević Miodrag</w:t>
            </w:r>
          </w:p>
          <w:p w:rsidRDefault="00A31D42" w:rsidP="00A31D42" w:rsidR="00A31D42" w:rsidRPr="00A31D42">
            <w:pPr>
              <w:spacing w:lineRule="auto" w:line="276" w:after="0"/>
              <w:rPr>
                <w:rFonts w:cs="Times New Roman" w:eastAsia="Times New Roman"/>
              </w:rPr>
            </w:pPr>
            <w:r w:rsidRPr="00A31D42">
              <w:rPr>
                <w:rFonts w:cs="Times New Roman" w:eastAsia="Times New Roman"/>
              </w:rPr>
              <w:t>Rama,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11125484004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68.963,39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68.963,39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525.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Knežević Srećko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45696607399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60.350,50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60.350,50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526.</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Kodžoman</w:t>
            </w:r>
            <w:proofErr w:type="spellEnd"/>
            <w:r w:rsidRPr="00A31D42">
              <w:rPr>
                <w:rFonts w:cs="Times New Roman" w:eastAsia="Times New Roman"/>
              </w:rPr>
              <w:t xml:space="preserve"> Jozo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Hrvace</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18770819379</w:t>
            </w:r>
          </w:p>
        </w:tc>
        <w:tc>
          <w:tcPr>
            <w:tcW w:type="dxa" w:w="1984"/>
            <w:gridSpan w:val="2"/>
            <w:tcBorders>
              <w:top w:space="0" w:sz="6" w:color="000000" w:val="single"/>
              <w:left w:space="0" w:sz="6" w:color="000000" w:val="single"/>
              <w:bottom w:space="0" w:sz="6" w:color="000000" w:val="single"/>
              <w:right w:space="0" w:sz="6" w:color="000000" w:val="single"/>
            </w:tcBorders>
          </w:tcPr>
          <w:p w:rsidRDefault="00A31D42" w:rsidP="00A31D42" w:rsidR="00A31D42" w:rsidRPr="00A31D42">
            <w:pPr>
              <w:spacing w:lineRule="auto" w:line="276" w:after="0"/>
              <w:jc w:val="center"/>
              <w:rPr>
                <w:rFonts w:cs="Times New Roman" w:eastAsia="Times New Roman"/>
              </w:rPr>
            </w:pPr>
          </w:p>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38.364,00</w:t>
            </w:r>
          </w:p>
        </w:tc>
        <w:tc>
          <w:tcPr>
            <w:tcW w:type="dxa" w:w="1843"/>
            <w:gridSpan w:val="2"/>
            <w:tcBorders>
              <w:top w:space="0" w:sz="6" w:color="000000" w:val="single"/>
              <w:left w:space="0" w:sz="6" w:color="000000" w:val="single"/>
              <w:bottom w:space="0" w:sz="6" w:color="000000" w:val="single"/>
              <w:right w:space="0" w:sz="6" w:color="000000" w:val="single"/>
            </w:tcBorders>
          </w:tcPr>
          <w:p w:rsidRDefault="00A31D42" w:rsidP="00A31D42" w:rsidR="00A31D42" w:rsidRPr="00A31D42">
            <w:pPr>
              <w:spacing w:lineRule="auto" w:line="276" w:after="0"/>
              <w:jc w:val="center"/>
              <w:rPr>
                <w:rFonts w:cs="Times New Roman" w:eastAsia="Times New Roman"/>
              </w:rPr>
            </w:pPr>
          </w:p>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38.364,00</w:t>
            </w:r>
          </w:p>
          <w:p w:rsidRDefault="00A31D42" w:rsidP="00A31D42" w:rsidR="00A31D42" w:rsidRPr="00A31D42">
            <w:pPr>
              <w:spacing w:lineRule="auto" w:line="276" w:after="0"/>
              <w:jc w:val="center"/>
              <w:rPr>
                <w:rFonts w:cs="Times New Roman" w:eastAsia="Times New Roman"/>
              </w:rPr>
            </w:pP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527.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Kodžoman</w:t>
            </w:r>
            <w:proofErr w:type="spellEnd"/>
            <w:r w:rsidRPr="00A31D42">
              <w:rPr>
                <w:rFonts w:cs="Times New Roman" w:eastAsia="Times New Roman"/>
              </w:rPr>
              <w:t xml:space="preserve"> Petar</w:t>
            </w:r>
          </w:p>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Split, OIB: </w:t>
            </w:r>
          </w:p>
          <w:p w:rsidRDefault="00A31D42" w:rsidP="00A31D42" w:rsidR="00A31D42" w:rsidRPr="00A31D42">
            <w:pPr>
              <w:spacing w:lineRule="auto" w:line="276" w:after="0"/>
              <w:rPr>
                <w:rFonts w:cs="Times New Roman" w:eastAsia="Times New Roman"/>
              </w:rPr>
            </w:pPr>
            <w:r w:rsidRPr="00A31D42">
              <w:rPr>
                <w:rFonts w:cs="Times New Roman" w:eastAsia="Times New Roman"/>
              </w:rPr>
              <w:t>48870507719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54.567,63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54.567,63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528.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Kodžoman</w:t>
            </w:r>
            <w:proofErr w:type="spellEnd"/>
            <w:r w:rsidRPr="00A31D42">
              <w:rPr>
                <w:rFonts w:cs="Times New Roman" w:eastAsia="Times New Roman"/>
              </w:rPr>
              <w:t xml:space="preserve"> Vladimir</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 53770077913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75.497,05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75.497,05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529.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Kojundžić</w:t>
            </w:r>
            <w:proofErr w:type="spellEnd"/>
            <w:r w:rsidRPr="00A31D42">
              <w:rPr>
                <w:rFonts w:cs="Times New Roman" w:eastAsia="Times New Roman"/>
              </w:rPr>
              <w:t xml:space="preserve"> Krešo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K.Stari</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06488462632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140.861,29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140.861,29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530.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Kojundžić</w:t>
            </w:r>
            <w:proofErr w:type="spellEnd"/>
            <w:r w:rsidRPr="00A31D42">
              <w:rPr>
                <w:rFonts w:cs="Times New Roman" w:eastAsia="Times New Roman"/>
              </w:rPr>
              <w:t xml:space="preserve"> Stjepan</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98953112152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52.011,18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52.011,18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531.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Kokorović</w:t>
            </w:r>
            <w:proofErr w:type="spellEnd"/>
            <w:r w:rsidRPr="00A31D42">
              <w:rPr>
                <w:rFonts w:cs="Times New Roman" w:eastAsia="Times New Roman"/>
              </w:rPr>
              <w:t xml:space="preserve"> Borislav</w:t>
            </w:r>
          </w:p>
          <w:p w:rsidRDefault="00A31D42" w:rsidP="00A31D42" w:rsidR="00A31D42" w:rsidRPr="00A31D42">
            <w:pPr>
              <w:spacing w:lineRule="auto" w:line="276" w:after="0"/>
              <w:rPr>
                <w:rFonts w:cs="Times New Roman" w:eastAsia="Times New Roman"/>
              </w:rPr>
            </w:pPr>
            <w:r w:rsidRPr="00A31D42">
              <w:rPr>
                <w:rFonts w:cs="Times New Roman" w:eastAsia="Times New Roman"/>
              </w:rPr>
              <w:t>Kaštel Novi, OIB: 69734203300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47.878,77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47.878,77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- 44 -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532.</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Kolak Marko</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88638852768</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73.512,73</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73.512,73</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533.</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Kolić Alojz</w:t>
            </w:r>
          </w:p>
          <w:p w:rsidRDefault="00A31D42" w:rsidP="00A31D42" w:rsidR="00A31D42" w:rsidRPr="00A31D42">
            <w:pPr>
              <w:spacing w:lineRule="auto" w:line="276" w:after="0"/>
              <w:rPr>
                <w:rFonts w:cs="Times New Roman" w:eastAsia="Times New Roman"/>
              </w:rPr>
            </w:pPr>
            <w:r w:rsidRPr="00A31D42">
              <w:rPr>
                <w:rFonts w:cs="Times New Roman" w:eastAsia="Times New Roman"/>
              </w:rPr>
              <w:t>Rama,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00523302752</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77.147,17</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77.147,17</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534.</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Komšić</w:t>
            </w:r>
            <w:proofErr w:type="spellEnd"/>
            <w:r w:rsidRPr="00A31D42">
              <w:rPr>
                <w:rFonts w:cs="Times New Roman" w:eastAsia="Times New Roman"/>
              </w:rPr>
              <w:t xml:space="preserve"> Oliver</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75069316218</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87.075,28</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87.075,28</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535.</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Konsa</w:t>
            </w:r>
            <w:proofErr w:type="spellEnd"/>
            <w:r w:rsidRPr="00A31D42">
              <w:rPr>
                <w:rFonts w:cs="Times New Roman" w:eastAsia="Times New Roman"/>
              </w:rPr>
              <w:t xml:space="preserve"> Nediljko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41118167329</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68.513,49</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68.513,49</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536.</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Konta </w:t>
            </w:r>
            <w:proofErr w:type="spellStart"/>
            <w:r w:rsidRPr="00A31D42">
              <w:rPr>
                <w:rFonts w:cs="Times New Roman" w:eastAsia="Times New Roman"/>
              </w:rPr>
              <w:t>Miljan</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49559232855</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44.273,82</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44.273,82</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537.</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Kontić Dario</w:t>
            </w:r>
          </w:p>
          <w:p w:rsidRDefault="00A31D42" w:rsidP="00A31D42" w:rsidR="00A31D42" w:rsidRPr="00A31D42">
            <w:pPr>
              <w:spacing w:lineRule="auto" w:line="276" w:after="0"/>
              <w:rPr>
                <w:rFonts w:cs="Times New Roman" w:eastAsia="Times New Roman"/>
              </w:rPr>
            </w:pPr>
            <w:r w:rsidRPr="00A31D42">
              <w:rPr>
                <w:rFonts w:cs="Times New Roman" w:eastAsia="Times New Roman"/>
              </w:rPr>
              <w:t>Žepče,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36568766026</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32.915,61</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32.915,61</w:t>
            </w:r>
          </w:p>
        </w:tc>
        <w:tc>
          <w:tcPr>
            <w:tcW w:type="dxa" w:w="1721"/>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538.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Konjevod</w:t>
            </w:r>
            <w:proofErr w:type="spellEnd"/>
            <w:r w:rsidRPr="00A31D42">
              <w:rPr>
                <w:rFonts w:cs="Times New Roman" w:eastAsia="Times New Roman"/>
              </w:rPr>
              <w:t xml:space="preserve"> Ante-Boško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39554845279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64.589,42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64.589,42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539.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Kopričanec</w:t>
            </w:r>
            <w:proofErr w:type="spellEnd"/>
            <w:r w:rsidRPr="00A31D42">
              <w:rPr>
                <w:rFonts w:cs="Times New Roman" w:eastAsia="Times New Roman"/>
              </w:rPr>
              <w:t xml:space="preserve"> Petar</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Virje</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04330930504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40.141,88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40.141,88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540.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Kordić Stjepan</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38863770495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80.825,17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80.825,17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541.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Kordić </w:t>
            </w:r>
            <w:proofErr w:type="spellStart"/>
            <w:r w:rsidRPr="00A31D42">
              <w:rPr>
                <w:rFonts w:cs="Times New Roman" w:eastAsia="Times New Roman"/>
              </w:rPr>
              <w:t>Tonko</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90553648052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72.971,58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72.971,58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542.</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Kos Vladimir</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Beretinec</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57545620661</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57.292,13</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57.292,13</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543.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Kovač Kornelije</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02792439960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29.218,82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29.218,82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544.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Kovač Zoran</w:t>
            </w:r>
          </w:p>
          <w:p w:rsidRDefault="00A31D42" w:rsidP="00A31D42" w:rsidR="00A31D42" w:rsidRPr="00A31D42">
            <w:pPr>
              <w:spacing w:lineRule="auto" w:line="276" w:after="0"/>
              <w:rPr>
                <w:rFonts w:cs="Times New Roman" w:eastAsia="Times New Roman"/>
              </w:rPr>
            </w:pPr>
            <w:r w:rsidRPr="00A31D42">
              <w:rPr>
                <w:rFonts w:cs="Times New Roman" w:eastAsia="Times New Roman"/>
              </w:rPr>
              <w:t>Livno,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72262880084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84.543,71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84.543,71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- 45 -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545.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Kovačević Ivan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16961110601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127.028,89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127.028,89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546.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Kovačević Mato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90224717874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2.220,63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2.220,63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547.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Kovačević Šimun</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Duće</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81140095491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116.352,70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116.352,70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548.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Kovačić Ante</w:t>
            </w:r>
          </w:p>
          <w:p w:rsidRDefault="00A31D42" w:rsidP="00A31D42" w:rsidR="00A31D42" w:rsidRPr="00A31D42">
            <w:pPr>
              <w:spacing w:lineRule="auto" w:line="276" w:after="0"/>
              <w:rPr>
                <w:rFonts w:cs="Times New Roman" w:eastAsia="Times New Roman"/>
              </w:rPr>
            </w:pPr>
            <w:r w:rsidRPr="00A31D42">
              <w:rPr>
                <w:rFonts w:cs="Times New Roman" w:eastAsia="Times New Roman"/>
              </w:rPr>
              <w:t>Omiš,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61335723218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75.975,41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75.975,41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549.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Ković</w:t>
            </w:r>
            <w:proofErr w:type="spellEnd"/>
            <w:r w:rsidRPr="00A31D42">
              <w:rPr>
                <w:rFonts w:cs="Times New Roman" w:eastAsia="Times New Roman"/>
              </w:rPr>
              <w:t xml:space="preserve"> </w:t>
            </w:r>
            <w:proofErr w:type="spellStart"/>
            <w:r w:rsidRPr="00A31D42">
              <w:rPr>
                <w:rFonts w:cs="Times New Roman" w:eastAsia="Times New Roman"/>
              </w:rPr>
              <w:t>Frane</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97461398735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77.135,82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77.135,82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550.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Kožul Zdravko</w:t>
            </w:r>
          </w:p>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Split, OIB: </w:t>
            </w:r>
          </w:p>
          <w:p w:rsidRDefault="00A31D42" w:rsidP="00A31D42" w:rsidR="00A31D42" w:rsidRPr="00A31D42">
            <w:pPr>
              <w:spacing w:lineRule="auto" w:line="276" w:after="0"/>
              <w:rPr>
                <w:rFonts w:cs="Times New Roman" w:eastAsia="Times New Roman"/>
              </w:rPr>
            </w:pPr>
            <w:r w:rsidRPr="00A31D42">
              <w:rPr>
                <w:rFonts w:cs="Times New Roman" w:eastAsia="Times New Roman"/>
              </w:rPr>
              <w:t>46509173270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27.107,37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27.107,37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551.</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Krajina Marko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Hrvace</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17188700431</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48.019,13</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48.019,13</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552.</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Krajina Mile</w:t>
            </w:r>
          </w:p>
          <w:p w:rsidRDefault="00A31D42" w:rsidP="00A31D42" w:rsidR="00A31D42" w:rsidRPr="00A31D42">
            <w:pPr>
              <w:spacing w:lineRule="auto" w:line="276" w:after="0"/>
              <w:rPr>
                <w:rFonts w:cs="Times New Roman" w:eastAsia="Times New Roman"/>
              </w:rPr>
            </w:pPr>
            <w:r w:rsidRPr="00A31D42">
              <w:rPr>
                <w:rFonts w:cs="Times New Roman" w:eastAsia="Times New Roman"/>
              </w:rPr>
              <w:t>Dabar,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57858621438</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82.742,11</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82.742,11</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553.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Krajnik Vladimir</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93428482519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31.937,66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31.937,66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554.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Kraljević Ivica</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67028089821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37.662,86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37.662,86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555.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Krijan</w:t>
            </w:r>
            <w:proofErr w:type="spellEnd"/>
            <w:r w:rsidRPr="00A31D42">
              <w:rPr>
                <w:rFonts w:cs="Times New Roman" w:eastAsia="Times New Roman"/>
              </w:rPr>
              <w:t xml:space="preserve"> Ivka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99112182624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21.761,41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21.761,41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556.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Krišćo</w:t>
            </w:r>
            <w:proofErr w:type="spellEnd"/>
            <w:r w:rsidRPr="00A31D42">
              <w:rPr>
                <w:rFonts w:cs="Times New Roman" w:eastAsia="Times New Roman"/>
              </w:rPr>
              <w:t xml:space="preserve"> Drago</w:t>
            </w:r>
          </w:p>
          <w:p w:rsidRDefault="00A31D42" w:rsidP="00A31D42" w:rsidR="00A31D42" w:rsidRPr="00A31D42">
            <w:pPr>
              <w:spacing w:lineRule="auto" w:line="276" w:after="0"/>
              <w:rPr>
                <w:rFonts w:cs="Times New Roman" w:eastAsia="Times New Roman"/>
              </w:rPr>
            </w:pPr>
            <w:r w:rsidRPr="00A31D42">
              <w:rPr>
                <w:rFonts w:cs="Times New Roman" w:eastAsia="Times New Roman"/>
              </w:rPr>
              <w:t>Kaštel Novi,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79945850716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66.292,95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66.292,95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557.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Krivić</w:t>
            </w:r>
            <w:proofErr w:type="spellEnd"/>
            <w:r w:rsidRPr="00A31D42">
              <w:rPr>
                <w:rFonts w:cs="Times New Roman" w:eastAsia="Times New Roman"/>
              </w:rPr>
              <w:t xml:space="preserve"> Tomo</w:t>
            </w:r>
          </w:p>
          <w:p w:rsidRDefault="00A31D42" w:rsidP="00A31D42" w:rsidR="00A31D42" w:rsidRPr="00A31D42">
            <w:pPr>
              <w:spacing w:lineRule="auto" w:line="276" w:after="0"/>
              <w:rPr>
                <w:rFonts w:cs="Times New Roman" w:eastAsia="Times New Roman"/>
              </w:rPr>
            </w:pPr>
            <w:r w:rsidRPr="00A31D42">
              <w:rPr>
                <w:rFonts w:cs="Times New Roman" w:eastAsia="Times New Roman"/>
              </w:rPr>
              <w:t>Šestanovac,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27704574490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73.289,04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73.289,04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- 46 -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1979"/>
        <w:gridCol w:w="1799"/>
        <w:gridCol w:w="1799"/>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558.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Križanac Milenko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57003484352</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42.151,63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42.151,63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559.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Križanović</w:t>
            </w:r>
            <w:proofErr w:type="spellEnd"/>
            <w:r w:rsidRPr="00A31D42">
              <w:rPr>
                <w:rFonts w:cs="Times New Roman" w:eastAsia="Times New Roman"/>
              </w:rPr>
              <w:t xml:space="preserve"> Šimun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21115719680</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27.114,00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27.114,00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560.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Kronja</w:t>
            </w:r>
            <w:proofErr w:type="spellEnd"/>
            <w:r w:rsidRPr="00A31D42">
              <w:rPr>
                <w:rFonts w:cs="Times New Roman" w:eastAsia="Times New Roman"/>
              </w:rPr>
              <w:t xml:space="preserve"> Miro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76706503739</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78.031,56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78.031,56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561.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Krstulović </w:t>
            </w:r>
            <w:proofErr w:type="spellStart"/>
            <w:r w:rsidRPr="00A31D42">
              <w:rPr>
                <w:rFonts w:cs="Times New Roman" w:eastAsia="Times New Roman"/>
              </w:rPr>
              <w:t>Opara</w:t>
            </w:r>
            <w:proofErr w:type="spellEnd"/>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Mia</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03542813911</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88.811,59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88.811,59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562.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Krznarić Hrvoje</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59294894604</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51.843,66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51.843,66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563.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Krznarić Milan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06506837959</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3.074,72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3.074,72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564.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Kujundžić</w:t>
            </w:r>
            <w:proofErr w:type="spellEnd"/>
            <w:r w:rsidRPr="00A31D42">
              <w:rPr>
                <w:rFonts w:cs="Times New Roman" w:eastAsia="Times New Roman"/>
              </w:rPr>
              <w:t xml:space="preserve"> </w:t>
            </w:r>
            <w:proofErr w:type="spellStart"/>
            <w:r w:rsidRPr="00A31D42">
              <w:rPr>
                <w:rFonts w:cs="Times New Roman" w:eastAsia="Times New Roman"/>
              </w:rPr>
              <w:t>Prvoslav</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54764709199</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59.998,07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59.998,07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565.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Kukolj Jozo</w:t>
            </w:r>
          </w:p>
          <w:p w:rsidRDefault="00A31D42" w:rsidP="00A31D42" w:rsidR="00A31D42" w:rsidRPr="00A31D42">
            <w:pPr>
              <w:spacing w:lineRule="auto" w:line="276" w:after="0"/>
              <w:rPr>
                <w:rFonts w:cs="Times New Roman" w:eastAsia="Times New Roman"/>
              </w:rPr>
            </w:pPr>
            <w:r w:rsidRPr="00A31D42">
              <w:rPr>
                <w:rFonts w:cs="Times New Roman" w:eastAsia="Times New Roman"/>
              </w:rPr>
              <w:t>Klis,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89991237897</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37.522,65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37.522,65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566.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Kulić</w:t>
            </w:r>
            <w:proofErr w:type="spellEnd"/>
            <w:r w:rsidRPr="00A31D42">
              <w:rPr>
                <w:rFonts w:cs="Times New Roman" w:eastAsia="Times New Roman"/>
              </w:rPr>
              <w:t xml:space="preserve"> Ante</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05913737630</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70.877,96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70.877,96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567.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Kulić</w:t>
            </w:r>
            <w:proofErr w:type="spellEnd"/>
            <w:r w:rsidRPr="00A31D42">
              <w:rPr>
                <w:rFonts w:cs="Times New Roman" w:eastAsia="Times New Roman"/>
              </w:rPr>
              <w:t xml:space="preserve"> </w:t>
            </w:r>
            <w:proofErr w:type="spellStart"/>
            <w:r w:rsidRPr="00A31D42">
              <w:rPr>
                <w:rFonts w:cs="Times New Roman" w:eastAsia="Times New Roman"/>
              </w:rPr>
              <w:t>Margarita</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32057654631</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5.551,13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5.551,13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568.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Kulić</w:t>
            </w:r>
            <w:proofErr w:type="spellEnd"/>
            <w:r w:rsidRPr="00A31D42">
              <w:rPr>
                <w:rFonts w:cs="Times New Roman" w:eastAsia="Times New Roman"/>
              </w:rPr>
              <w:t xml:space="preserve"> Senka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06915013703</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23.376,24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23.376,24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569.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tabs>
                <w:tab w:pos="868" w:val="center"/>
              </w:tabs>
              <w:spacing w:lineRule="auto" w:line="276" w:after="0"/>
              <w:rPr>
                <w:rFonts w:cs="Times New Roman" w:eastAsia="Times New Roman"/>
              </w:rPr>
            </w:pPr>
            <w:proofErr w:type="spellStart"/>
            <w:r w:rsidRPr="00A31D42">
              <w:rPr>
                <w:rFonts w:cs="Times New Roman" w:eastAsia="Times New Roman"/>
              </w:rPr>
              <w:t>Kundid</w:t>
            </w:r>
            <w:proofErr w:type="spellEnd"/>
            <w:r w:rsidRPr="00A31D42">
              <w:rPr>
                <w:rFonts w:cs="Times New Roman" w:eastAsia="Times New Roman"/>
              </w:rPr>
              <w:t xml:space="preserve"> Hrvoje</w:t>
            </w:r>
          </w:p>
          <w:p w:rsidRDefault="00A31D42" w:rsidP="00A31D42" w:rsidR="00A31D42" w:rsidRPr="00A31D42">
            <w:pPr>
              <w:tabs>
                <w:tab w:pos="868" w:val="center"/>
              </w:tabs>
              <w:spacing w:lineRule="auto" w:line="276" w:after="0"/>
              <w:rPr>
                <w:rFonts w:cs="Times New Roman" w:eastAsia="Times New Roman"/>
              </w:rPr>
            </w:pPr>
            <w:r w:rsidRPr="00A31D42">
              <w:rPr>
                <w:rFonts w:cs="Times New Roman" w:eastAsia="Times New Roman"/>
              </w:rPr>
              <w:t>Split, OIB: 54649829859</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54.173,89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54.173,89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- 47 -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1979"/>
        <w:gridCol w:w="1799"/>
        <w:gridCol w:w="1799"/>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570.</w:t>
            </w:r>
          </w:p>
        </w:tc>
        <w:tc>
          <w:tcPr>
            <w:tcW w:type="dxa" w:w="1953"/>
            <w:tcBorders>
              <w:top w:space="0" w:sz="6" w:color="000000" w:val="single"/>
              <w:left w:space="0" w:sz="6" w:color="000000" w:val="single"/>
              <w:bottom w:space="0" w:sz="6" w:color="000000" w:val="single"/>
              <w:right w:space="0" w:sz="6" w:color="000000" w:val="single"/>
            </w:tcBorders>
          </w:tcPr>
          <w:p w:rsidRDefault="00A31D42" w:rsidP="00A31D42" w:rsidR="00A31D42" w:rsidRPr="00A31D42">
            <w:pPr>
              <w:spacing w:lineRule="auto" w:line="276" w:after="0"/>
              <w:rPr>
                <w:rFonts w:cs="Times New Roman" w:eastAsia="Times New Roman"/>
              </w:rPr>
            </w:pPr>
            <w:r w:rsidRPr="00A31D42">
              <w:rPr>
                <w:rFonts w:cs="Times New Roman" w:eastAsia="Times New Roman"/>
              </w:rPr>
              <w:t>Kunić Vesna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 12290713327</w:t>
            </w:r>
          </w:p>
          <w:p w:rsidRDefault="00A31D42" w:rsidP="00A31D42" w:rsidR="00A31D42" w:rsidRPr="00A31D42">
            <w:pPr>
              <w:spacing w:lineRule="auto" w:line="276" w:after="0"/>
              <w:rPr>
                <w:rFonts w:cs="Times New Roman" w:eastAsia="Times New Roman"/>
              </w:rPr>
            </w:pP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9.155,09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9.155,09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571.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Kusić</w:t>
            </w:r>
            <w:proofErr w:type="spellEnd"/>
            <w:r w:rsidRPr="00A31D42">
              <w:rPr>
                <w:rFonts w:cs="Times New Roman" w:eastAsia="Times New Roman"/>
              </w:rPr>
              <w:t xml:space="preserve"> Silvija</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46096074939</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35.878,43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35.878,43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572.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Kustura Ivica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06881265769</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38.582,89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38.582,89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573.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Kustura Jerko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84336612534</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17.737,59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17.737,59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574.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Kustura </w:t>
            </w:r>
            <w:proofErr w:type="spellStart"/>
            <w:r w:rsidRPr="00A31D42">
              <w:rPr>
                <w:rFonts w:cs="Times New Roman" w:eastAsia="Times New Roman"/>
              </w:rPr>
              <w:t>Stipo</w:t>
            </w:r>
            <w:proofErr w:type="spellEnd"/>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Brnaze</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41512992250</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123.451,83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123.451,83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575.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Kutleša Mate</w:t>
            </w:r>
          </w:p>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Gornji </w:t>
            </w:r>
            <w:proofErr w:type="spellStart"/>
            <w:r w:rsidRPr="00A31D42">
              <w:rPr>
                <w:rFonts w:cs="Times New Roman" w:eastAsia="Times New Roman"/>
              </w:rPr>
              <w:t>Vinjani</w:t>
            </w:r>
            <w:proofErr w:type="spellEnd"/>
            <w:r w:rsidRPr="00A31D42">
              <w:rPr>
                <w:rFonts w:cs="Times New Roman" w:eastAsia="Times New Roman"/>
              </w:rPr>
              <w:t>,</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56055293147</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103.534,39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103.534,39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576.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Kutleša Stipe</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31487758181</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32.912,50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32.912,50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577.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Kuvačić Špiro</w:t>
            </w:r>
          </w:p>
          <w:p w:rsidRDefault="00A31D42" w:rsidP="00A31D42" w:rsidR="00A31D42" w:rsidRPr="00A31D42">
            <w:pPr>
              <w:spacing w:lineRule="auto" w:line="276" w:after="0"/>
              <w:rPr>
                <w:rFonts w:cs="Times New Roman" w:eastAsia="Times New Roman"/>
              </w:rPr>
            </w:pPr>
            <w:r w:rsidRPr="00A31D42">
              <w:rPr>
                <w:rFonts w:cs="Times New Roman" w:eastAsia="Times New Roman"/>
              </w:rPr>
              <w:t>Gata, OIB: 91432117821</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21.778,56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21.778,56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578.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Kuzmanić</w:t>
            </w:r>
            <w:proofErr w:type="spellEnd"/>
            <w:r w:rsidRPr="00A31D42">
              <w:rPr>
                <w:rFonts w:cs="Times New Roman" w:eastAsia="Times New Roman"/>
              </w:rPr>
              <w:t xml:space="preserve"> Martina</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38234828620</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2.887,16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2.887,16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579.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Kuzmanić</w:t>
            </w:r>
            <w:proofErr w:type="spellEnd"/>
            <w:r w:rsidRPr="00A31D42">
              <w:rPr>
                <w:rFonts w:cs="Times New Roman" w:eastAsia="Times New Roman"/>
              </w:rPr>
              <w:t xml:space="preserve"> Vanja</w:t>
            </w:r>
          </w:p>
          <w:p w:rsidRDefault="00A31D42" w:rsidP="00A31D42" w:rsidR="00A31D42" w:rsidRPr="00A31D42">
            <w:pPr>
              <w:spacing w:lineRule="auto" w:line="276" w:after="0"/>
              <w:rPr>
                <w:rFonts w:cs="Times New Roman" w:eastAsia="Times New Roman"/>
              </w:rPr>
            </w:pPr>
            <w:r w:rsidRPr="00A31D42">
              <w:rPr>
                <w:rFonts w:cs="Times New Roman" w:eastAsia="Times New Roman"/>
              </w:rPr>
              <w:t>Omiš, OIB: 64798527622</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26.502,48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26.502,48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580.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Kvesić Gordan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13671919328</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29.737,68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29.737,68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581.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Kvrgić </w:t>
            </w:r>
            <w:proofErr w:type="spellStart"/>
            <w:r w:rsidRPr="00A31D42">
              <w:rPr>
                <w:rFonts w:cs="Times New Roman" w:eastAsia="Times New Roman"/>
              </w:rPr>
              <w:t>Mirsad</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Solin, OIB: 91800337496</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117.293,66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117.293,66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- 48 -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582.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Kvrgić </w:t>
            </w:r>
            <w:proofErr w:type="spellStart"/>
            <w:r w:rsidRPr="00A31D42">
              <w:rPr>
                <w:rFonts w:cs="Times New Roman" w:eastAsia="Times New Roman"/>
              </w:rPr>
              <w:t>Ševko</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Jajce, OIB: 07478909986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107.038,71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107.038,71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583.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Labrović</w:t>
            </w:r>
            <w:proofErr w:type="spellEnd"/>
            <w:r w:rsidRPr="00A31D42">
              <w:rPr>
                <w:rFonts w:cs="Times New Roman" w:eastAsia="Times New Roman"/>
              </w:rPr>
              <w:t xml:space="preserve"> Snježana</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21834777962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117.710,59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117.710,59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584.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Laco</w:t>
            </w:r>
            <w:proofErr w:type="spellEnd"/>
            <w:r w:rsidRPr="00A31D42">
              <w:rPr>
                <w:rFonts w:cs="Times New Roman" w:eastAsia="Times New Roman"/>
              </w:rPr>
              <w:t xml:space="preserve"> Ante</w:t>
            </w:r>
          </w:p>
          <w:p w:rsidRDefault="00A31D42" w:rsidP="00A31D42" w:rsidR="00A31D42" w:rsidRPr="00A31D42">
            <w:pPr>
              <w:spacing w:lineRule="auto" w:line="276" w:after="0"/>
              <w:rPr>
                <w:rFonts w:cs="Times New Roman" w:eastAsia="Times New Roman"/>
              </w:rPr>
            </w:pPr>
            <w:r w:rsidRPr="00A31D42">
              <w:rPr>
                <w:rFonts w:cs="Times New Roman" w:eastAsia="Times New Roman"/>
              </w:rPr>
              <w:t>Otok,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67160521917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84.847,78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84.847,78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585.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Laco</w:t>
            </w:r>
            <w:proofErr w:type="spellEnd"/>
            <w:r w:rsidRPr="00A31D42">
              <w:rPr>
                <w:rFonts w:cs="Times New Roman" w:eastAsia="Times New Roman"/>
              </w:rPr>
              <w:t xml:space="preserve"> Jure</w:t>
            </w:r>
          </w:p>
          <w:p w:rsidRDefault="00A31D42" w:rsidP="00A31D42" w:rsidR="00A31D42" w:rsidRPr="00A31D42">
            <w:pPr>
              <w:spacing w:lineRule="auto" w:line="276" w:after="0"/>
              <w:rPr>
                <w:rFonts w:cs="Times New Roman" w:eastAsia="Times New Roman"/>
              </w:rPr>
            </w:pPr>
            <w:r w:rsidRPr="00A31D42">
              <w:rPr>
                <w:rFonts w:cs="Times New Roman" w:eastAsia="Times New Roman"/>
              </w:rPr>
              <w:t>Otok Sinj,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58453457063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90.446,45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90.446,45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586.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Ladan Dragan</w:t>
            </w:r>
          </w:p>
          <w:p w:rsidRDefault="00A31D42" w:rsidP="00A31D42" w:rsidR="00A31D42" w:rsidRPr="00A31D42">
            <w:pPr>
              <w:spacing w:lineRule="auto" w:line="276" w:after="0"/>
              <w:rPr>
                <w:rFonts w:cs="Times New Roman" w:eastAsia="Times New Roman"/>
              </w:rPr>
            </w:pPr>
            <w:r w:rsidRPr="00A31D42">
              <w:rPr>
                <w:rFonts w:cs="Times New Roman" w:eastAsia="Times New Roman"/>
              </w:rPr>
              <w:t>Jajce,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96128936658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61.522,85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61.522,85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587.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Ladan Zvonko</w:t>
            </w:r>
          </w:p>
          <w:p w:rsidRDefault="00A31D42" w:rsidP="00A31D42" w:rsidR="00A31D42" w:rsidRPr="00A31D42">
            <w:pPr>
              <w:spacing w:lineRule="auto" w:line="276" w:after="0"/>
              <w:rPr>
                <w:rFonts w:cs="Times New Roman" w:eastAsia="Times New Roman"/>
              </w:rPr>
            </w:pPr>
            <w:r w:rsidRPr="00A31D42">
              <w:rPr>
                <w:rFonts w:cs="Times New Roman" w:eastAsia="Times New Roman"/>
              </w:rPr>
              <w:t>Jajce,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37723374529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50.765,84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50.765,84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588.</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Lagator</w:t>
            </w:r>
            <w:proofErr w:type="spellEnd"/>
            <w:r w:rsidRPr="00A31D42">
              <w:rPr>
                <w:rFonts w:cs="Times New Roman" w:eastAsia="Times New Roman"/>
              </w:rPr>
              <w:t xml:space="preserve"> Ivan</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29577607661</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128.413,04</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128.413,04</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589.</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Lagator</w:t>
            </w:r>
            <w:proofErr w:type="spellEnd"/>
            <w:r w:rsidRPr="00A31D42">
              <w:rPr>
                <w:rFonts w:cs="Times New Roman" w:eastAsia="Times New Roman"/>
              </w:rPr>
              <w:t xml:space="preserve"> Marko</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12958543487</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63.190,26</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63.190,26</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590.</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Lapić</w:t>
            </w:r>
            <w:proofErr w:type="spellEnd"/>
            <w:r w:rsidRPr="00A31D42">
              <w:rPr>
                <w:rFonts w:cs="Times New Roman" w:eastAsia="Times New Roman"/>
              </w:rPr>
              <w:t xml:space="preserve"> Mili</w:t>
            </w:r>
          </w:p>
          <w:p w:rsidRDefault="00A31D42" w:rsidP="00A31D42" w:rsidR="00A31D42" w:rsidRPr="00A31D42">
            <w:pPr>
              <w:spacing w:lineRule="auto" w:line="276" w:after="0"/>
              <w:rPr>
                <w:rFonts w:cs="Times New Roman" w:eastAsia="Times New Roman"/>
              </w:rPr>
            </w:pPr>
            <w:r w:rsidRPr="00A31D42">
              <w:rPr>
                <w:rFonts w:cs="Times New Roman" w:eastAsia="Times New Roman"/>
              </w:rPr>
              <w:t>Zagreb,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34110256274</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171.420,91</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171.420,91</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591.</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Latin Marijan</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Vrbanska</w:t>
            </w:r>
            <w:proofErr w:type="spellEnd"/>
            <w:r w:rsidRPr="00A31D42">
              <w:rPr>
                <w:rFonts w:cs="Times New Roman" w:eastAsia="Times New Roman"/>
              </w:rPr>
              <w:t xml:space="preserve"> Draga,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70250974546</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88.276,27</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88.276,27</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592.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Latinčić</w:t>
            </w:r>
            <w:proofErr w:type="spellEnd"/>
            <w:r w:rsidRPr="00A31D42">
              <w:rPr>
                <w:rFonts w:cs="Times New Roman" w:eastAsia="Times New Roman"/>
              </w:rPr>
              <w:t xml:space="preserve"> Ratko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76851649082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37.767,42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37.767,42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593.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Lebo</w:t>
            </w:r>
            <w:proofErr w:type="spellEnd"/>
            <w:r w:rsidRPr="00A31D42">
              <w:rPr>
                <w:rFonts w:cs="Times New Roman" w:eastAsia="Times New Roman"/>
              </w:rPr>
              <w:t xml:space="preserve"> Jure</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Radišići</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82792871369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82.167,53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82.167,53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- 49 -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594.</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Lejo</w:t>
            </w:r>
            <w:proofErr w:type="spellEnd"/>
            <w:r w:rsidRPr="00A31D42">
              <w:rPr>
                <w:rFonts w:cs="Times New Roman" w:eastAsia="Times New Roman"/>
              </w:rPr>
              <w:t xml:space="preserve"> Ante</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63790075999</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53.145,56</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53.145,56</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595.</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Leovac</w:t>
            </w:r>
            <w:proofErr w:type="spellEnd"/>
            <w:r w:rsidRPr="00A31D42">
              <w:rPr>
                <w:rFonts w:cs="Times New Roman" w:eastAsia="Times New Roman"/>
              </w:rPr>
              <w:t xml:space="preserve"> </w:t>
            </w:r>
            <w:proofErr w:type="spellStart"/>
            <w:r w:rsidRPr="00A31D42">
              <w:rPr>
                <w:rFonts w:cs="Times New Roman" w:eastAsia="Times New Roman"/>
              </w:rPr>
              <w:t>Stipo</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Samobor,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45652037369</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88.843,42</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88.843,42</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596.</w:t>
            </w:r>
          </w:p>
        </w:tc>
        <w:tc>
          <w:tcPr>
            <w:tcW w:type="dxa" w:w="1985"/>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rPr>
                <w:rFonts w:cs="Times New Roman" w:eastAsia="Times New Roman"/>
                <w:color w:val="000000"/>
              </w:rPr>
            </w:pPr>
            <w:proofErr w:type="spellStart"/>
            <w:r w:rsidRPr="00A31D42">
              <w:rPr>
                <w:rFonts w:cs="Times New Roman" w:eastAsia="Times New Roman"/>
                <w:color w:val="000000"/>
              </w:rPr>
              <w:t>Librenjak</w:t>
            </w:r>
            <w:proofErr w:type="spellEnd"/>
            <w:r w:rsidRPr="00A31D42">
              <w:rPr>
                <w:rFonts w:cs="Times New Roman" w:eastAsia="Times New Roman"/>
                <w:color w:val="000000"/>
              </w:rPr>
              <w:t xml:space="preserve"> Branimir</w:t>
            </w:r>
          </w:p>
          <w:p w:rsidRDefault="00A31D42" w:rsidP="00A31D42" w:rsidR="00A31D42" w:rsidRPr="00A31D42">
            <w:pPr>
              <w:spacing w:lineRule="auto" w:line="276" w:after="0"/>
              <w:rPr>
                <w:rFonts w:cs="Times New Roman" w:eastAsia="Times New Roman"/>
                <w:color w:val="000000"/>
              </w:rPr>
            </w:pPr>
            <w:r w:rsidRPr="00A31D42">
              <w:rPr>
                <w:rFonts w:cs="Times New Roman" w:eastAsia="Times New Roman"/>
                <w:color w:val="000000"/>
              </w:rPr>
              <w:t>Split, OIB:</w:t>
            </w:r>
          </w:p>
          <w:p w:rsidRDefault="00A31D42" w:rsidP="00A31D42" w:rsidR="00A31D42" w:rsidRPr="00A31D42">
            <w:pPr>
              <w:spacing w:lineRule="auto" w:line="276" w:after="0"/>
              <w:rPr>
                <w:rFonts w:cs="Times New Roman" w:eastAsia="Times New Roman"/>
                <w:color w:val="000000"/>
              </w:rPr>
            </w:pPr>
            <w:r w:rsidRPr="00A31D42">
              <w:rPr>
                <w:rFonts w:cs="Times New Roman" w:eastAsia="Times New Roman"/>
                <w:color w:val="000000"/>
              </w:rPr>
              <w:t>08492905217</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color w:val="000000"/>
              </w:rPr>
            </w:pPr>
            <w:r w:rsidRPr="00A31D42">
              <w:rPr>
                <w:rFonts w:cs="Times New Roman" w:eastAsia="Times New Roman"/>
                <w:color w:val="000000"/>
              </w:rPr>
              <w:t>47.306,88</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color w:val="000000"/>
              </w:rPr>
            </w:pPr>
            <w:r w:rsidRPr="00A31D42">
              <w:rPr>
                <w:rFonts w:cs="Times New Roman" w:eastAsia="Times New Roman"/>
                <w:color w:val="000000"/>
              </w:rPr>
              <w:t>47.306,88</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color w:val="000000"/>
              </w:rPr>
            </w:pPr>
            <w:r w:rsidRPr="00A31D42">
              <w:rPr>
                <w:rFonts w:cs="Times New Roman" w:eastAsia="Times New Roman"/>
                <w:color w:val="000000"/>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597.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Lipošćak</w:t>
            </w:r>
            <w:proofErr w:type="spellEnd"/>
            <w:r w:rsidRPr="00A31D42">
              <w:rPr>
                <w:rFonts w:cs="Times New Roman" w:eastAsia="Times New Roman"/>
              </w:rPr>
              <w:t xml:space="preserve"> Alen</w:t>
            </w:r>
          </w:p>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Ogulin, OIB: </w:t>
            </w:r>
          </w:p>
          <w:p w:rsidRDefault="00A31D42" w:rsidP="00A31D42" w:rsidR="00A31D42" w:rsidRPr="00A31D42">
            <w:pPr>
              <w:spacing w:lineRule="auto" w:line="276" w:after="0"/>
              <w:rPr>
                <w:rFonts w:cs="Times New Roman" w:eastAsia="Times New Roman"/>
              </w:rPr>
            </w:pPr>
            <w:r w:rsidRPr="00A31D42">
              <w:rPr>
                <w:rFonts w:cs="Times New Roman" w:eastAsia="Times New Roman"/>
              </w:rPr>
              <w:t>72196819723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77.183,93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77.183,93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598.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Lipotić</w:t>
            </w:r>
            <w:proofErr w:type="spellEnd"/>
            <w:r w:rsidRPr="00A31D42">
              <w:rPr>
                <w:rFonts w:cs="Times New Roman" w:eastAsia="Times New Roman"/>
              </w:rPr>
              <w:t xml:space="preserve"> Mario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Trilj</w:t>
            </w:r>
            <w:proofErr w:type="spellEnd"/>
            <w:r w:rsidRPr="00A31D42">
              <w:rPr>
                <w:rFonts w:cs="Times New Roman" w:eastAsia="Times New Roman"/>
              </w:rPr>
              <w:t>, OIB: 31559092722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72.602,60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72.602,60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599.</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Lisičar Željko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28000793673</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12.236,97</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12.236,97</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600.</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Lisičić Tomislav</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23864283068</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60.893,36</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60.893,36</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601.</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Livaja</w:t>
            </w:r>
            <w:proofErr w:type="spellEnd"/>
            <w:r w:rsidRPr="00A31D42">
              <w:rPr>
                <w:rFonts w:cs="Times New Roman" w:eastAsia="Times New Roman"/>
              </w:rPr>
              <w:t xml:space="preserve"> Kamilo</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29789361374</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350.602,66</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350.602,66</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602.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Livaja</w:t>
            </w:r>
            <w:proofErr w:type="spellEnd"/>
            <w:r w:rsidRPr="00A31D42">
              <w:rPr>
                <w:rFonts w:cs="Times New Roman" w:eastAsia="Times New Roman"/>
              </w:rPr>
              <w:t xml:space="preserve"> Slavko</w:t>
            </w:r>
          </w:p>
          <w:p w:rsidRDefault="00A31D42" w:rsidP="00A31D42" w:rsidR="00A31D42" w:rsidRPr="00A31D42">
            <w:pPr>
              <w:spacing w:lineRule="auto" w:line="276" w:after="0"/>
              <w:rPr>
                <w:rFonts w:cs="Times New Roman" w:eastAsia="Times New Roman"/>
              </w:rPr>
            </w:pPr>
            <w:r w:rsidRPr="00A31D42">
              <w:rPr>
                <w:rFonts w:cs="Times New Roman" w:eastAsia="Times New Roman"/>
              </w:rPr>
              <w:t>Solin, OIB: 19956803436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52.560,05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52.560,05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603.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Livajić</w:t>
            </w:r>
            <w:proofErr w:type="spellEnd"/>
            <w:r w:rsidRPr="00A31D42">
              <w:rPr>
                <w:rFonts w:cs="Times New Roman" w:eastAsia="Times New Roman"/>
              </w:rPr>
              <w:t xml:space="preserve"> Ivica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27196336658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13.754,13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13.754,13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604.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Lončar Drago</w:t>
            </w:r>
          </w:p>
          <w:p w:rsidRDefault="00A31D42" w:rsidP="00A31D42" w:rsidR="00A31D42" w:rsidRPr="00A31D42">
            <w:pPr>
              <w:spacing w:lineRule="auto" w:line="276" w:after="0"/>
              <w:rPr>
                <w:rFonts w:cs="Times New Roman" w:eastAsia="Times New Roman"/>
              </w:rPr>
            </w:pPr>
            <w:r w:rsidRPr="00A31D42">
              <w:rPr>
                <w:rFonts w:cs="Times New Roman" w:eastAsia="Times New Roman"/>
              </w:rPr>
              <w:t>Bakar,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27086185432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30.248,53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30.248,53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605.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Lončar Jerko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Orlovac</w:t>
            </w:r>
            <w:proofErr w:type="spellEnd"/>
            <w:r w:rsidRPr="00A31D42">
              <w:rPr>
                <w:rFonts w:cs="Times New Roman" w:eastAsia="Times New Roman"/>
              </w:rPr>
              <w:t>, OIB: 72550980988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48.116,76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48.116,76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606.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Lončar Marko</w:t>
            </w:r>
          </w:p>
          <w:p w:rsidRDefault="00A31D42" w:rsidP="00A31D42" w:rsidR="00A31D42" w:rsidRPr="00A31D42">
            <w:pPr>
              <w:spacing w:lineRule="auto" w:line="276" w:after="0"/>
              <w:rPr>
                <w:rFonts w:cs="Times New Roman" w:eastAsia="Times New Roman"/>
              </w:rPr>
            </w:pPr>
            <w:r w:rsidRPr="00A31D42">
              <w:rPr>
                <w:rFonts w:cs="Times New Roman" w:eastAsia="Times New Roman"/>
              </w:rPr>
              <w:t>Gračac (Prozor)</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 22873037506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101.270,11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101.270,11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- 50 -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1979"/>
        <w:gridCol w:w="1799"/>
        <w:gridCol w:w="1799"/>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607.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Lončar Milenko</w:t>
            </w:r>
          </w:p>
          <w:p w:rsidRDefault="00A31D42" w:rsidP="00A31D42" w:rsidR="00A31D42" w:rsidRPr="00A31D42">
            <w:pPr>
              <w:spacing w:lineRule="auto" w:line="276" w:after="0"/>
              <w:rPr>
                <w:rFonts w:cs="Times New Roman" w:eastAsia="Times New Roman"/>
              </w:rPr>
            </w:pPr>
            <w:r w:rsidRPr="00A31D42">
              <w:rPr>
                <w:rFonts w:cs="Times New Roman" w:eastAsia="Times New Roman"/>
              </w:rPr>
              <w:t>Rama, OIB: 57190437303</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58.025,87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58.025,87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608.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Lončar Mladen</w:t>
            </w:r>
          </w:p>
          <w:p w:rsidRDefault="00A31D42" w:rsidP="00A31D42" w:rsidR="00A31D42" w:rsidRPr="00A31D42">
            <w:pPr>
              <w:spacing w:lineRule="auto" w:line="276" w:after="0"/>
              <w:rPr>
                <w:rFonts w:cs="Times New Roman" w:eastAsia="Times New Roman"/>
              </w:rPr>
            </w:pPr>
            <w:r w:rsidRPr="00A31D42">
              <w:rPr>
                <w:rFonts w:cs="Times New Roman" w:eastAsia="Times New Roman"/>
              </w:rPr>
              <w:t>Zagreb, OIB: 74902092130</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58.820,09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58.820,09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609.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Lončar </w:t>
            </w:r>
            <w:proofErr w:type="spellStart"/>
            <w:r w:rsidRPr="00A31D42">
              <w:rPr>
                <w:rFonts w:cs="Times New Roman" w:eastAsia="Times New Roman"/>
              </w:rPr>
              <w:t>Stipo</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Omiš,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57262656582</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43.317,50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43.317,50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610.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Lončarević Jozo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54411357823</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28.308,78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28.308,78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611.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Lovrić Marijan</w:t>
            </w:r>
          </w:p>
          <w:p w:rsidRDefault="00A31D42" w:rsidP="00A31D42" w:rsidR="00A31D42" w:rsidRPr="00A31D42">
            <w:pPr>
              <w:spacing w:lineRule="auto" w:line="276" w:after="0"/>
              <w:rPr>
                <w:rFonts w:cs="Times New Roman" w:eastAsia="Times New Roman"/>
              </w:rPr>
            </w:pPr>
            <w:r w:rsidRPr="00A31D42">
              <w:rPr>
                <w:rFonts w:cs="Times New Roman" w:eastAsia="Times New Roman"/>
              </w:rPr>
              <w:t>Gračac,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60630493937</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83.910,18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83.910,18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612.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Lovrić Mario</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10828921489</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58.100,15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58.100,15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613.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Lovrić Slaven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30441963234</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48.728,86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48.728,86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614.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Lovrić Zlatko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22471661193</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99.518,97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99.518,97</w:t>
            </w:r>
          </w:p>
        </w:tc>
        <w:tc>
          <w:tcPr>
            <w:tcW w:type="dxa" w:w="1800"/>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615.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Lozić Ante</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83684288778</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25.781,56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25.781,56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616.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Lucić Ivo</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72028913116</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62.097,96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62.097,96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617.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Lucić Mijo</w:t>
            </w:r>
          </w:p>
          <w:p w:rsidRDefault="00A31D42" w:rsidP="00A31D42" w:rsidR="00A31D42" w:rsidRPr="00A31D42">
            <w:pPr>
              <w:spacing w:lineRule="auto" w:line="276" w:after="0"/>
              <w:rPr>
                <w:rFonts w:cs="Times New Roman" w:eastAsia="Times New Roman"/>
              </w:rPr>
            </w:pPr>
            <w:r w:rsidRPr="00A31D42">
              <w:rPr>
                <w:rFonts w:cs="Times New Roman" w:eastAsia="Times New Roman"/>
              </w:rPr>
              <w:t>Glina,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19591913027</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32.915,61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32.915,61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618.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Lučić Stipica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70244172529</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45.502,14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45.502,14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619.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Lukenda</w:t>
            </w:r>
            <w:proofErr w:type="spellEnd"/>
            <w:r w:rsidRPr="00A31D42">
              <w:rPr>
                <w:rFonts w:cs="Times New Roman" w:eastAsia="Times New Roman"/>
              </w:rPr>
              <w:t xml:space="preserve"> Franjo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r w:rsidRPr="00A31D42">
              <w:rPr>
                <w:rFonts w:cs="Times New Roman" w:eastAsia="Times New Roman"/>
              </w:rPr>
              <w:br/>
              <w:t>00177478189</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17.737,59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17.737,59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- 51 -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620.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Lukenda</w:t>
            </w:r>
            <w:proofErr w:type="spellEnd"/>
            <w:r w:rsidRPr="00A31D42">
              <w:rPr>
                <w:rFonts w:cs="Times New Roman" w:eastAsia="Times New Roman"/>
              </w:rPr>
              <w:t xml:space="preserve"> Luka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33835083421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13.578,31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13.578,31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621.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Lukenda</w:t>
            </w:r>
            <w:proofErr w:type="spellEnd"/>
            <w:r w:rsidRPr="00A31D42">
              <w:rPr>
                <w:rFonts w:cs="Times New Roman" w:eastAsia="Times New Roman"/>
              </w:rPr>
              <w:t xml:space="preserve"> Marijan</w:t>
            </w:r>
          </w:p>
          <w:p w:rsidRDefault="00A31D42" w:rsidP="00A31D42" w:rsidR="00A31D42" w:rsidRPr="00A31D42">
            <w:pPr>
              <w:spacing w:lineRule="auto" w:line="276" w:after="0"/>
              <w:rPr>
                <w:rFonts w:cs="Times New Roman" w:eastAsia="Times New Roman"/>
              </w:rPr>
            </w:pPr>
            <w:r w:rsidRPr="00A31D42">
              <w:rPr>
                <w:rFonts w:cs="Times New Roman" w:eastAsia="Times New Roman"/>
              </w:rPr>
              <w:t>Stolac,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64943766791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56.314,12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56.314,12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622.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Lukenda</w:t>
            </w:r>
            <w:proofErr w:type="spellEnd"/>
            <w:r w:rsidRPr="00A31D42">
              <w:rPr>
                <w:rFonts w:cs="Times New Roman" w:eastAsia="Times New Roman"/>
              </w:rPr>
              <w:t xml:space="preserve"> Miško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39552625413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35.697,34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35.697,34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623.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Luketin Ana</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K.Sućurac</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82108124077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56.745,21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56.745,21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624.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Ljoljić</w:t>
            </w:r>
            <w:proofErr w:type="spellEnd"/>
            <w:r w:rsidRPr="00A31D42">
              <w:rPr>
                <w:rFonts w:cs="Times New Roman" w:eastAsia="Times New Roman"/>
              </w:rPr>
              <w:t xml:space="preserve"> </w:t>
            </w:r>
            <w:proofErr w:type="spellStart"/>
            <w:r w:rsidRPr="00A31D42">
              <w:rPr>
                <w:rFonts w:cs="Times New Roman" w:eastAsia="Times New Roman"/>
              </w:rPr>
              <w:t>Blaško</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57423382926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70.096,21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70.096,21</w:t>
            </w:r>
          </w:p>
        </w:tc>
        <w:tc>
          <w:tcPr>
            <w:tcW w:type="dxa" w:w="1800"/>
            <w:gridSpan w:val="2"/>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625.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Ljubičić Ivan</w:t>
            </w:r>
          </w:p>
          <w:p w:rsidRDefault="00A31D42" w:rsidP="00A31D42" w:rsidR="00A31D42" w:rsidRPr="00A31D42">
            <w:pPr>
              <w:spacing w:lineRule="auto" w:line="276" w:after="0"/>
              <w:rPr>
                <w:rFonts w:cs="Times New Roman" w:eastAsia="Times New Roman"/>
              </w:rPr>
            </w:pPr>
            <w:r w:rsidRPr="00A31D42">
              <w:rPr>
                <w:rFonts w:cs="Times New Roman" w:eastAsia="Times New Roman"/>
              </w:rPr>
              <w:t>Nova Gradiška,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87492158945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69.348,73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69.348,73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626.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Ljubičić Petar</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25215034951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32.560,49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32.560,49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627.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Ljubić Mate</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05850354913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61.038,10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61.038,10</w:t>
            </w:r>
          </w:p>
        </w:tc>
        <w:tc>
          <w:tcPr>
            <w:tcW w:type="dxa" w:w="1800"/>
            <w:gridSpan w:val="2"/>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628.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Ljubić Toni</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51764491271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57.105,76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57.105,76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629.</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Ljušanin</w:t>
            </w:r>
            <w:proofErr w:type="spellEnd"/>
            <w:r w:rsidRPr="00A31D42">
              <w:rPr>
                <w:rFonts w:cs="Times New Roman" w:eastAsia="Times New Roman"/>
              </w:rPr>
              <w:t xml:space="preserve"> </w:t>
            </w:r>
            <w:proofErr w:type="spellStart"/>
            <w:r w:rsidRPr="00A31D42">
              <w:rPr>
                <w:rFonts w:cs="Times New Roman" w:eastAsia="Times New Roman"/>
              </w:rPr>
              <w:t>Stipo</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Ivanić Grad,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89486684739</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32.998,21</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32.998,21</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630.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Macan Branimir</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49074230571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88.573,61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88.573,61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631.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Macan Ivan</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 17986193155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51.821,86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51.821,86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632.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Madir Marija</w:t>
            </w:r>
          </w:p>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Donji Muć,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65129950546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55.458,00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55.458,00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- 52 -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633.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Mađor</w:t>
            </w:r>
            <w:proofErr w:type="spellEnd"/>
            <w:r w:rsidRPr="00A31D42">
              <w:rPr>
                <w:rFonts w:cs="Times New Roman" w:eastAsia="Times New Roman"/>
              </w:rPr>
              <w:t xml:space="preserve"> Ilija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22092254160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30.250,15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30.250,15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634.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Magaš</w:t>
            </w:r>
            <w:proofErr w:type="spellEnd"/>
            <w:r w:rsidRPr="00A31D42">
              <w:rPr>
                <w:rFonts w:cs="Times New Roman" w:eastAsia="Times New Roman"/>
              </w:rPr>
              <w:t xml:space="preserve"> Marija</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Vinjerac</w:t>
            </w:r>
            <w:proofErr w:type="spellEnd"/>
            <w:r w:rsidRPr="00A31D42">
              <w:rPr>
                <w:rFonts w:cs="Times New Roman" w:eastAsia="Times New Roman"/>
              </w:rPr>
              <w:t>, OIB: 35965216178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45.314,24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45.314,24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635.</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Maglica Ivica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59624061596</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54.044,14</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54.044,14</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636.</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Majdak Marin</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Berek</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19449841520</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38.245,23</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38.245,23</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637.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Majić Iva</w:t>
            </w:r>
          </w:p>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Split, OIB: </w:t>
            </w:r>
          </w:p>
          <w:p w:rsidRDefault="00A31D42" w:rsidP="00A31D42" w:rsidR="00A31D42" w:rsidRPr="00A31D42">
            <w:pPr>
              <w:spacing w:lineRule="auto" w:line="276" w:after="0"/>
              <w:rPr>
                <w:rFonts w:cs="Times New Roman" w:eastAsia="Times New Roman"/>
              </w:rPr>
            </w:pPr>
            <w:r w:rsidRPr="00A31D42">
              <w:rPr>
                <w:rFonts w:cs="Times New Roman" w:eastAsia="Times New Roman"/>
              </w:rPr>
              <w:t>80065727227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46.931,97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46.931,97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638.</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Majić Ivo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76256325355</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5.551,13</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5.551,13</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639.</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Majić Marko</w:t>
            </w:r>
          </w:p>
          <w:p w:rsidRDefault="00A31D42" w:rsidP="00A31D42" w:rsidR="00A31D42" w:rsidRPr="00A31D42">
            <w:pPr>
              <w:spacing w:lineRule="auto" w:line="276" w:after="0"/>
              <w:rPr>
                <w:rFonts w:cs="Times New Roman" w:eastAsia="Times New Roman"/>
              </w:rPr>
            </w:pPr>
            <w:r w:rsidRPr="00A31D42">
              <w:rPr>
                <w:rFonts w:cs="Times New Roman" w:eastAsia="Times New Roman"/>
              </w:rPr>
              <w:t>Knin,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23032587773</w:t>
            </w:r>
          </w:p>
        </w:tc>
        <w:tc>
          <w:tcPr>
            <w:tcW w:type="dxa" w:w="1984"/>
            <w:gridSpan w:val="2"/>
            <w:tcBorders>
              <w:top w:space="0" w:sz="6" w:color="000000" w:val="single"/>
              <w:left w:space="0" w:sz="6" w:color="000000" w:val="single"/>
              <w:bottom w:space="0" w:sz="6" w:color="000000" w:val="single"/>
              <w:right w:space="0" w:sz="6" w:color="000000" w:val="single"/>
            </w:tcBorders>
            <w:vAlign w:val="bottom"/>
          </w:tcPr>
          <w:p w:rsidRDefault="00A31D42" w:rsidP="00A31D42" w:rsidR="00A31D42" w:rsidRPr="00A31D42">
            <w:pPr>
              <w:spacing w:lineRule="auto" w:line="276" w:after="0"/>
              <w:jc w:val="center"/>
              <w:rPr>
                <w:rFonts w:cs="Times New Roman" w:eastAsia="Times New Roman"/>
                <w:color w:val="000000"/>
              </w:rPr>
            </w:pPr>
          </w:p>
          <w:p w:rsidRDefault="00A31D42" w:rsidP="00A31D42" w:rsidR="00A31D42" w:rsidRPr="00A31D42">
            <w:pPr>
              <w:spacing w:lineRule="auto" w:line="276" w:after="0"/>
              <w:jc w:val="center"/>
              <w:rPr>
                <w:rFonts w:cs="Times New Roman" w:eastAsia="Times New Roman"/>
                <w:color w:val="000000"/>
              </w:rPr>
            </w:pPr>
            <w:r w:rsidRPr="00A31D42">
              <w:rPr>
                <w:rFonts w:cs="Times New Roman" w:eastAsia="Times New Roman"/>
                <w:color w:val="000000"/>
              </w:rPr>
              <w:t>6.626,01</w:t>
            </w:r>
          </w:p>
          <w:p w:rsidRDefault="00A31D42" w:rsidP="00A31D42" w:rsidR="00A31D42" w:rsidRPr="00A31D42">
            <w:pPr>
              <w:spacing w:lineRule="auto" w:line="276" w:after="0"/>
              <w:jc w:val="center"/>
              <w:rPr>
                <w:rFonts w:cs="Times New Roman" w:eastAsia="Times New Roman"/>
                <w:color w:val="000000"/>
              </w:rPr>
            </w:pP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color w:val="000000"/>
              </w:rPr>
              <w:t>6.626,01</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640.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Majnarić Zvonimir</w:t>
            </w:r>
          </w:p>
          <w:p w:rsidRDefault="00A31D42" w:rsidP="00A31D42" w:rsidR="00A31D42" w:rsidRPr="00A31D42">
            <w:pPr>
              <w:spacing w:lineRule="auto" w:line="276" w:after="0"/>
              <w:rPr>
                <w:rFonts w:cs="Times New Roman" w:eastAsia="Times New Roman"/>
              </w:rPr>
            </w:pPr>
            <w:r w:rsidRPr="00A31D42">
              <w:rPr>
                <w:rFonts w:cs="Times New Roman" w:eastAsia="Times New Roman"/>
              </w:rPr>
              <w:t>Delnice,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55539624231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60.923,98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60.923,98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641.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Majstorović </w:t>
            </w:r>
            <w:proofErr w:type="spellStart"/>
            <w:r w:rsidRPr="00A31D42">
              <w:rPr>
                <w:rFonts w:cs="Times New Roman" w:eastAsia="Times New Roman"/>
              </w:rPr>
              <w:t>Miron</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47961062710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78.366,80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78.366,80</w:t>
            </w:r>
          </w:p>
        </w:tc>
        <w:tc>
          <w:tcPr>
            <w:tcW w:type="dxa" w:w="1800"/>
            <w:gridSpan w:val="2"/>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642.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Majstorović Stipe</w:t>
            </w:r>
          </w:p>
          <w:p w:rsidRDefault="00A31D42" w:rsidP="00A31D42" w:rsidR="00A31D42" w:rsidRPr="00A31D42">
            <w:pPr>
              <w:spacing w:lineRule="auto" w:line="276" w:after="0"/>
              <w:rPr>
                <w:rFonts w:cs="Times New Roman" w:eastAsia="Times New Roman"/>
              </w:rPr>
            </w:pPr>
            <w:r w:rsidRPr="00A31D42">
              <w:rPr>
                <w:rFonts w:cs="Times New Roman" w:eastAsia="Times New Roman"/>
              </w:rPr>
              <w:t>Klis, OIB. 14046741392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8.461,34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8.461,34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643.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Makić</w:t>
            </w:r>
            <w:proofErr w:type="spellEnd"/>
            <w:r w:rsidRPr="00A31D42">
              <w:rPr>
                <w:rFonts w:cs="Times New Roman" w:eastAsia="Times New Roman"/>
              </w:rPr>
              <w:t xml:space="preserve"> Zoran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71484845181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3.947,65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3.947,65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644.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Malenica Ivan</w:t>
            </w:r>
          </w:p>
          <w:p w:rsidRDefault="00A31D42" w:rsidP="00A31D42" w:rsidR="00A31D42" w:rsidRPr="00A31D42">
            <w:pPr>
              <w:spacing w:lineRule="auto" w:line="276" w:after="0"/>
              <w:rPr>
                <w:rFonts w:cs="Times New Roman" w:eastAsia="Times New Roman"/>
              </w:rPr>
            </w:pPr>
            <w:r w:rsidRPr="00A31D42">
              <w:rPr>
                <w:rFonts w:cs="Times New Roman" w:eastAsia="Times New Roman"/>
              </w:rPr>
              <w:t>Varaždinske Toplice,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23528746682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125.625,23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125.625,23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- 53 -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645.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Maleš Ante</w:t>
            </w:r>
          </w:p>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Obrovac Sinjski, </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33910740490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120.749,11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120.749,11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646.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Maleš Ante</w:t>
            </w:r>
          </w:p>
          <w:p w:rsidRDefault="00A31D42" w:rsidP="00A31D42" w:rsidR="00A31D42" w:rsidRPr="00A31D42">
            <w:pPr>
              <w:spacing w:lineRule="auto" w:line="276" w:after="0"/>
              <w:rPr>
                <w:rFonts w:cs="Times New Roman" w:eastAsia="Times New Roman"/>
              </w:rPr>
            </w:pPr>
            <w:r w:rsidRPr="00A31D42">
              <w:rPr>
                <w:rFonts w:cs="Times New Roman" w:eastAsia="Times New Roman"/>
              </w:rPr>
              <w:t>Klis, OIB:</w:t>
            </w:r>
            <w:r w:rsidRPr="00A31D42">
              <w:rPr>
                <w:rFonts w:cs="Times New Roman" w:eastAsia="Times New Roman"/>
              </w:rPr>
              <w:br/>
              <w:t>06582937137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54.822,27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54.822,27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647.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Maleš Ivan</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Lećevica</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68460650255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57.710,55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57.710,55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648.</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Maleš Zvonimir</w:t>
            </w:r>
          </w:p>
          <w:p w:rsidRDefault="00A31D42" w:rsidP="00A31D42" w:rsidR="00A31D42" w:rsidRPr="00A31D42">
            <w:pPr>
              <w:spacing w:lineRule="auto" w:line="276" w:after="0"/>
              <w:rPr>
                <w:rFonts w:cs="Times New Roman" w:eastAsia="Times New Roman"/>
              </w:rPr>
            </w:pPr>
            <w:r w:rsidRPr="00A31D42">
              <w:rPr>
                <w:rFonts w:cs="Times New Roman" w:eastAsia="Times New Roman"/>
              </w:rPr>
              <w:t>Trogir,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03941042052</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19.311,70</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19.311,70</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649.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Maloča</w:t>
            </w:r>
            <w:proofErr w:type="spellEnd"/>
            <w:r w:rsidRPr="00A31D42">
              <w:rPr>
                <w:rFonts w:cs="Times New Roman" w:eastAsia="Times New Roman"/>
              </w:rPr>
              <w:t xml:space="preserve"> Mijo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63191422012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17.558,88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17.558,88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650.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Mandarić</w:t>
            </w:r>
            <w:proofErr w:type="spellEnd"/>
            <w:r w:rsidRPr="00A31D42">
              <w:rPr>
                <w:rFonts w:cs="Times New Roman" w:eastAsia="Times New Roman"/>
              </w:rPr>
              <w:t xml:space="preserve"> Ivan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91646311560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71.027,86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71.027,86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651.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Mandić Ilija</w:t>
            </w:r>
          </w:p>
          <w:p w:rsidRDefault="00A31D42" w:rsidP="00A31D42" w:rsidR="00A31D42" w:rsidRPr="00A31D42">
            <w:pPr>
              <w:spacing w:lineRule="auto" w:line="276" w:after="0"/>
              <w:rPr>
                <w:rFonts w:cs="Times New Roman" w:eastAsia="Times New Roman"/>
              </w:rPr>
            </w:pPr>
            <w:r w:rsidRPr="00A31D42">
              <w:rPr>
                <w:rFonts w:cs="Times New Roman" w:eastAsia="Times New Roman"/>
              </w:rPr>
              <w:t>Gračac,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96578602001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12.172,72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12.172,72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652.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Mandić Ivica</w:t>
            </w:r>
          </w:p>
          <w:p w:rsidRDefault="00A31D42" w:rsidP="00A31D42" w:rsidR="00A31D42" w:rsidRPr="00A31D42">
            <w:pPr>
              <w:spacing w:lineRule="auto" w:line="276" w:after="0"/>
              <w:rPr>
                <w:rFonts w:cs="Times New Roman" w:eastAsia="Times New Roman"/>
              </w:rPr>
            </w:pPr>
            <w:r w:rsidRPr="00A31D42">
              <w:rPr>
                <w:rFonts w:cs="Times New Roman" w:eastAsia="Times New Roman"/>
              </w:rPr>
              <w:t>Golubić,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26898438121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79.790,27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79.790,27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653.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Mandić Leopold</w:t>
            </w:r>
          </w:p>
          <w:p w:rsidRDefault="00A31D42" w:rsidP="00A31D42" w:rsidR="00A31D42" w:rsidRPr="00A31D42">
            <w:pPr>
              <w:spacing w:lineRule="auto" w:line="276" w:after="0"/>
              <w:rPr>
                <w:rFonts w:cs="Times New Roman" w:eastAsia="Times New Roman"/>
              </w:rPr>
            </w:pPr>
            <w:r w:rsidRPr="00A31D42">
              <w:rPr>
                <w:rFonts w:cs="Times New Roman" w:eastAsia="Times New Roman"/>
              </w:rPr>
              <w:t>Vukovar, OIB: 05648046215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67.727,69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67.727,69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654.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Maračić</w:t>
            </w:r>
            <w:proofErr w:type="spellEnd"/>
            <w:r w:rsidRPr="00A31D42">
              <w:rPr>
                <w:rFonts w:cs="Times New Roman" w:eastAsia="Times New Roman"/>
              </w:rPr>
              <w:t xml:space="preserve"> Luka</w:t>
            </w:r>
          </w:p>
          <w:p w:rsidRDefault="00A31D42" w:rsidP="00A31D42" w:rsidR="00A31D42" w:rsidRPr="00A31D42">
            <w:pPr>
              <w:spacing w:lineRule="auto" w:line="276" w:after="0"/>
              <w:rPr>
                <w:rFonts w:cs="Times New Roman" w:eastAsia="Times New Roman"/>
              </w:rPr>
            </w:pPr>
            <w:r w:rsidRPr="00A31D42">
              <w:rPr>
                <w:rFonts w:cs="Times New Roman" w:eastAsia="Times New Roman"/>
              </w:rPr>
              <w:t>Korenica,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02828425985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43.012,60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43.012,60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655.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Maras</w:t>
            </w:r>
            <w:proofErr w:type="spellEnd"/>
            <w:r w:rsidRPr="00A31D42">
              <w:rPr>
                <w:rFonts w:cs="Times New Roman" w:eastAsia="Times New Roman"/>
              </w:rPr>
              <w:t xml:space="preserve"> Nada</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57944293702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131.511,92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131.511,92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656.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Marasović Mladen Split, OIB: 96239938520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84.687,16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84.687,16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- 54 -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657.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Marasović Toni</w:t>
            </w:r>
          </w:p>
          <w:p w:rsidRDefault="00A31D42" w:rsidP="00A31D42" w:rsidR="00A31D42" w:rsidRPr="00A31D42">
            <w:pPr>
              <w:spacing w:lineRule="auto" w:line="276" w:after="0"/>
              <w:rPr>
                <w:rFonts w:cs="Times New Roman" w:eastAsia="Times New Roman"/>
              </w:rPr>
            </w:pPr>
            <w:r w:rsidRPr="00A31D42">
              <w:rPr>
                <w:rFonts w:cs="Times New Roman" w:eastAsia="Times New Roman"/>
              </w:rPr>
              <w:t>Zagreb,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31817387456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73.751,72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73.751,72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658.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Marević</w:t>
            </w:r>
            <w:proofErr w:type="spellEnd"/>
            <w:r w:rsidRPr="00A31D42">
              <w:rPr>
                <w:rFonts w:cs="Times New Roman" w:eastAsia="Times New Roman"/>
              </w:rPr>
              <w:t xml:space="preserve"> Alen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77349045039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54.912,10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54.912,10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659.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Margeta Mate</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22383490402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167.559,15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167.559,15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902"/>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660.</w:t>
            </w:r>
          </w:p>
        </w:tc>
        <w:tc>
          <w:tcPr>
            <w:tcW w:type="dxa" w:w="1985"/>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rPr>
                <w:rFonts w:cs="Times New Roman" w:eastAsia="Times New Roman"/>
                <w:color w:val="000000"/>
              </w:rPr>
            </w:pPr>
            <w:proofErr w:type="spellStart"/>
            <w:r w:rsidRPr="00A31D42">
              <w:rPr>
                <w:rFonts w:cs="Times New Roman" w:eastAsia="Times New Roman"/>
                <w:color w:val="000000"/>
              </w:rPr>
              <w:t>Margić</w:t>
            </w:r>
            <w:proofErr w:type="spellEnd"/>
            <w:r w:rsidRPr="00A31D42">
              <w:rPr>
                <w:rFonts w:cs="Times New Roman" w:eastAsia="Times New Roman"/>
                <w:color w:val="000000"/>
              </w:rPr>
              <w:t xml:space="preserve"> Ivica</w:t>
            </w:r>
          </w:p>
          <w:p w:rsidRDefault="00A31D42" w:rsidP="00A31D42" w:rsidR="00A31D42" w:rsidRPr="00A31D42">
            <w:pPr>
              <w:spacing w:lineRule="auto" w:line="276" w:after="0"/>
              <w:rPr>
                <w:rFonts w:cs="Times New Roman" w:eastAsia="Times New Roman"/>
                <w:color w:val="000000"/>
              </w:rPr>
            </w:pPr>
            <w:r w:rsidRPr="00A31D42">
              <w:rPr>
                <w:rFonts w:cs="Times New Roman" w:eastAsia="Times New Roman"/>
                <w:color w:val="000000"/>
              </w:rPr>
              <w:t>Antunovac, OIB:</w:t>
            </w:r>
          </w:p>
          <w:p w:rsidRDefault="00A31D42" w:rsidP="00A31D42" w:rsidR="00A31D42" w:rsidRPr="00A31D42">
            <w:pPr>
              <w:spacing w:lineRule="auto" w:line="276" w:after="0"/>
              <w:rPr>
                <w:rFonts w:cs="Times New Roman" w:eastAsia="Times New Roman"/>
                <w:color w:val="000000"/>
              </w:rPr>
            </w:pPr>
            <w:r w:rsidRPr="00A31D42">
              <w:rPr>
                <w:rFonts w:cs="Times New Roman" w:eastAsia="Times New Roman"/>
                <w:color w:val="000000"/>
              </w:rPr>
              <w:t>63680760494</w:t>
            </w:r>
          </w:p>
        </w:tc>
        <w:tc>
          <w:tcPr>
            <w:tcW w:type="dxa" w:w="1984"/>
            <w:gridSpan w:val="2"/>
            <w:tcBorders>
              <w:top w:space="0" w:sz="6" w:color="000000" w:val="single"/>
              <w:left w:space="0" w:sz="6" w:color="000000" w:val="single"/>
              <w:bottom w:space="0" w:sz="6" w:color="000000" w:val="single"/>
              <w:right w:space="0" w:sz="6" w:color="000000" w:val="single"/>
            </w:tcBorders>
          </w:tcPr>
          <w:p w:rsidRDefault="00A31D42" w:rsidP="00A31D42" w:rsidR="00A31D42" w:rsidRPr="00A31D42">
            <w:pPr>
              <w:spacing w:lineRule="auto" w:line="276" w:after="0"/>
              <w:jc w:val="center"/>
              <w:rPr>
                <w:rFonts w:cs="Times New Roman" w:eastAsia="Times New Roman"/>
              </w:rPr>
            </w:pPr>
          </w:p>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62.108,09</w:t>
            </w:r>
          </w:p>
        </w:tc>
        <w:tc>
          <w:tcPr>
            <w:tcW w:type="dxa" w:w="1843"/>
            <w:gridSpan w:val="2"/>
            <w:tcBorders>
              <w:top w:space="0" w:sz="6" w:color="000000" w:val="single"/>
              <w:left w:space="0" w:sz="6" w:color="000000" w:val="single"/>
              <w:bottom w:space="0" w:sz="6" w:color="000000" w:val="single"/>
              <w:right w:space="0" w:sz="6" w:color="000000" w:val="single"/>
            </w:tcBorders>
          </w:tcPr>
          <w:p w:rsidRDefault="00A31D42" w:rsidP="00A31D42" w:rsidR="00A31D42" w:rsidRPr="00A31D42">
            <w:pPr>
              <w:spacing w:lineRule="auto" w:line="276" w:after="0"/>
              <w:jc w:val="center"/>
              <w:rPr>
                <w:rFonts w:cs="Times New Roman" w:eastAsia="Times New Roman"/>
              </w:rPr>
            </w:pPr>
          </w:p>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62.108,09</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661.</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Maričić </w:t>
            </w:r>
            <w:proofErr w:type="spellStart"/>
            <w:r w:rsidRPr="00A31D42">
              <w:rPr>
                <w:rFonts w:cs="Times New Roman" w:eastAsia="Times New Roman"/>
              </w:rPr>
              <w:t>Stipo</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57245229444</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45.058,69</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45.058,69</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662.</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Marić Aleksandar</w:t>
            </w:r>
          </w:p>
          <w:p w:rsidRDefault="00A31D42" w:rsidP="00A31D42" w:rsidR="00A31D42" w:rsidRPr="00A31D42">
            <w:pPr>
              <w:spacing w:lineRule="auto" w:line="276" w:after="0"/>
              <w:rPr>
                <w:rFonts w:cs="Times New Roman" w:eastAsia="Times New Roman"/>
              </w:rPr>
            </w:pPr>
            <w:r w:rsidRPr="00A31D42">
              <w:rPr>
                <w:rFonts w:cs="Times New Roman" w:eastAsia="Times New Roman"/>
              </w:rPr>
              <w:t>Knin,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66959768821</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12.053,33</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12.053,33</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663.</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Marić Damir</w:t>
            </w:r>
          </w:p>
          <w:p w:rsidRDefault="00A31D42" w:rsidP="00A31D42" w:rsidR="00A31D42" w:rsidRPr="00A31D42">
            <w:pPr>
              <w:spacing w:lineRule="auto" w:line="276" w:after="0"/>
              <w:rPr>
                <w:rFonts w:cs="Times New Roman" w:eastAsia="Times New Roman"/>
              </w:rPr>
            </w:pPr>
            <w:r w:rsidRPr="00A31D42">
              <w:rPr>
                <w:rFonts w:cs="Times New Roman" w:eastAsia="Times New Roman"/>
              </w:rPr>
              <w:t>Vodice,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63636669411</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69.518,14</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69.518,14</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664.</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Marić </w:t>
            </w:r>
            <w:proofErr w:type="spellStart"/>
            <w:r w:rsidRPr="00A31D42">
              <w:rPr>
                <w:rFonts w:cs="Times New Roman" w:eastAsia="Times New Roman"/>
              </w:rPr>
              <w:t>Dujo</w:t>
            </w:r>
            <w:proofErr w:type="spellEnd"/>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Velić</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87655864774</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81.235,46</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81.235,46</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665.</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Marić Ivica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59970078089</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26.563,98</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26.563,98</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666.</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Marić Mate</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Trilj</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21434808982</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43.446,11</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43.446,11</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667.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Marić Pavo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65367392934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39.210,26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39.210,26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668.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Marić Stjepan</w:t>
            </w:r>
          </w:p>
          <w:p w:rsidRDefault="00A31D42" w:rsidP="00A31D42" w:rsidR="00A31D42" w:rsidRPr="00A31D42">
            <w:pPr>
              <w:spacing w:lineRule="auto" w:line="276" w:after="0"/>
              <w:rPr>
                <w:rFonts w:cs="Times New Roman" w:eastAsia="Times New Roman"/>
              </w:rPr>
            </w:pPr>
            <w:r w:rsidRPr="00A31D42">
              <w:rPr>
                <w:rFonts w:cs="Times New Roman" w:eastAsia="Times New Roman"/>
              </w:rPr>
              <w:t>Novska,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04930436348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35.362,93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35.362,93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669.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Marić Tomislav</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71833717581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9.056,14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9.056,14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- 55 -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1979"/>
        <w:gridCol w:w="1799"/>
        <w:gridCol w:w="1799"/>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670.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Marijanović</w:t>
            </w:r>
            <w:proofErr w:type="spellEnd"/>
            <w:r w:rsidRPr="00A31D42">
              <w:rPr>
                <w:rFonts w:cs="Times New Roman" w:eastAsia="Times New Roman"/>
              </w:rPr>
              <w:t xml:space="preserve"> Anto</w:t>
            </w:r>
          </w:p>
          <w:p w:rsidRDefault="00A31D42" w:rsidP="00A31D42" w:rsidR="00A31D42" w:rsidRPr="00A31D42">
            <w:pPr>
              <w:spacing w:lineRule="auto" w:line="276" w:after="0"/>
              <w:rPr>
                <w:rFonts w:cs="Times New Roman" w:eastAsia="Times New Roman"/>
              </w:rPr>
            </w:pPr>
            <w:r w:rsidRPr="00A31D42">
              <w:rPr>
                <w:rFonts w:cs="Times New Roman" w:eastAsia="Times New Roman"/>
              </w:rPr>
              <w:t>Zagreb,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00641608761</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37.488,51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37.488,51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671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Marijanović</w:t>
            </w:r>
            <w:proofErr w:type="spellEnd"/>
            <w:r w:rsidRPr="00A31D42">
              <w:rPr>
                <w:rFonts w:cs="Times New Roman" w:eastAsia="Times New Roman"/>
              </w:rPr>
              <w:t xml:space="preserve"> Ilija</w:t>
            </w:r>
          </w:p>
          <w:p w:rsidRDefault="00A31D42" w:rsidP="00A31D42" w:rsidR="00A31D42" w:rsidRPr="00A31D42">
            <w:pPr>
              <w:spacing w:lineRule="auto" w:line="276" w:after="0"/>
              <w:rPr>
                <w:rFonts w:cs="Times New Roman" w:eastAsia="Times New Roman"/>
              </w:rPr>
            </w:pPr>
            <w:r w:rsidRPr="00A31D42">
              <w:rPr>
                <w:rFonts w:cs="Times New Roman" w:eastAsia="Times New Roman"/>
              </w:rPr>
              <w:t>Zagreb,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83303739832</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30.974,21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30.974,21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672.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Marijanović</w:t>
            </w:r>
            <w:proofErr w:type="spellEnd"/>
            <w:r w:rsidRPr="00A31D42">
              <w:rPr>
                <w:rFonts w:cs="Times New Roman" w:eastAsia="Times New Roman"/>
              </w:rPr>
              <w:t xml:space="preserve"> Ivica</w:t>
            </w:r>
          </w:p>
          <w:p w:rsidRDefault="00A31D42" w:rsidP="00A31D42" w:rsidR="00A31D42" w:rsidRPr="00A31D42">
            <w:pPr>
              <w:spacing w:lineRule="auto" w:line="276" w:after="0"/>
              <w:rPr>
                <w:rFonts w:cs="Times New Roman" w:eastAsia="Times New Roman"/>
              </w:rPr>
            </w:pPr>
            <w:r w:rsidRPr="00A31D42">
              <w:rPr>
                <w:rFonts w:cs="Times New Roman" w:eastAsia="Times New Roman"/>
              </w:rPr>
              <w:t>Bjelovar,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99843799429</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35.296,09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35.296,09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673.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Marijanović</w:t>
            </w:r>
            <w:proofErr w:type="spellEnd"/>
            <w:r w:rsidRPr="00A31D42">
              <w:rPr>
                <w:rFonts w:cs="Times New Roman" w:eastAsia="Times New Roman"/>
              </w:rPr>
              <w:t xml:space="preserve"> Marinko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68709387509</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11.712,89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11.712,89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674.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Marijanović</w:t>
            </w:r>
            <w:proofErr w:type="spellEnd"/>
            <w:r w:rsidRPr="00A31D42">
              <w:rPr>
                <w:rFonts w:cs="Times New Roman" w:eastAsia="Times New Roman"/>
              </w:rPr>
              <w:t xml:space="preserve"> Mato</w:t>
            </w:r>
          </w:p>
          <w:p w:rsidRDefault="00A31D42" w:rsidP="00A31D42" w:rsidR="00A31D42" w:rsidRPr="00A31D42">
            <w:pPr>
              <w:spacing w:lineRule="auto" w:line="276" w:after="0"/>
              <w:rPr>
                <w:rFonts w:cs="Times New Roman" w:eastAsia="Times New Roman"/>
              </w:rPr>
            </w:pPr>
            <w:r w:rsidRPr="00A31D42">
              <w:rPr>
                <w:rFonts w:cs="Times New Roman" w:eastAsia="Times New Roman"/>
              </w:rPr>
              <w:t>Poljana,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59807342082</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14.608,42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14.608,42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675.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Marijanović</w:t>
            </w:r>
            <w:proofErr w:type="spellEnd"/>
            <w:r w:rsidRPr="00A31D42">
              <w:rPr>
                <w:rFonts w:cs="Times New Roman" w:eastAsia="Times New Roman"/>
              </w:rPr>
              <w:t xml:space="preserve"> Živko</w:t>
            </w:r>
          </w:p>
          <w:p w:rsidRDefault="00A31D42" w:rsidP="00A31D42" w:rsidR="00A31D42" w:rsidRPr="00A31D42">
            <w:pPr>
              <w:spacing w:lineRule="auto" w:line="276" w:after="0"/>
              <w:rPr>
                <w:rFonts w:cs="Times New Roman" w:eastAsia="Times New Roman"/>
              </w:rPr>
            </w:pPr>
            <w:r w:rsidRPr="00A31D42">
              <w:rPr>
                <w:rFonts w:cs="Times New Roman" w:eastAsia="Times New Roman"/>
              </w:rPr>
              <w:t>Dugo Selo,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46699651337</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79.814,73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79.814,73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676.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Marinić Vjekoslav</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06826282389</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104.747,32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104.747,32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677.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Marinović (Goran) Iva</w:t>
            </w:r>
          </w:p>
          <w:p w:rsidRDefault="00A31D42" w:rsidP="00A31D42" w:rsidR="00A31D42" w:rsidRPr="00A31D42">
            <w:pPr>
              <w:spacing w:lineRule="auto" w:line="276" w:after="0"/>
              <w:rPr>
                <w:rFonts w:cs="Times New Roman" w:eastAsia="Times New Roman"/>
              </w:rPr>
            </w:pPr>
            <w:r w:rsidRPr="00A31D42">
              <w:rPr>
                <w:rFonts w:cs="Times New Roman" w:eastAsia="Times New Roman"/>
              </w:rPr>
              <w:t>Otok,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06709274672</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45.472,63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45.472,63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678.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Marinović Jozo</w:t>
            </w:r>
          </w:p>
          <w:p w:rsidRDefault="00A31D42" w:rsidP="00A31D42" w:rsidR="00A31D42" w:rsidRPr="00A31D42">
            <w:pPr>
              <w:spacing w:lineRule="auto" w:line="276" w:after="0"/>
              <w:rPr>
                <w:rFonts w:cs="Times New Roman" w:eastAsia="Times New Roman"/>
              </w:rPr>
            </w:pPr>
            <w:r w:rsidRPr="00A31D42">
              <w:rPr>
                <w:rFonts w:cs="Times New Roman" w:eastAsia="Times New Roman"/>
              </w:rPr>
              <w:t>Otok Dalmatinski,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75216320297</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83.016,94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83.016,94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679.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Marinović Mihovil</w:t>
            </w:r>
          </w:p>
          <w:p w:rsidRDefault="00A31D42" w:rsidP="00A31D42" w:rsidR="00A31D42" w:rsidRPr="00A31D42">
            <w:pPr>
              <w:spacing w:lineRule="auto" w:line="276" w:after="0"/>
              <w:rPr>
                <w:rFonts w:cs="Times New Roman" w:eastAsia="Times New Roman"/>
              </w:rPr>
            </w:pPr>
            <w:r w:rsidRPr="00A31D42">
              <w:rPr>
                <w:rFonts w:cs="Times New Roman" w:eastAsia="Times New Roman"/>
              </w:rPr>
              <w:t>Otok Dalmatinski</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 19338793619</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37.506,01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37.506,01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- 56 -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680.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Marinović Mirko</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 21067985878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48.902,13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48.902,13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681.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Marinović Nediljko 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90238994561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54.127,87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54.127,87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682.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Marinović Stipan</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73279968245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45.498,36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45.498,36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683.</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Marinović Stipan P.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57587197652</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46.165,54</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46.165,54</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684.</w:t>
            </w:r>
          </w:p>
        </w:tc>
        <w:tc>
          <w:tcPr>
            <w:tcW w:type="dxa" w:w="1985"/>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rPr>
                <w:rFonts w:cs="Times New Roman" w:eastAsia="Times New Roman"/>
                <w:color w:val="000000"/>
              </w:rPr>
            </w:pPr>
            <w:r w:rsidRPr="00A31D42">
              <w:rPr>
                <w:rFonts w:cs="Times New Roman" w:eastAsia="Times New Roman"/>
                <w:color w:val="000000"/>
              </w:rPr>
              <w:t>Marjanović Jozo</w:t>
            </w:r>
          </w:p>
          <w:p w:rsidRDefault="00A31D42" w:rsidP="00A31D42" w:rsidR="00A31D42" w:rsidRPr="00A31D42">
            <w:pPr>
              <w:spacing w:lineRule="auto" w:line="276" w:after="0"/>
              <w:rPr>
                <w:rFonts w:cs="Times New Roman" w:eastAsia="Times New Roman"/>
                <w:color w:val="000000"/>
              </w:rPr>
            </w:pPr>
            <w:r w:rsidRPr="00A31D42">
              <w:rPr>
                <w:rFonts w:cs="Times New Roman" w:eastAsia="Times New Roman"/>
                <w:color w:val="000000"/>
              </w:rPr>
              <w:t>Jajce, OIB:</w:t>
            </w:r>
          </w:p>
          <w:p w:rsidRDefault="00A31D42" w:rsidP="00A31D42" w:rsidR="00A31D42" w:rsidRPr="00A31D42">
            <w:pPr>
              <w:spacing w:lineRule="auto" w:line="276" w:after="0"/>
              <w:rPr>
                <w:rFonts w:cs="Times New Roman" w:eastAsia="Times New Roman"/>
                <w:color w:val="000000"/>
              </w:rPr>
            </w:pPr>
            <w:r w:rsidRPr="00A31D42">
              <w:rPr>
                <w:rFonts w:cs="Times New Roman" w:eastAsia="Times New Roman"/>
                <w:color w:val="000000"/>
              </w:rPr>
              <w:t>29117182239</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13.895,56</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13.895,56</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color w:val="000000"/>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685.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Marjanović Tomo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Prvča</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67990569382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75.285,71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75.285,71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686.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Markalaus</w:t>
            </w:r>
            <w:proofErr w:type="spellEnd"/>
            <w:r w:rsidRPr="00A31D42">
              <w:rPr>
                <w:rFonts w:cs="Times New Roman" w:eastAsia="Times New Roman"/>
              </w:rPr>
              <w:t xml:space="preserve"> Marin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35557753890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31.983,88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31.983,88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687.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Markić</w:t>
            </w:r>
            <w:proofErr w:type="spellEnd"/>
            <w:r w:rsidRPr="00A31D42">
              <w:rPr>
                <w:rFonts w:cs="Times New Roman" w:eastAsia="Times New Roman"/>
              </w:rPr>
              <w:t xml:space="preserve"> Andrija</w:t>
            </w:r>
          </w:p>
          <w:p w:rsidRDefault="00A31D42" w:rsidP="00A31D42" w:rsidR="00A31D42" w:rsidRPr="00A31D42">
            <w:pPr>
              <w:spacing w:lineRule="auto" w:line="276" w:after="0"/>
              <w:rPr>
                <w:rFonts w:cs="Times New Roman" w:eastAsia="Times New Roman"/>
              </w:rPr>
            </w:pPr>
            <w:r w:rsidRPr="00A31D42">
              <w:rPr>
                <w:rFonts w:cs="Times New Roman" w:eastAsia="Times New Roman"/>
              </w:rPr>
              <w:t>Rama,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21852838284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38.322,51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38.322,51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688.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Markić</w:t>
            </w:r>
            <w:proofErr w:type="spellEnd"/>
            <w:r w:rsidRPr="00A31D42">
              <w:rPr>
                <w:rFonts w:cs="Times New Roman" w:eastAsia="Times New Roman"/>
              </w:rPr>
              <w:t xml:space="preserve"> Marko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63620761878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95.150,61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95.150,61</w:t>
            </w:r>
          </w:p>
        </w:tc>
        <w:tc>
          <w:tcPr>
            <w:tcW w:type="dxa" w:w="1800"/>
            <w:gridSpan w:val="2"/>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689.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Markić</w:t>
            </w:r>
            <w:proofErr w:type="spellEnd"/>
            <w:r w:rsidRPr="00A31D42">
              <w:rPr>
                <w:rFonts w:cs="Times New Roman" w:eastAsia="Times New Roman"/>
              </w:rPr>
              <w:t xml:space="preserve"> Tunjo</w:t>
            </w:r>
          </w:p>
          <w:p w:rsidRDefault="00A31D42" w:rsidP="00A31D42" w:rsidR="00A31D42" w:rsidRPr="00A31D42">
            <w:pPr>
              <w:spacing w:lineRule="auto" w:line="276" w:after="0"/>
              <w:rPr>
                <w:rFonts w:cs="Times New Roman" w:eastAsia="Times New Roman"/>
              </w:rPr>
            </w:pPr>
            <w:r w:rsidRPr="00A31D42">
              <w:rPr>
                <w:rFonts w:cs="Times New Roman" w:eastAsia="Times New Roman"/>
              </w:rPr>
              <w:t>Sesvete,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05741666635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79.808,99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79.808,99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690.</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Marković (</w:t>
            </w:r>
            <w:proofErr w:type="spellStart"/>
            <w:r w:rsidRPr="00A31D42">
              <w:rPr>
                <w:rFonts w:cs="Times New Roman" w:eastAsia="Times New Roman"/>
              </w:rPr>
              <w:t>pok</w:t>
            </w:r>
            <w:proofErr w:type="spellEnd"/>
            <w:r w:rsidRPr="00A31D42">
              <w:rPr>
                <w:rFonts w:cs="Times New Roman" w:eastAsia="Times New Roman"/>
              </w:rPr>
              <w:t>. Josip) Albert</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57493931841</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59.882,47</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59.882,47</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691.</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Marković Ilija</w:t>
            </w:r>
          </w:p>
          <w:p w:rsidRDefault="00A31D42" w:rsidP="00A31D42" w:rsidR="00A31D42" w:rsidRPr="00A31D42">
            <w:pPr>
              <w:spacing w:lineRule="auto" w:line="276" w:after="0"/>
              <w:rPr>
                <w:rFonts w:cs="Times New Roman" w:eastAsia="Times New Roman"/>
              </w:rPr>
            </w:pPr>
            <w:r w:rsidRPr="00A31D42">
              <w:rPr>
                <w:rFonts w:cs="Times New Roman" w:eastAsia="Times New Roman"/>
              </w:rPr>
              <w:t>Knin,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97247831461</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36.912,16</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36.912,16</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- 57 -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692.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Marković </w:t>
            </w:r>
            <w:proofErr w:type="spellStart"/>
            <w:r w:rsidRPr="00A31D42">
              <w:rPr>
                <w:rFonts w:cs="Times New Roman" w:eastAsia="Times New Roman"/>
              </w:rPr>
              <w:t>Stipo</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Žepče,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32986289518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47.511,38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47.511,38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693.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Markulin Mara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98090295492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43.027,62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43.027,62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694.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Marović Ante</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94236443174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25.622,02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25.622,02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695.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Marović Ivan</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Dvornica</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55362665811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126.760,56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126.760,56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696.</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Martinović Goran</w:t>
            </w:r>
          </w:p>
          <w:p w:rsidRDefault="00A31D42" w:rsidP="00A31D42" w:rsidR="00A31D42" w:rsidRPr="00A31D42">
            <w:pPr>
              <w:spacing w:lineRule="auto" w:line="276" w:after="0"/>
              <w:rPr>
                <w:rFonts w:cs="Times New Roman" w:eastAsia="Times New Roman"/>
              </w:rPr>
            </w:pPr>
            <w:r w:rsidRPr="00A31D42">
              <w:rPr>
                <w:rFonts w:cs="Times New Roman" w:eastAsia="Times New Roman"/>
              </w:rPr>
              <w:t>Gračac,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90184207391</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118.203,70</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118.203,70</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697.</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Martinović Ivan</w:t>
            </w:r>
          </w:p>
          <w:p w:rsidRDefault="00A31D42" w:rsidP="00A31D42" w:rsidR="00A31D42" w:rsidRPr="00A31D42">
            <w:pPr>
              <w:spacing w:lineRule="auto" w:line="276" w:after="0"/>
              <w:rPr>
                <w:rFonts w:cs="Times New Roman" w:eastAsia="Times New Roman"/>
              </w:rPr>
            </w:pPr>
            <w:r w:rsidRPr="00A31D42">
              <w:rPr>
                <w:rFonts w:cs="Times New Roman" w:eastAsia="Times New Roman"/>
              </w:rPr>
              <w:t>Sesvete,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93119705189</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78.926,06</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78.926,06</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698.</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Martinović Jako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68609530696</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2.887,16</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2.887,16</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699.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Martinović Jozo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45058249263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36.062,10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36.062,10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700.</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Martinović Jozo</w:t>
            </w:r>
          </w:p>
          <w:p w:rsidRDefault="00A31D42" w:rsidP="00A31D42" w:rsidR="00A31D42" w:rsidRPr="00A31D42">
            <w:pPr>
              <w:spacing w:lineRule="auto" w:line="276" w:after="0"/>
              <w:rPr>
                <w:rFonts w:cs="Times New Roman" w:eastAsia="Times New Roman"/>
              </w:rPr>
            </w:pPr>
            <w:r w:rsidRPr="00A31D42">
              <w:rPr>
                <w:rFonts w:cs="Times New Roman" w:eastAsia="Times New Roman"/>
              </w:rPr>
              <w:t>Gračac,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25617267305</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79.783,28</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79.783,28</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701.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Martinović Marijana,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27673176435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170,82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170,82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702.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Martinović Nikola,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76088338861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15.296,38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15.296,38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703.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Martinović Pile</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14817117440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22.646,05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22.646,05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704.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Martinović </w:t>
            </w:r>
            <w:proofErr w:type="spellStart"/>
            <w:r w:rsidRPr="00A31D42">
              <w:rPr>
                <w:rFonts w:cs="Times New Roman" w:eastAsia="Times New Roman"/>
              </w:rPr>
              <w:t>Šimo</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27643031434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75.519,11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75.519,11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- 58 -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1979"/>
        <w:gridCol w:w="1799"/>
        <w:gridCol w:w="1799"/>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705.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Martinović Toni</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80645786481</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20.416,68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20.416,68</w:t>
            </w:r>
          </w:p>
        </w:tc>
        <w:tc>
          <w:tcPr>
            <w:tcW w:type="dxa" w:w="1800"/>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706.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Martinović Zvonko,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60659480813</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2.393,84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2.393,84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707.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Maruna Tomislav</w:t>
            </w:r>
          </w:p>
          <w:p w:rsidRDefault="00A31D42" w:rsidP="00A31D42" w:rsidR="00A31D42" w:rsidRPr="00A31D42">
            <w:pPr>
              <w:spacing w:lineRule="auto" w:line="276" w:after="0"/>
              <w:rPr>
                <w:rFonts w:cs="Times New Roman" w:eastAsia="Times New Roman"/>
              </w:rPr>
            </w:pPr>
            <w:r w:rsidRPr="00A31D42">
              <w:rPr>
                <w:rFonts w:cs="Times New Roman" w:eastAsia="Times New Roman"/>
              </w:rPr>
              <w:t>Jasenice,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39144557171</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87.894,76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87.894,76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708.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Marunica</w:t>
            </w:r>
            <w:proofErr w:type="spellEnd"/>
            <w:r w:rsidRPr="00A31D42">
              <w:rPr>
                <w:rFonts w:cs="Times New Roman" w:eastAsia="Times New Roman"/>
              </w:rPr>
              <w:t xml:space="preserve"> Ivan</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34176326774</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42.215,46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42.215,46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709.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Marunica</w:t>
            </w:r>
            <w:proofErr w:type="spellEnd"/>
            <w:r w:rsidRPr="00A31D42">
              <w:rPr>
                <w:rFonts w:cs="Times New Roman" w:eastAsia="Times New Roman"/>
              </w:rPr>
              <w:t xml:space="preserve"> Jure</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Hrvace</w:t>
            </w:r>
            <w:proofErr w:type="spellEnd"/>
            <w:r w:rsidRPr="00A31D42">
              <w:rPr>
                <w:rFonts w:cs="Times New Roman" w:eastAsia="Times New Roman"/>
              </w:rPr>
              <w:t>, OIB: 19475578922</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43.835,57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43.835,57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710.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Marušić Frano</w:t>
            </w:r>
          </w:p>
          <w:p w:rsidRDefault="00A31D42" w:rsidP="00A31D42" w:rsidR="00A31D42" w:rsidRPr="00A31D42">
            <w:pPr>
              <w:spacing w:lineRule="auto" w:line="276" w:after="0"/>
              <w:rPr>
                <w:rFonts w:cs="Times New Roman" w:eastAsia="Times New Roman"/>
              </w:rPr>
            </w:pPr>
            <w:r w:rsidRPr="00A31D42">
              <w:rPr>
                <w:rFonts w:cs="Times New Roman" w:eastAsia="Times New Roman"/>
              </w:rPr>
              <w:t>Jajce,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22204448098</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87.558,54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87.558,54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711.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Marušić Mato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94598440075</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89.575,03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89.575,03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712.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Mastelić</w:t>
            </w:r>
            <w:proofErr w:type="spellEnd"/>
            <w:r w:rsidRPr="00A31D42">
              <w:rPr>
                <w:rFonts w:cs="Times New Roman" w:eastAsia="Times New Roman"/>
              </w:rPr>
              <w:t xml:space="preserve"> Željko</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 71711907154</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37.476,62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37.476,62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713.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Matanović Josip</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78112311403</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40.110,77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40.110,77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714.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Matas Duje</w:t>
            </w:r>
          </w:p>
          <w:p w:rsidRDefault="00A31D42" w:rsidP="00A31D42" w:rsidR="00A31D42" w:rsidRPr="00A31D42">
            <w:pPr>
              <w:spacing w:lineRule="auto" w:line="276" w:after="0"/>
              <w:rPr>
                <w:rFonts w:cs="Times New Roman" w:eastAsia="Times New Roman"/>
              </w:rPr>
            </w:pPr>
            <w:r w:rsidRPr="00A31D42">
              <w:rPr>
                <w:rFonts w:cs="Times New Roman" w:eastAsia="Times New Roman"/>
              </w:rPr>
              <w:t>Kaštel Stari,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73538113453</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116.608,41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116.608,41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715.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Matekalo</w:t>
            </w:r>
            <w:proofErr w:type="spellEnd"/>
            <w:r w:rsidRPr="00A31D42">
              <w:rPr>
                <w:rFonts w:cs="Times New Roman" w:eastAsia="Times New Roman"/>
              </w:rPr>
              <w:t xml:space="preserve"> Drago</w:t>
            </w:r>
          </w:p>
          <w:p w:rsidRDefault="00A31D42" w:rsidP="00A31D42" w:rsidR="00A31D42" w:rsidRPr="00A31D42">
            <w:pPr>
              <w:spacing w:lineRule="auto" w:line="276" w:after="0"/>
              <w:rPr>
                <w:rFonts w:cs="Times New Roman" w:eastAsia="Times New Roman"/>
              </w:rPr>
            </w:pPr>
            <w:r w:rsidRPr="00A31D42">
              <w:rPr>
                <w:rFonts w:cs="Times New Roman" w:eastAsia="Times New Roman"/>
              </w:rPr>
              <w:t>Sesvete,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09011697437</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19.073,10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19.073,10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716.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Matić Dragan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34602402165</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31.110,95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31.110,95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717.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Matić Ivo</w:t>
            </w:r>
          </w:p>
          <w:p w:rsidRDefault="00A31D42" w:rsidP="00A31D42" w:rsidR="00A31D42" w:rsidRPr="00A31D42">
            <w:pPr>
              <w:spacing w:lineRule="auto" w:line="276" w:after="0"/>
              <w:rPr>
                <w:rFonts w:cs="Times New Roman" w:eastAsia="Times New Roman"/>
              </w:rPr>
            </w:pPr>
            <w:r w:rsidRPr="00A31D42">
              <w:rPr>
                <w:rFonts w:cs="Times New Roman" w:eastAsia="Times New Roman"/>
              </w:rPr>
              <w:t>K:Lukšić,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46006574992</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45.791,40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45.791,40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- 59 -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718.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Matić Josip</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 38472840848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23.042,93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23.042,93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719.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Matić Marko</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92706487743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50.986,08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50.986,08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720.</w:t>
            </w:r>
          </w:p>
        </w:tc>
        <w:tc>
          <w:tcPr>
            <w:tcW w:type="dxa" w:w="1985"/>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rPr>
                <w:rFonts w:cs="Times New Roman" w:eastAsia="Times New Roman"/>
                <w:color w:val="000000"/>
                <w:lang w:val="pl-PL"/>
              </w:rPr>
            </w:pPr>
            <w:r w:rsidRPr="00A31D42">
              <w:rPr>
                <w:rFonts w:cs="Times New Roman" w:eastAsia="Times New Roman"/>
                <w:color w:val="000000"/>
                <w:lang w:val="pl-PL"/>
              </w:rPr>
              <w:t>Matić Milka</w:t>
            </w:r>
          </w:p>
          <w:p w:rsidRDefault="00A31D42" w:rsidP="00A31D42" w:rsidR="00A31D42" w:rsidRPr="00A31D42">
            <w:pPr>
              <w:spacing w:lineRule="auto" w:line="276" w:after="0"/>
              <w:rPr>
                <w:rFonts w:cs="Times New Roman" w:eastAsia="Times New Roman"/>
                <w:color w:val="000000"/>
                <w:lang w:val="pl-PL"/>
              </w:rPr>
            </w:pPr>
            <w:r w:rsidRPr="00A31D42">
              <w:rPr>
                <w:rFonts w:cs="Times New Roman" w:eastAsia="Times New Roman"/>
                <w:color w:val="000000"/>
                <w:lang w:val="pl-PL"/>
              </w:rPr>
              <w:t>K.Lukšić, OIB:</w:t>
            </w:r>
          </w:p>
          <w:p w:rsidRDefault="00A31D42" w:rsidP="00A31D42" w:rsidR="00A31D42" w:rsidRPr="00A31D42">
            <w:pPr>
              <w:spacing w:lineRule="auto" w:line="276" w:after="0"/>
              <w:rPr>
                <w:rFonts w:cs="Times New Roman" w:eastAsia="Times New Roman"/>
                <w:color w:val="000000"/>
              </w:rPr>
            </w:pPr>
            <w:r w:rsidRPr="00A31D42">
              <w:rPr>
                <w:rFonts w:cs="Times New Roman" w:eastAsia="Times New Roman"/>
                <w:color w:val="000000"/>
              </w:rPr>
              <w:t>88332361991</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33.793,24</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33.793,24</w:t>
            </w:r>
          </w:p>
        </w:tc>
        <w:tc>
          <w:tcPr>
            <w:tcW w:type="dxa" w:w="1721"/>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721.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Matić Mirko</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 35362547490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17.526.63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17.526.63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722.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Matić Mladen</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30527617745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51.416,45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51.416,45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723.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Matić Nikola</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32930200967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38.632,90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38.632,90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724.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Matić Radovan</w:t>
            </w:r>
          </w:p>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K.Gomilica,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85144347573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110.820,15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110.820,15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725.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Matijašević Jakov, Kaštela,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51088051147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32.173,86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32.173,86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726.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Matijević Jakša</w:t>
            </w:r>
          </w:p>
          <w:p w:rsidRDefault="00A31D42" w:rsidP="00A31D42" w:rsidR="00A31D42" w:rsidRPr="00A31D42">
            <w:pPr>
              <w:spacing w:lineRule="auto" w:line="276" w:after="0"/>
              <w:rPr>
                <w:rFonts w:cs="Times New Roman" w:eastAsia="Times New Roman"/>
              </w:rPr>
            </w:pPr>
            <w:r w:rsidRPr="00A31D42">
              <w:rPr>
                <w:rFonts w:cs="Times New Roman" w:eastAsia="Times New Roman"/>
              </w:rPr>
              <w:t>Omiš,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06438765344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40.740,39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40.740,39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727.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Matković Damir</w:t>
            </w:r>
          </w:p>
          <w:p w:rsidRDefault="00A31D42" w:rsidP="00A31D42" w:rsidR="00A31D42" w:rsidRPr="00A31D42">
            <w:pPr>
              <w:spacing w:lineRule="auto" w:line="276" w:after="0"/>
              <w:rPr>
                <w:rFonts w:cs="Times New Roman" w:eastAsia="Times New Roman"/>
              </w:rPr>
            </w:pPr>
            <w:r w:rsidRPr="00A31D42">
              <w:rPr>
                <w:rFonts w:cs="Times New Roman" w:eastAsia="Times New Roman"/>
              </w:rPr>
              <w:t>Mravince,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48119185280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124.443,43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124.443,43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728.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Matković Darko</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74479407188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47.191,33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47.191,33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729.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Matoš Mato</w:t>
            </w:r>
          </w:p>
          <w:p w:rsidRDefault="00A31D42" w:rsidP="00A31D42" w:rsidR="00A31D42" w:rsidRPr="00A31D42">
            <w:pPr>
              <w:spacing w:lineRule="auto" w:line="276" w:after="0"/>
              <w:rPr>
                <w:rFonts w:cs="Times New Roman" w:eastAsia="Times New Roman"/>
              </w:rPr>
            </w:pPr>
            <w:r w:rsidRPr="00A31D42">
              <w:rPr>
                <w:rFonts w:cs="Times New Roman" w:eastAsia="Times New Roman"/>
              </w:rPr>
              <w:t>Mostar,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00484010606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2.320,35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2.320,35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730.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Matoš </w:t>
            </w:r>
            <w:proofErr w:type="spellStart"/>
            <w:r w:rsidRPr="00A31D42">
              <w:rPr>
                <w:rFonts w:cs="Times New Roman" w:eastAsia="Times New Roman"/>
              </w:rPr>
              <w:t>Tade</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79513831352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45.785,30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45.785,30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- 60 -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731.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tabs>
                <w:tab w:pos="868" w:val="center"/>
              </w:tabs>
              <w:spacing w:lineRule="auto" w:line="276" w:after="0"/>
              <w:rPr>
                <w:rFonts w:cs="Times New Roman" w:eastAsia="Times New Roman"/>
              </w:rPr>
            </w:pPr>
            <w:r w:rsidRPr="00A31D42">
              <w:rPr>
                <w:rFonts w:cs="Times New Roman" w:eastAsia="Times New Roman"/>
              </w:rPr>
              <w:t xml:space="preserve">Matošević Anton </w:t>
            </w:r>
            <w:proofErr w:type="spellStart"/>
            <w:r w:rsidRPr="00A31D42">
              <w:rPr>
                <w:rFonts w:cs="Times New Roman" w:eastAsia="Times New Roman"/>
              </w:rPr>
              <w:t>Tončo</w:t>
            </w:r>
            <w:proofErr w:type="spellEnd"/>
            <w:r w:rsidRPr="00A31D42">
              <w:rPr>
                <w:rFonts w:cs="Times New Roman" w:eastAsia="Times New Roman"/>
              </w:rPr>
              <w:t xml:space="preserve"> </w:t>
            </w:r>
            <w:proofErr w:type="spellStart"/>
            <w:r w:rsidRPr="00A31D42">
              <w:rPr>
                <w:rFonts w:cs="Times New Roman" w:eastAsia="Times New Roman"/>
              </w:rPr>
              <w:t>Podstrana</w:t>
            </w:r>
            <w:proofErr w:type="spellEnd"/>
            <w:r w:rsidRPr="00A31D42">
              <w:rPr>
                <w:rFonts w:cs="Times New Roman" w:eastAsia="Times New Roman"/>
              </w:rPr>
              <w:t>, OIB:</w:t>
            </w:r>
          </w:p>
          <w:p w:rsidRDefault="00A31D42" w:rsidP="00A31D42" w:rsidR="00A31D42" w:rsidRPr="00A31D42">
            <w:pPr>
              <w:tabs>
                <w:tab w:pos="868" w:val="center"/>
              </w:tabs>
              <w:spacing w:lineRule="auto" w:line="276" w:after="0"/>
              <w:rPr>
                <w:rFonts w:cs="Times New Roman" w:eastAsia="Times New Roman"/>
              </w:rPr>
            </w:pPr>
            <w:r w:rsidRPr="00A31D42">
              <w:rPr>
                <w:rFonts w:cs="Times New Roman" w:eastAsia="Times New Roman"/>
              </w:rPr>
              <w:t>06854928178</w:t>
            </w:r>
            <w:r w:rsidRPr="00A31D42">
              <w:rPr>
                <w:rFonts w:cs="Times New Roman" w:eastAsia="Times New Roman"/>
              </w:rPr>
              <w:tab/>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77.367,78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77.367,78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732.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Matošević Jozo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18440183763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73.848,79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73.848,79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733.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Medvid</w:t>
            </w:r>
            <w:proofErr w:type="spellEnd"/>
            <w:r w:rsidRPr="00A31D42">
              <w:rPr>
                <w:rFonts w:cs="Times New Roman" w:eastAsia="Times New Roman"/>
              </w:rPr>
              <w:t xml:space="preserve"> Stipe</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Radošić</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95830274834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117.811,87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117.811,87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734.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Međimorec</w:t>
            </w:r>
            <w:proofErr w:type="spellEnd"/>
            <w:r w:rsidRPr="00A31D42">
              <w:rPr>
                <w:rFonts w:cs="Times New Roman" w:eastAsia="Times New Roman"/>
              </w:rPr>
              <w:t xml:space="preserve"> Josip</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04270027346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63.505,68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63.505,68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735.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Meljanac</w:t>
            </w:r>
            <w:proofErr w:type="spellEnd"/>
            <w:r w:rsidRPr="00A31D42">
              <w:rPr>
                <w:rFonts w:cs="Times New Roman" w:eastAsia="Times New Roman"/>
              </w:rPr>
              <w:t xml:space="preserve"> Ivica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52359740779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60.807,44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60.807,44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736.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Merčep Damir</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29385258238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37.820,13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37.820,13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737.</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Mesić Željko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Križpolje</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00644123244</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53.269,01</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53.269,01</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738.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Mešin</w:t>
            </w:r>
            <w:proofErr w:type="spellEnd"/>
            <w:r w:rsidRPr="00A31D42">
              <w:rPr>
                <w:rFonts w:cs="Times New Roman" w:eastAsia="Times New Roman"/>
              </w:rPr>
              <w:t xml:space="preserve"> Josip</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74228289793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12.563,14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12.563,14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739.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Meštrović Milivoj, 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18544548583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57.854,29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57.854,29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740.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Mihaljević Niko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05629306881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66.401,27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66.401,27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741.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Mihaljević Slavica, </w:t>
            </w:r>
            <w:proofErr w:type="spellStart"/>
            <w:r w:rsidRPr="00A31D42">
              <w:rPr>
                <w:rFonts w:cs="Times New Roman" w:eastAsia="Times New Roman"/>
              </w:rPr>
              <w:t>K.Stari</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38104223987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126.977,55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126.977,55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742.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Mijatović Branko</w:t>
            </w:r>
          </w:p>
          <w:p w:rsidRDefault="00A31D42" w:rsidP="00A31D42" w:rsidR="00A31D42" w:rsidRPr="00A31D42">
            <w:pPr>
              <w:spacing w:lineRule="auto" w:line="276" w:after="0"/>
              <w:rPr>
                <w:rFonts w:cs="Times New Roman" w:eastAsia="Times New Roman"/>
              </w:rPr>
            </w:pPr>
            <w:r w:rsidRPr="00A31D42">
              <w:rPr>
                <w:rFonts w:cs="Times New Roman" w:eastAsia="Times New Roman"/>
              </w:rPr>
              <w:t>Stolac,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81429164433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28.478,24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28.478,24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- 61 -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00"/>
        <w:gridCol w:w="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743.</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Mijatović Drago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83712111566</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47.245,56</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47.245,56</w:t>
            </w:r>
          </w:p>
        </w:tc>
        <w:tc>
          <w:tcPr>
            <w:tcW w:type="dxa" w:w="1721"/>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744.</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Mijatović Franjo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88133619347</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36 393,42</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36 393,42</w:t>
            </w:r>
          </w:p>
        </w:tc>
        <w:tc>
          <w:tcPr>
            <w:tcW w:type="dxa" w:w="1721"/>
            <w:gridSpan w:val="2"/>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745.</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Mijatović Pero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08189628516</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8.929,69</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8.929,69</w:t>
            </w:r>
          </w:p>
        </w:tc>
        <w:tc>
          <w:tcPr>
            <w:tcW w:type="dxa" w:w="1721"/>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746.</w:t>
            </w:r>
          </w:p>
        </w:tc>
        <w:tc>
          <w:tcPr>
            <w:tcW w:type="dxa" w:w="1985"/>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rPr>
                <w:rFonts w:cs="Times New Roman" w:eastAsia="Times New Roman"/>
                <w:color w:val="000000"/>
              </w:rPr>
            </w:pPr>
            <w:r w:rsidRPr="00A31D42">
              <w:rPr>
                <w:rFonts w:cs="Times New Roman" w:eastAsia="Times New Roman"/>
                <w:color w:val="000000"/>
              </w:rPr>
              <w:t>Mijić Mario</w:t>
            </w:r>
          </w:p>
          <w:p w:rsidRDefault="00A31D42" w:rsidP="00A31D42" w:rsidR="00A31D42" w:rsidRPr="00A31D42">
            <w:pPr>
              <w:spacing w:lineRule="auto" w:line="276" w:after="0"/>
              <w:rPr>
                <w:rFonts w:cs="Times New Roman" w:eastAsia="Times New Roman"/>
                <w:color w:val="000000"/>
              </w:rPr>
            </w:pPr>
            <w:r w:rsidRPr="00A31D42">
              <w:rPr>
                <w:rFonts w:cs="Times New Roman" w:eastAsia="Times New Roman"/>
                <w:color w:val="000000"/>
              </w:rPr>
              <w:t>Glina, OIB:</w:t>
            </w:r>
          </w:p>
          <w:p w:rsidRDefault="00A31D42" w:rsidP="00A31D42" w:rsidR="00A31D42" w:rsidRPr="00A31D42">
            <w:pPr>
              <w:spacing w:lineRule="auto" w:line="276" w:after="0"/>
              <w:rPr>
                <w:rFonts w:cs="Times New Roman" w:eastAsia="Times New Roman"/>
                <w:color w:val="000000"/>
              </w:rPr>
            </w:pPr>
            <w:r w:rsidRPr="00A31D42">
              <w:rPr>
                <w:rFonts w:cs="Times New Roman" w:eastAsia="Times New Roman"/>
                <w:color w:val="000000"/>
              </w:rPr>
              <w:t>57519527074</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21.811,03</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21.811,03</w:t>
            </w:r>
          </w:p>
        </w:tc>
        <w:tc>
          <w:tcPr>
            <w:tcW w:type="dxa" w:w="1721"/>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747.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Mijić Nikola</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3466555739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32.849,51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32.849,51</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748.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Mikas</w:t>
            </w:r>
            <w:proofErr w:type="spellEnd"/>
            <w:r w:rsidRPr="00A31D42">
              <w:rPr>
                <w:rFonts w:cs="Times New Roman" w:eastAsia="Times New Roman"/>
              </w:rPr>
              <w:t xml:space="preserve"> Ivica</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Srijane</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19328184013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34.321,09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34.321,09</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749.</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Miladin Ana</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23293044849</w:t>
            </w:r>
          </w:p>
        </w:tc>
        <w:tc>
          <w:tcPr>
            <w:tcW w:type="dxa" w:w="1984"/>
            <w:gridSpan w:val="2"/>
            <w:tcBorders>
              <w:top w:space="0" w:sz="6" w:color="000000" w:val="single"/>
              <w:left w:space="0" w:sz="6" w:color="000000" w:val="single"/>
              <w:bottom w:space="0" w:sz="6" w:color="000000" w:val="single"/>
              <w:right w:space="0" w:sz="6" w:color="000000" w:val="single"/>
            </w:tcBorders>
            <w:vAlign w:val="bottom"/>
            <w:hideMark/>
          </w:tcPr>
          <w:p w:rsidRDefault="00A31D42" w:rsidP="00A31D42" w:rsidR="00A31D42" w:rsidRPr="00A31D42">
            <w:pPr>
              <w:spacing w:lineRule="auto" w:line="276" w:after="0"/>
              <w:jc w:val="center"/>
              <w:rPr>
                <w:rFonts w:cs="Times New Roman" w:eastAsia="Times New Roman"/>
                <w:color w:val="000000"/>
              </w:rPr>
            </w:pPr>
            <w:r w:rsidRPr="00A31D42">
              <w:rPr>
                <w:rFonts w:cs="Times New Roman" w:eastAsia="Times New Roman"/>
                <w:color w:val="000000"/>
              </w:rPr>
              <w:t>15.486,86</w:t>
            </w:r>
          </w:p>
        </w:tc>
        <w:tc>
          <w:tcPr>
            <w:tcW w:type="dxa" w:w="1843"/>
            <w:gridSpan w:val="2"/>
            <w:tcBorders>
              <w:top w:space="0" w:sz="6" w:color="000000" w:val="single"/>
              <w:left w:space="0" w:sz="6" w:color="000000" w:val="single"/>
              <w:bottom w:space="0" w:sz="6" w:color="000000" w:val="single"/>
              <w:right w:space="0" w:sz="6" w:color="000000" w:val="single"/>
            </w:tcBorders>
            <w:vAlign w:val="bottom"/>
            <w:hideMark/>
          </w:tcPr>
          <w:p w:rsidRDefault="00A31D42" w:rsidP="00A31D42" w:rsidR="00A31D42" w:rsidRPr="00A31D42">
            <w:pPr>
              <w:spacing w:lineRule="auto" w:line="276" w:after="0"/>
              <w:jc w:val="center"/>
              <w:rPr>
                <w:rFonts w:cs="Times New Roman" w:eastAsia="Times New Roman"/>
                <w:color w:val="000000"/>
              </w:rPr>
            </w:pPr>
            <w:r w:rsidRPr="00A31D42">
              <w:rPr>
                <w:rFonts w:cs="Times New Roman" w:eastAsia="Times New Roman"/>
                <w:color w:val="000000"/>
              </w:rPr>
              <w:t>15.486,86</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750.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Milanović </w:t>
            </w:r>
            <w:proofErr w:type="spellStart"/>
            <w:r w:rsidRPr="00A31D42">
              <w:rPr>
                <w:rFonts w:cs="Times New Roman" w:eastAsia="Times New Roman"/>
              </w:rPr>
              <w:t>Edhem</w:t>
            </w:r>
            <w:proofErr w:type="spellEnd"/>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K.Sućurac</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41618044992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42.020,85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42.020,85</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751.</w:t>
            </w:r>
          </w:p>
        </w:tc>
        <w:tc>
          <w:tcPr>
            <w:tcW w:type="dxa" w:w="1953"/>
            <w:tcBorders>
              <w:top w:space="0" w:sz="6" w:color="000000" w:val="single"/>
              <w:left w:space="0" w:sz="6" w:color="000000" w:val="single"/>
              <w:bottom w:space="0" w:sz="6" w:color="000000" w:val="single"/>
              <w:right w:space="0" w:sz="6" w:color="000000" w:val="single"/>
            </w:tcBorders>
          </w:tcPr>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Miletić Ivan (iza </w:t>
            </w:r>
            <w:proofErr w:type="spellStart"/>
            <w:r w:rsidRPr="00A31D42">
              <w:rPr>
                <w:rFonts w:cs="Times New Roman" w:eastAsia="Times New Roman"/>
              </w:rPr>
              <w:t>pok</w:t>
            </w:r>
            <w:proofErr w:type="spellEnd"/>
            <w:r w:rsidRPr="00A31D42">
              <w:rPr>
                <w:rFonts w:cs="Times New Roman" w:eastAsia="Times New Roman"/>
              </w:rPr>
              <w:t>. Jadranke)</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18813409870</w:t>
            </w:r>
          </w:p>
          <w:p w:rsidRDefault="00A31D42" w:rsidP="00A31D42" w:rsidR="00A31D42" w:rsidRPr="00A31D42">
            <w:pPr>
              <w:spacing w:lineRule="auto" w:line="276" w:after="0"/>
              <w:rPr>
                <w:rFonts w:cs="Times New Roman" w:eastAsia="Times New Roman"/>
              </w:rPr>
            </w:pP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54.737,70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54.737,70</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752.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Miletić Jagoda</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46891506450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48.419,92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48.419,92</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753.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Miletić Mijo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15863586048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295.869,76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85.674,51</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210.195,25</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Stečajni upravitelj</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754.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Miletić Slobodan</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75344972232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113.060,32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113.060,32</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- 62 -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1979"/>
        <w:gridCol w:w="1799"/>
        <w:gridCol w:w="1779"/>
        <w:gridCol w:w="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755.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Miličević Anto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02684989828</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33.948,87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33.948,87</w:t>
            </w:r>
          </w:p>
        </w:tc>
        <w:tc>
          <w:tcPr>
            <w:tcW w:type="dxa" w:w="1780"/>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c>
          <w:tcPr>
            <w:tcW w:type="dxa" w:w="1280"/>
            <w:gridSpan w:val="2"/>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756.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Miličević Davor</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38676301525</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69.890,85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69.890,85</w:t>
            </w:r>
          </w:p>
        </w:tc>
        <w:tc>
          <w:tcPr>
            <w:tcW w:type="dxa" w:w="17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757.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Mličević</w:t>
            </w:r>
            <w:proofErr w:type="spellEnd"/>
            <w:r w:rsidRPr="00A31D42">
              <w:rPr>
                <w:rFonts w:cs="Times New Roman" w:eastAsia="Times New Roman"/>
              </w:rPr>
              <w:t xml:space="preserve"> Mato</w:t>
            </w:r>
          </w:p>
          <w:p w:rsidRDefault="00A31D42" w:rsidP="00A31D42" w:rsidR="00A31D42" w:rsidRPr="00A31D42">
            <w:pPr>
              <w:spacing w:lineRule="auto" w:line="276" w:after="0"/>
              <w:rPr>
                <w:rFonts w:cs="Times New Roman" w:eastAsia="Times New Roman"/>
              </w:rPr>
            </w:pPr>
            <w:r w:rsidRPr="00A31D42">
              <w:rPr>
                <w:rFonts w:cs="Times New Roman" w:eastAsia="Times New Roman"/>
              </w:rPr>
              <w:t>Solin,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65764118117</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65.580,64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65.580,64</w:t>
            </w:r>
          </w:p>
        </w:tc>
        <w:tc>
          <w:tcPr>
            <w:tcW w:type="dxa" w:w="17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758.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Miličević Mirko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71533342823</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37.722,22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37.722,22</w:t>
            </w:r>
          </w:p>
        </w:tc>
        <w:tc>
          <w:tcPr>
            <w:tcW w:type="dxa" w:w="1780"/>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c>
          <w:tcPr>
            <w:tcW w:type="dxa" w:w="1280"/>
            <w:gridSpan w:val="2"/>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759.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Miloš Luka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66205916462</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68.281,98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68.281,98</w:t>
            </w:r>
          </w:p>
        </w:tc>
        <w:tc>
          <w:tcPr>
            <w:tcW w:type="dxa" w:w="17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760.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Milošević Mate</w:t>
            </w:r>
          </w:p>
          <w:p w:rsidRDefault="00A31D42" w:rsidP="00A31D42" w:rsidR="00A31D42" w:rsidRPr="00A31D42">
            <w:pPr>
              <w:spacing w:lineRule="auto" w:line="276" w:after="0"/>
              <w:rPr>
                <w:rFonts w:cs="Times New Roman" w:eastAsia="Times New Roman"/>
              </w:rPr>
            </w:pPr>
            <w:r w:rsidRPr="00A31D42">
              <w:rPr>
                <w:rFonts w:cs="Times New Roman" w:eastAsia="Times New Roman"/>
              </w:rPr>
              <w:t>Šibenik,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93008982271</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34.429,69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34.429,69</w:t>
            </w:r>
          </w:p>
        </w:tc>
        <w:tc>
          <w:tcPr>
            <w:tcW w:type="dxa" w:w="17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761.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Miljak</w:t>
            </w:r>
            <w:proofErr w:type="spellEnd"/>
            <w:r w:rsidRPr="00A31D42">
              <w:rPr>
                <w:rFonts w:cs="Times New Roman" w:eastAsia="Times New Roman"/>
              </w:rPr>
              <w:t xml:space="preserve"> Ante</w:t>
            </w:r>
          </w:p>
          <w:p w:rsidRDefault="00A31D42" w:rsidP="00A31D42" w:rsidR="00A31D42" w:rsidRPr="00A31D42">
            <w:pPr>
              <w:spacing w:lineRule="auto" w:line="276" w:after="0"/>
              <w:rPr>
                <w:rFonts w:cs="Times New Roman" w:eastAsia="Times New Roman"/>
              </w:rPr>
            </w:pPr>
            <w:r w:rsidRPr="00A31D42">
              <w:rPr>
                <w:rFonts w:cs="Times New Roman" w:eastAsia="Times New Roman"/>
              </w:rPr>
              <w:t>Dugi Rat,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03785286216</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22.664,46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22.664,46</w:t>
            </w:r>
          </w:p>
        </w:tc>
        <w:tc>
          <w:tcPr>
            <w:tcW w:type="dxa" w:w="17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762.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Miljak</w:t>
            </w:r>
            <w:proofErr w:type="spellEnd"/>
            <w:r w:rsidRPr="00A31D42">
              <w:rPr>
                <w:rFonts w:cs="Times New Roman" w:eastAsia="Times New Roman"/>
              </w:rPr>
              <w:t xml:space="preserve"> Ivica</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Unešić</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22361139132</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1.537,36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1.537,36</w:t>
            </w:r>
          </w:p>
        </w:tc>
        <w:tc>
          <w:tcPr>
            <w:tcW w:type="dxa" w:w="17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763.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Miolin</w:t>
            </w:r>
            <w:proofErr w:type="spellEnd"/>
            <w:r w:rsidRPr="00A31D42">
              <w:rPr>
                <w:rFonts w:cs="Times New Roman" w:eastAsia="Times New Roman"/>
              </w:rPr>
              <w:t xml:space="preserve"> Zorka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58549051691</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41.601,50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41.601,50</w:t>
            </w:r>
          </w:p>
        </w:tc>
        <w:tc>
          <w:tcPr>
            <w:tcW w:type="dxa" w:w="17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764.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Mišić </w:t>
            </w:r>
            <w:proofErr w:type="spellStart"/>
            <w:r w:rsidRPr="00A31D42">
              <w:rPr>
                <w:rFonts w:cs="Times New Roman" w:eastAsia="Times New Roman"/>
              </w:rPr>
              <w:t>Ile</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73244557170</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35.439,42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35.439,42</w:t>
            </w:r>
          </w:p>
        </w:tc>
        <w:tc>
          <w:tcPr>
            <w:tcW w:type="dxa" w:w="17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765.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Mišić Marina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 20554609836</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61.428,35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61.428,35</w:t>
            </w:r>
          </w:p>
        </w:tc>
        <w:tc>
          <w:tcPr>
            <w:tcW w:type="dxa" w:w="1780"/>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c>
          <w:tcPr>
            <w:tcW w:type="dxa" w:w="1280"/>
            <w:gridSpan w:val="2"/>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766.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Mišić Željko</w:t>
            </w:r>
          </w:p>
          <w:p w:rsidRDefault="00A31D42" w:rsidP="00A31D42" w:rsidR="00A31D42" w:rsidRPr="00A31D42">
            <w:pPr>
              <w:spacing w:lineRule="auto" w:line="276" w:after="0"/>
              <w:rPr>
                <w:rFonts w:cs="Times New Roman" w:eastAsia="Times New Roman"/>
              </w:rPr>
            </w:pPr>
            <w:r w:rsidRPr="00A31D42">
              <w:rPr>
                <w:rFonts w:cs="Times New Roman" w:eastAsia="Times New Roman"/>
              </w:rPr>
              <w:t>Solin, OIB: 26544668759</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21.786,91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21.786,91</w:t>
            </w:r>
          </w:p>
        </w:tc>
        <w:tc>
          <w:tcPr>
            <w:tcW w:type="dxa" w:w="17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767.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Mlačić</w:t>
            </w:r>
            <w:proofErr w:type="spellEnd"/>
            <w:r w:rsidRPr="00A31D42">
              <w:rPr>
                <w:rFonts w:cs="Times New Roman" w:eastAsia="Times New Roman"/>
              </w:rPr>
              <w:t xml:space="preserve"> </w:t>
            </w:r>
            <w:proofErr w:type="spellStart"/>
            <w:r w:rsidRPr="00A31D42">
              <w:rPr>
                <w:rFonts w:cs="Times New Roman" w:eastAsia="Times New Roman"/>
              </w:rPr>
              <w:t>Philippe</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28941403403</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10.480,09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10.480,09</w:t>
            </w:r>
          </w:p>
        </w:tc>
        <w:tc>
          <w:tcPr>
            <w:tcW w:type="dxa" w:w="17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- 63 -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00"/>
        <w:gridCol w:w="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768.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Mladin </w:t>
            </w:r>
            <w:proofErr w:type="spellStart"/>
            <w:r w:rsidRPr="00A31D42">
              <w:rPr>
                <w:rFonts w:cs="Times New Roman" w:eastAsia="Times New Roman"/>
              </w:rPr>
              <w:t>Želka</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73418798350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51.440,59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51.440,59</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769.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Mlikota Stjepan</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Domanovići</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34546444814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82.216,13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82.216,13</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770.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Mlinar Frano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Bisko</w:t>
            </w:r>
            <w:proofErr w:type="spellEnd"/>
            <w:r w:rsidRPr="00A31D42">
              <w:rPr>
                <w:rFonts w:cs="Times New Roman" w:eastAsia="Times New Roman"/>
              </w:rPr>
              <w:t>, OIB: 24512237128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45.217,05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45.217,05</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771.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Mlinar Ivo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K.Sućurac</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62430956693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112.282,86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112.282,86</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772.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Mlinarić Ivica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30784824876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30.627,20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30.627,20</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773.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Modrić </w:t>
            </w:r>
            <w:proofErr w:type="spellStart"/>
            <w:r w:rsidRPr="00A31D42">
              <w:rPr>
                <w:rFonts w:cs="Times New Roman" w:eastAsia="Times New Roman"/>
              </w:rPr>
              <w:t>Boženka</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 95192819038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71.429,95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71.429,95</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774.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Modrić Zlatko</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18370624486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38.400,10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38.400,10</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775.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Mornar Ivica</w:t>
            </w:r>
          </w:p>
          <w:p w:rsidRDefault="00A31D42" w:rsidP="00A31D42" w:rsidR="00A31D42" w:rsidRPr="00A31D42">
            <w:pPr>
              <w:spacing w:lineRule="auto" w:line="276" w:after="0"/>
              <w:rPr>
                <w:rFonts w:cs="Times New Roman" w:eastAsia="Times New Roman"/>
              </w:rPr>
            </w:pPr>
            <w:r w:rsidRPr="00A31D42">
              <w:rPr>
                <w:rFonts w:cs="Times New Roman" w:eastAsia="Times New Roman"/>
              </w:rPr>
              <w:t>Kaštel Novi, OIB: 37446352163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76.514,27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76.514,27</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776.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Moro Jakov</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11203955990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62.212,56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62.212,56</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777.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Mostarac Niko</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33306144171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57.840,29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57.840,29</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778.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Mostina</w:t>
            </w:r>
            <w:proofErr w:type="spellEnd"/>
            <w:r w:rsidRPr="00A31D42">
              <w:rPr>
                <w:rFonts w:cs="Times New Roman" w:eastAsia="Times New Roman"/>
              </w:rPr>
              <w:t xml:space="preserve"> Andrija</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Gabrili</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29932357710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116.115,19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116.115,19</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779.</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Mravak Mladen</w:t>
            </w:r>
          </w:p>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Obrovac Sinjski,</w:t>
            </w:r>
          </w:p>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46803679794</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71.737,17</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71.737,17</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- 64 -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00"/>
        <w:gridCol w:w="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780.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Mrgan</w:t>
            </w:r>
            <w:proofErr w:type="spellEnd"/>
            <w:r w:rsidRPr="00A31D42">
              <w:rPr>
                <w:rFonts w:cs="Times New Roman" w:eastAsia="Times New Roman"/>
              </w:rPr>
              <w:t xml:space="preserve"> Neven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15502533225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23.379,93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23.379,93</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781.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Mršić </w:t>
            </w:r>
            <w:proofErr w:type="spellStart"/>
            <w:r w:rsidRPr="00A31D42">
              <w:rPr>
                <w:rFonts w:cs="Times New Roman" w:eastAsia="Times New Roman"/>
              </w:rPr>
              <w:t>Jozefina</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Ploče, OIB: 42254109930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22.249,67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22.249,67</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782.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Mršić Mijo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33676965886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41.158,31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41.158,31</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783.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Munivrana</w:t>
            </w:r>
            <w:proofErr w:type="spellEnd"/>
            <w:r w:rsidRPr="00A31D42">
              <w:rPr>
                <w:rFonts w:cs="Times New Roman" w:eastAsia="Times New Roman"/>
              </w:rPr>
              <w:t xml:space="preserve"> Siniša</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86508698829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84.804,63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84.804,63</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784.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Mustapić Ivan</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35464714574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35.508,12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35.508,12</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785.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Mušura Ivica</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Zagvozd</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99637098203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120.215,11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120.215,11</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786.</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Muža Danijel</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63258978329</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34.010,23</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34.010,23</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787.</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Mužić Zdenka</w:t>
            </w:r>
          </w:p>
          <w:p w:rsidRDefault="00A31D42" w:rsidP="00A31D42" w:rsidR="00A31D42" w:rsidRPr="00A31D42">
            <w:pPr>
              <w:spacing w:lineRule="auto" w:line="276" w:after="0"/>
              <w:rPr>
                <w:rFonts w:cs="Times New Roman" w:eastAsia="Times New Roman"/>
              </w:rPr>
            </w:pPr>
            <w:r w:rsidRPr="00A31D42">
              <w:rPr>
                <w:rFonts w:cs="Times New Roman" w:eastAsia="Times New Roman"/>
              </w:rPr>
              <w:t>Solin, OIB. 07536142382</w:t>
            </w:r>
          </w:p>
        </w:tc>
        <w:tc>
          <w:tcPr>
            <w:tcW w:type="dxa" w:w="1948"/>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30.014,81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30.014,81</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788.</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Nasić</w:t>
            </w:r>
            <w:proofErr w:type="spellEnd"/>
            <w:r w:rsidRPr="00A31D42">
              <w:rPr>
                <w:rFonts w:cs="Times New Roman" w:eastAsia="Times New Roman"/>
              </w:rPr>
              <w:t xml:space="preserve"> Mario</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61046102388</w:t>
            </w:r>
          </w:p>
        </w:tc>
        <w:tc>
          <w:tcPr>
            <w:tcW w:type="dxa" w:w="1948"/>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57.036,74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57.036,74</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789.</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Nasup</w:t>
            </w:r>
            <w:proofErr w:type="spellEnd"/>
            <w:r w:rsidRPr="00A31D42">
              <w:rPr>
                <w:rFonts w:cs="Times New Roman" w:eastAsia="Times New Roman"/>
              </w:rPr>
              <w:t xml:space="preserve"> </w:t>
            </w:r>
            <w:proofErr w:type="spellStart"/>
            <w:r w:rsidRPr="00A31D42">
              <w:rPr>
                <w:rFonts w:cs="Times New Roman" w:eastAsia="Times New Roman"/>
              </w:rPr>
              <w:t>Ređif</w:t>
            </w:r>
            <w:proofErr w:type="spellEnd"/>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Bisko</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70012233506</w:t>
            </w:r>
          </w:p>
        </w:tc>
        <w:tc>
          <w:tcPr>
            <w:tcW w:type="dxa" w:w="1948"/>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69.602,73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69.602,73</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790.</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Nerlović</w:t>
            </w:r>
            <w:proofErr w:type="spellEnd"/>
            <w:r w:rsidRPr="00A31D42">
              <w:rPr>
                <w:rFonts w:cs="Times New Roman" w:eastAsia="Times New Roman"/>
              </w:rPr>
              <w:t xml:space="preserve"> Nediljko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63134751726</w:t>
            </w:r>
          </w:p>
        </w:tc>
        <w:tc>
          <w:tcPr>
            <w:tcW w:type="dxa" w:w="1948"/>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65.908,78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65.908,78</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791.</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Nikolić Ivan</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Đulovac</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62567668109</w:t>
            </w:r>
          </w:p>
        </w:tc>
        <w:tc>
          <w:tcPr>
            <w:tcW w:type="dxa" w:w="1948"/>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41.126,24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41.126,24</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792.</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Nikše Mijo</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82669671710</w:t>
            </w:r>
          </w:p>
        </w:tc>
        <w:tc>
          <w:tcPr>
            <w:tcW w:type="dxa" w:w="1948"/>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173.658,01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173.658,01</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- 65 -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00"/>
        <w:gridCol w:w="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793.</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Ninčević Slavko</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97468850814</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91.026,89</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91.026,89</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794.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Nizeteo</w:t>
            </w:r>
            <w:proofErr w:type="spellEnd"/>
            <w:r w:rsidRPr="00A31D42">
              <w:rPr>
                <w:rFonts w:cs="Times New Roman" w:eastAsia="Times New Roman"/>
              </w:rPr>
              <w:t xml:space="preserve"> Petar-Ivan</w:t>
            </w:r>
          </w:p>
          <w:p w:rsidRDefault="00A31D42" w:rsidP="00A31D42" w:rsidR="00A31D42" w:rsidRPr="00A31D42">
            <w:pPr>
              <w:spacing w:lineRule="auto" w:line="276" w:after="0"/>
              <w:rPr>
                <w:rFonts w:cs="Times New Roman" w:eastAsia="Times New Roman"/>
              </w:rPr>
            </w:pPr>
            <w:r w:rsidRPr="00A31D42">
              <w:rPr>
                <w:rFonts w:cs="Times New Roman" w:eastAsia="Times New Roman"/>
              </w:rPr>
              <w:t>Hvar,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75760579319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83.743,84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83.743,84</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795.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Novak Željko</w:t>
            </w:r>
          </w:p>
          <w:p w:rsidRDefault="00A31D42" w:rsidP="00A31D42" w:rsidR="00A31D42" w:rsidRPr="00A31D42">
            <w:pPr>
              <w:spacing w:lineRule="auto" w:line="276" w:after="0"/>
              <w:rPr>
                <w:rFonts w:cs="Times New Roman" w:eastAsia="Times New Roman"/>
              </w:rPr>
            </w:pPr>
            <w:r w:rsidRPr="00A31D42">
              <w:rPr>
                <w:rFonts w:cs="Times New Roman" w:eastAsia="Times New Roman"/>
              </w:rPr>
              <w:t>Prozor,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59319660455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39.105,65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39.105,65</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796.</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Odak Ivanka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11679428366</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35.764,68</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35.764,68</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797.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Odović</w:t>
            </w:r>
            <w:proofErr w:type="spellEnd"/>
            <w:r w:rsidRPr="00A31D42">
              <w:rPr>
                <w:rFonts w:cs="Times New Roman" w:eastAsia="Times New Roman"/>
              </w:rPr>
              <w:t xml:space="preserve"> Mladen</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Kamenmost</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02576692974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109.963,47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109.963,47</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798.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Odrljin</w:t>
            </w:r>
            <w:proofErr w:type="spellEnd"/>
            <w:r w:rsidRPr="00A31D42">
              <w:rPr>
                <w:rFonts w:cs="Times New Roman" w:eastAsia="Times New Roman"/>
              </w:rPr>
              <w:t xml:space="preserve"> Silvijo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Trilj</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59107341100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21.460,99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21.460,99</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799.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Odrljin</w:t>
            </w:r>
            <w:proofErr w:type="spellEnd"/>
            <w:r w:rsidRPr="00A31D42">
              <w:rPr>
                <w:rFonts w:cs="Times New Roman" w:eastAsia="Times New Roman"/>
              </w:rPr>
              <w:t xml:space="preserve"> Tomislav</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Trilj</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19408509534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17.949,22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17.949,22</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800.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Odža</w:t>
            </w:r>
            <w:proofErr w:type="spellEnd"/>
            <w:r w:rsidRPr="00A31D42">
              <w:rPr>
                <w:rFonts w:cs="Times New Roman" w:eastAsia="Times New Roman"/>
              </w:rPr>
              <w:t xml:space="preserve"> Danijel</w:t>
            </w:r>
          </w:p>
          <w:p w:rsidRDefault="00A31D42" w:rsidP="00A31D42" w:rsidR="00A31D42" w:rsidRPr="00A31D42">
            <w:pPr>
              <w:spacing w:lineRule="auto" w:line="276" w:after="0"/>
              <w:rPr>
                <w:rFonts w:cs="Times New Roman" w:eastAsia="Times New Roman"/>
              </w:rPr>
            </w:pPr>
            <w:r w:rsidRPr="00A31D42">
              <w:rPr>
                <w:rFonts w:cs="Times New Roman" w:eastAsia="Times New Roman"/>
              </w:rPr>
              <w:t>Klis,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91593548841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49.928,86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49.928,86</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801.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Ojvan</w:t>
            </w:r>
            <w:proofErr w:type="spellEnd"/>
            <w:r w:rsidRPr="00A31D42">
              <w:rPr>
                <w:rFonts w:cs="Times New Roman" w:eastAsia="Times New Roman"/>
              </w:rPr>
              <w:t xml:space="preserve"> Branko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84547886741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45.633,90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45.633,90</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802.</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Ojvan</w:t>
            </w:r>
            <w:proofErr w:type="spellEnd"/>
            <w:r w:rsidRPr="00A31D42">
              <w:rPr>
                <w:rFonts w:cs="Times New Roman" w:eastAsia="Times New Roman"/>
              </w:rPr>
              <w:t xml:space="preserve"> Ivan</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K.Kambelovac</w:t>
            </w:r>
            <w:proofErr w:type="spellEnd"/>
            <w:r w:rsidRPr="00A31D42">
              <w:rPr>
                <w:rFonts w:cs="Times New Roman" w:eastAsia="Times New Roman"/>
              </w:rPr>
              <w:t>,</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54259982648</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1.746,42</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1.746,42</w:t>
            </w:r>
          </w:p>
        </w:tc>
        <w:tc>
          <w:tcPr>
            <w:tcW w:type="dxa" w:w="1701"/>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c>
          <w:tcPr>
            <w:tcW w:type="dxa" w:w="1280"/>
            <w:gridSpan w:val="2"/>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803.</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Ojvan</w:t>
            </w:r>
            <w:proofErr w:type="spellEnd"/>
            <w:r w:rsidRPr="00A31D42">
              <w:rPr>
                <w:rFonts w:cs="Times New Roman" w:eastAsia="Times New Roman"/>
              </w:rPr>
              <w:t xml:space="preserve"> Zdravko</w:t>
            </w:r>
          </w:p>
          <w:p w:rsidRDefault="00A31D42" w:rsidP="00A31D42" w:rsidR="00A31D42" w:rsidRPr="00A31D42">
            <w:pPr>
              <w:spacing w:lineRule="auto" w:line="276" w:after="0"/>
              <w:rPr>
                <w:rFonts w:cs="Times New Roman" w:eastAsia="Times New Roman"/>
              </w:rPr>
            </w:pPr>
            <w:r w:rsidRPr="00A31D42">
              <w:rPr>
                <w:rFonts w:cs="Times New Roman" w:eastAsia="Times New Roman"/>
              </w:rPr>
              <w:t>Zagreb,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30762717917</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74.204,28</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74.204,28</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804.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Omrčen Ivan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65912684016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72.460,11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72.460,11</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- 66 -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00"/>
        <w:gridCol w:w="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805.</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Omrčen Jozo</w:t>
            </w:r>
          </w:p>
          <w:p w:rsidRDefault="00A31D42" w:rsidP="00A31D42" w:rsidR="00A31D42" w:rsidRPr="00A31D42">
            <w:pPr>
              <w:spacing w:lineRule="auto" w:line="276" w:after="0"/>
              <w:rPr>
                <w:rFonts w:cs="Times New Roman" w:eastAsia="Times New Roman"/>
              </w:rPr>
            </w:pPr>
            <w:r w:rsidRPr="00A31D42">
              <w:rPr>
                <w:rFonts w:cs="Times New Roman" w:eastAsia="Times New Roman"/>
              </w:rPr>
              <w:t>Nisko,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00755801980</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64.553,00</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64.553,00</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806.</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Osojnički</w:t>
            </w:r>
            <w:proofErr w:type="spellEnd"/>
            <w:r w:rsidRPr="00A31D42">
              <w:rPr>
                <w:rFonts w:cs="Times New Roman" w:eastAsia="Times New Roman"/>
              </w:rPr>
              <w:t xml:space="preserve"> </w:t>
            </w:r>
            <w:proofErr w:type="spellStart"/>
            <w:r w:rsidRPr="00A31D42">
              <w:rPr>
                <w:rFonts w:cs="Times New Roman" w:eastAsia="Times New Roman"/>
              </w:rPr>
              <w:t>Tonka</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65497635979</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752,71</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752,71</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807.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Ostojić Ivona</w:t>
            </w:r>
          </w:p>
          <w:p w:rsidRDefault="00A31D42" w:rsidP="00A31D42" w:rsidR="00A31D42" w:rsidRPr="00A31D42">
            <w:pPr>
              <w:spacing w:lineRule="auto" w:line="276" w:after="0"/>
              <w:rPr>
                <w:rFonts w:cs="Times New Roman" w:eastAsia="Times New Roman"/>
              </w:rPr>
            </w:pPr>
            <w:r w:rsidRPr="00A31D42">
              <w:rPr>
                <w:rFonts w:cs="Times New Roman" w:eastAsia="Times New Roman"/>
              </w:rPr>
              <w:t>Ploče, OIB: 54991102808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10.838,28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10.838,28</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808.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Padovan Ognjen</w:t>
            </w:r>
          </w:p>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Vela Luka,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10089466320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47.572,73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47.572,73</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809.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Pajdek</w:t>
            </w:r>
            <w:proofErr w:type="spellEnd"/>
            <w:r w:rsidRPr="00A31D42">
              <w:rPr>
                <w:rFonts w:cs="Times New Roman" w:eastAsia="Times New Roman"/>
              </w:rPr>
              <w:t xml:space="preserve"> Ante</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01654173923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46.180,74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46.180,74</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810.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Pajdek</w:t>
            </w:r>
            <w:proofErr w:type="spellEnd"/>
            <w:r w:rsidRPr="00A31D42">
              <w:rPr>
                <w:rFonts w:cs="Times New Roman" w:eastAsia="Times New Roman"/>
              </w:rPr>
              <w:t xml:space="preserve"> Slavko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Unešić</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89317049827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92.576,35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92.576,35</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811.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Pajić Slavko</w:t>
            </w:r>
          </w:p>
          <w:p w:rsidRDefault="00A31D42" w:rsidP="00A31D42" w:rsidR="00A31D42" w:rsidRPr="00A31D42">
            <w:pPr>
              <w:spacing w:lineRule="auto" w:line="276" w:after="0"/>
              <w:rPr>
                <w:rFonts w:cs="Times New Roman" w:eastAsia="Times New Roman"/>
              </w:rPr>
            </w:pPr>
            <w:r w:rsidRPr="00A31D42">
              <w:rPr>
                <w:rFonts w:cs="Times New Roman" w:eastAsia="Times New Roman"/>
              </w:rPr>
              <w:t>Mostar,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48922346657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96.878,70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96.878,70</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812.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Paleško</w:t>
            </w:r>
            <w:proofErr w:type="spellEnd"/>
            <w:r w:rsidRPr="00A31D42">
              <w:rPr>
                <w:rFonts w:cs="Times New Roman" w:eastAsia="Times New Roman"/>
              </w:rPr>
              <w:t xml:space="preserve"> Neven</w:t>
            </w:r>
          </w:p>
          <w:p w:rsidRDefault="00A31D42" w:rsidP="00A31D42" w:rsidR="00A31D42" w:rsidRPr="00A31D42">
            <w:pPr>
              <w:spacing w:lineRule="auto" w:line="276" w:after="0"/>
              <w:rPr>
                <w:rFonts w:cs="Times New Roman" w:eastAsia="Times New Roman"/>
              </w:rPr>
            </w:pPr>
            <w:r w:rsidRPr="00A31D42">
              <w:rPr>
                <w:rFonts w:cs="Times New Roman" w:eastAsia="Times New Roman"/>
              </w:rPr>
              <w:t>Ruda, OIB. 34102838132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81.163,29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81.163,29</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813.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Palić Luka</w:t>
            </w:r>
          </w:p>
          <w:p w:rsidRDefault="00A31D42" w:rsidP="00A31D42" w:rsidR="00A31D42" w:rsidRPr="00A31D42">
            <w:pPr>
              <w:spacing w:lineRule="auto" w:line="276" w:after="0"/>
              <w:rPr>
                <w:rFonts w:cs="Times New Roman" w:eastAsia="Times New Roman"/>
              </w:rPr>
            </w:pPr>
            <w:r w:rsidRPr="00A31D42">
              <w:rPr>
                <w:rFonts w:cs="Times New Roman" w:eastAsia="Times New Roman"/>
              </w:rPr>
              <w:t>Bjelovar,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94206333618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35.439,42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35.439,42</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814.</w:t>
            </w:r>
          </w:p>
        </w:tc>
        <w:tc>
          <w:tcPr>
            <w:tcW w:type="dxa" w:w="195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rPr>
                <w:rFonts w:cs="Times New Roman" w:eastAsia="Times New Roman"/>
                <w:color w:val="000000"/>
              </w:rPr>
            </w:pPr>
            <w:r w:rsidRPr="00A31D42">
              <w:rPr>
                <w:rFonts w:cs="Times New Roman" w:eastAsia="Times New Roman"/>
                <w:color w:val="000000"/>
              </w:rPr>
              <w:t>Palić Sandra</w:t>
            </w:r>
          </w:p>
          <w:p w:rsidRDefault="00A31D42" w:rsidP="00A31D42" w:rsidR="00A31D42" w:rsidRPr="00A31D42">
            <w:pPr>
              <w:spacing w:lineRule="auto" w:line="276" w:after="0"/>
              <w:rPr>
                <w:rFonts w:cs="Times New Roman" w:eastAsia="Times New Roman"/>
                <w:color w:val="000000"/>
              </w:rPr>
            </w:pPr>
            <w:r w:rsidRPr="00A31D42">
              <w:rPr>
                <w:rFonts w:cs="Times New Roman" w:eastAsia="Times New Roman"/>
                <w:color w:val="000000"/>
              </w:rPr>
              <w:t>Split, OIB:</w:t>
            </w:r>
          </w:p>
          <w:p w:rsidRDefault="00A31D42" w:rsidP="00A31D42" w:rsidR="00A31D42" w:rsidRPr="00A31D42">
            <w:pPr>
              <w:spacing w:lineRule="auto" w:line="276" w:after="0"/>
              <w:rPr>
                <w:rFonts w:cs="Times New Roman" w:eastAsia="Times New Roman"/>
                <w:color w:val="000000"/>
              </w:rPr>
            </w:pPr>
            <w:r w:rsidRPr="00A31D42">
              <w:rPr>
                <w:rFonts w:cs="Times New Roman" w:eastAsia="Times New Roman"/>
                <w:color w:val="000000"/>
              </w:rPr>
              <w:t>68869994774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247.765,67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247.765,67</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815.</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Palić Vinko</w:t>
            </w:r>
          </w:p>
          <w:p w:rsidRDefault="00A31D42" w:rsidP="00A31D42" w:rsidR="00A31D42" w:rsidRPr="00A31D42">
            <w:pPr>
              <w:spacing w:lineRule="auto" w:line="276" w:after="0"/>
              <w:rPr>
                <w:rFonts w:cs="Times New Roman" w:eastAsia="Times New Roman"/>
              </w:rPr>
            </w:pPr>
            <w:r w:rsidRPr="00A31D42">
              <w:rPr>
                <w:rFonts w:cs="Times New Roman" w:eastAsia="Times New Roman"/>
              </w:rPr>
              <w:t>Bjelovar,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69897625682</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35.439,42</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35.439,42</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816.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Papak Božo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88250113462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67.499,01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67.499,01</w:t>
            </w:r>
          </w:p>
        </w:tc>
        <w:tc>
          <w:tcPr>
            <w:tcW w:type="dxa" w:w="1780"/>
            <w:gridSpan w:val="2"/>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c>
          <w:tcPr>
            <w:tcW w:type="dxa" w:w="1280"/>
            <w:gridSpan w:val="2"/>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817.</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Papak Ivica</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Sv.Nedelja</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51797661929</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85.747,34</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85.747,34</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- 67 -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00"/>
        <w:gridCol w:w="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818.</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Paponja</w:t>
            </w:r>
            <w:proofErr w:type="spellEnd"/>
            <w:r w:rsidRPr="00A31D42">
              <w:rPr>
                <w:rFonts w:cs="Times New Roman" w:eastAsia="Times New Roman"/>
              </w:rPr>
              <w:t xml:space="preserve"> Ivan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03133671227</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34.708,34</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34.708,34</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819.</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Parać </w:t>
            </w:r>
            <w:proofErr w:type="spellStart"/>
            <w:r w:rsidRPr="00A31D42">
              <w:rPr>
                <w:rFonts w:cs="Times New Roman" w:eastAsia="Times New Roman"/>
              </w:rPr>
              <w:t>Bariša</w:t>
            </w:r>
            <w:proofErr w:type="spellEnd"/>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Podstrana</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17902015769</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66.838,35</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66.838,35</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820.</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Parada Ante</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51315039857</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31.820,07</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31.820,07</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821.</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Patrčević</w:t>
            </w:r>
            <w:proofErr w:type="spellEnd"/>
            <w:r w:rsidRPr="00A31D42">
              <w:rPr>
                <w:rFonts w:cs="Times New Roman" w:eastAsia="Times New Roman"/>
              </w:rPr>
              <w:t xml:space="preserve"> Josip</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45211441213</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33.010,89</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33.010,89</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822.</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Pavela</w:t>
            </w:r>
            <w:proofErr w:type="spellEnd"/>
            <w:r w:rsidRPr="00A31D42">
              <w:rPr>
                <w:rFonts w:cs="Times New Roman" w:eastAsia="Times New Roman"/>
              </w:rPr>
              <w:t xml:space="preserve"> Maja</w:t>
            </w:r>
          </w:p>
          <w:p w:rsidRDefault="00A31D42" w:rsidP="00A31D42" w:rsidR="00A31D42" w:rsidRPr="00A31D42">
            <w:pPr>
              <w:spacing w:lineRule="auto" w:line="276" w:after="0"/>
              <w:rPr>
                <w:rFonts w:cs="Times New Roman" w:eastAsia="Times New Roman"/>
              </w:rPr>
            </w:pPr>
            <w:r w:rsidRPr="00A31D42">
              <w:rPr>
                <w:rFonts w:cs="Times New Roman" w:eastAsia="Times New Roman"/>
              </w:rPr>
              <w:t>Mravinci,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88657369930</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5.551,13</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5.551,13</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823.</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Pavičić Luka</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35639983676</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85.208,56</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85.208,56</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824.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Pavičić Mato</w:t>
            </w:r>
          </w:p>
          <w:p w:rsidRDefault="00A31D42" w:rsidP="00A31D42" w:rsidR="00A31D42" w:rsidRPr="00A31D42">
            <w:pPr>
              <w:spacing w:lineRule="auto" w:line="276" w:after="0"/>
              <w:rPr>
                <w:rFonts w:cs="Times New Roman" w:eastAsia="Times New Roman"/>
              </w:rPr>
            </w:pPr>
            <w:r w:rsidRPr="00A31D42">
              <w:rPr>
                <w:rFonts w:cs="Times New Roman" w:eastAsia="Times New Roman"/>
              </w:rPr>
              <w:t>Prozor,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37115281690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84.170,27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84.170,27</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825.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Pavić Bruno</w:t>
            </w:r>
          </w:p>
          <w:p w:rsidRDefault="00A31D42" w:rsidP="00A31D42" w:rsidR="00A31D42" w:rsidRPr="00A31D42">
            <w:pPr>
              <w:spacing w:lineRule="auto" w:line="276" w:after="0"/>
              <w:rPr>
                <w:rFonts w:cs="Times New Roman" w:eastAsia="Times New Roman"/>
              </w:rPr>
            </w:pPr>
            <w:r w:rsidRPr="00A31D42">
              <w:rPr>
                <w:rFonts w:cs="Times New Roman" w:eastAsia="Times New Roman"/>
              </w:rPr>
              <w:t>Zagreb,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17078540163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30.523,66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30.523,66</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826.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Pavić Marija</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Srijane</w:t>
            </w:r>
            <w:proofErr w:type="spellEnd"/>
            <w:r w:rsidRPr="00A31D42">
              <w:rPr>
                <w:rFonts w:cs="Times New Roman" w:eastAsia="Times New Roman"/>
              </w:rPr>
              <w:t>, OIB: 27885783577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40.005,30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40.005,30</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827.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Pavić Žarko</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35310824318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13.794,72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13.794,72</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828.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Pavlović Andrija</w:t>
            </w:r>
          </w:p>
          <w:p w:rsidRDefault="00A31D42" w:rsidP="00A31D42" w:rsidR="00A31D42" w:rsidRPr="00A31D42">
            <w:pPr>
              <w:spacing w:lineRule="auto" w:line="276" w:after="0"/>
              <w:rPr>
                <w:rFonts w:cs="Times New Roman" w:eastAsia="Times New Roman"/>
              </w:rPr>
            </w:pPr>
            <w:r w:rsidRPr="00A31D42">
              <w:rPr>
                <w:rFonts w:cs="Times New Roman" w:eastAsia="Times New Roman"/>
              </w:rPr>
              <w:t>Rama,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95744053175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42.677,86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42.677,86</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829.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Pavlović Ivica</w:t>
            </w:r>
          </w:p>
          <w:p w:rsidRDefault="00A31D42" w:rsidP="00A31D42" w:rsidR="00A31D42" w:rsidRPr="00A31D42">
            <w:pPr>
              <w:spacing w:lineRule="auto" w:line="276" w:after="0"/>
              <w:rPr>
                <w:rFonts w:cs="Times New Roman" w:eastAsia="Times New Roman"/>
              </w:rPr>
            </w:pPr>
            <w:r w:rsidRPr="00A31D42">
              <w:rPr>
                <w:rFonts w:cs="Times New Roman" w:eastAsia="Times New Roman"/>
              </w:rPr>
              <w:t>Petrovo Selo,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68817494494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24.960,84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24.960,84</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830.</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Pavlović Ivo</w:t>
            </w:r>
          </w:p>
          <w:p w:rsidRDefault="00A31D42" w:rsidP="00A31D42" w:rsidR="00A31D42" w:rsidRPr="00A31D42">
            <w:pPr>
              <w:spacing w:lineRule="auto" w:line="276" w:after="0"/>
              <w:rPr>
                <w:rFonts w:cs="Times New Roman" w:eastAsia="Times New Roman"/>
              </w:rPr>
            </w:pPr>
            <w:r w:rsidRPr="00A31D42">
              <w:rPr>
                <w:rFonts w:cs="Times New Roman" w:eastAsia="Times New Roman"/>
              </w:rPr>
              <w:t>Sv. Đurđa,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71175594066</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1.555,92</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1.555,92</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- 68 -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00"/>
        <w:gridCol w:w="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831.</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Pavlović Jakov</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53311190306</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12.982,75</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12.982,75</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832.</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Pavlović Josip</w:t>
            </w:r>
          </w:p>
          <w:p w:rsidRDefault="00A31D42" w:rsidP="00A31D42" w:rsidR="00A31D42" w:rsidRPr="00A31D42">
            <w:pPr>
              <w:spacing w:lineRule="auto" w:line="276" w:after="0"/>
              <w:rPr>
                <w:rFonts w:cs="Times New Roman" w:eastAsia="Times New Roman"/>
              </w:rPr>
            </w:pPr>
            <w:r w:rsidRPr="00A31D42">
              <w:rPr>
                <w:rFonts w:cs="Times New Roman" w:eastAsia="Times New Roman"/>
              </w:rPr>
              <w:t>Omiš,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94672724552</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48.571,82</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48.571,82</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833.</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Pavlović Marijo</w:t>
            </w:r>
          </w:p>
          <w:p w:rsidRDefault="00A31D42" w:rsidP="00A31D42" w:rsidR="00A31D42" w:rsidRPr="00A31D42">
            <w:pPr>
              <w:spacing w:lineRule="auto" w:line="276" w:after="0"/>
              <w:rPr>
                <w:rFonts w:cs="Times New Roman" w:eastAsia="Times New Roman"/>
              </w:rPr>
            </w:pPr>
            <w:r w:rsidRPr="00A31D42">
              <w:rPr>
                <w:rFonts w:cs="Times New Roman" w:eastAsia="Times New Roman"/>
              </w:rPr>
              <w:t>Prozor,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76783169721</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48.436,88</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48.436,88</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834.</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Pavlović Marko</w:t>
            </w:r>
          </w:p>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Zagreb, OIB: </w:t>
            </w:r>
          </w:p>
          <w:p w:rsidRDefault="00A31D42" w:rsidP="00A31D42" w:rsidR="00A31D42" w:rsidRPr="00A31D42">
            <w:pPr>
              <w:spacing w:lineRule="auto" w:line="276" w:after="0"/>
              <w:rPr>
                <w:rFonts w:cs="Times New Roman" w:eastAsia="Times New Roman"/>
              </w:rPr>
            </w:pPr>
            <w:r w:rsidRPr="00A31D42">
              <w:rPr>
                <w:rFonts w:cs="Times New Roman" w:eastAsia="Times New Roman"/>
              </w:rPr>
              <w:t>56332681766</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92.821,73</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92.821,73</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835.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Pavlović Mato</w:t>
            </w:r>
          </w:p>
          <w:p w:rsidRDefault="00A31D42" w:rsidP="00A31D42" w:rsidR="00A31D42" w:rsidRPr="00A31D42">
            <w:pPr>
              <w:spacing w:lineRule="auto" w:line="276" w:after="0"/>
              <w:rPr>
                <w:rFonts w:cs="Times New Roman" w:eastAsia="Times New Roman"/>
              </w:rPr>
            </w:pPr>
            <w:r w:rsidRPr="00A31D42">
              <w:rPr>
                <w:rFonts w:cs="Times New Roman" w:eastAsia="Times New Roman"/>
              </w:rPr>
              <w:t>Rama, OIB: 32108613131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40.455,93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40.455,93</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836.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Pavlović Nediljko</w:t>
            </w:r>
          </w:p>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Gornji </w:t>
            </w:r>
            <w:proofErr w:type="spellStart"/>
            <w:r w:rsidRPr="00A31D42">
              <w:rPr>
                <w:rFonts w:cs="Times New Roman" w:eastAsia="Times New Roman"/>
              </w:rPr>
              <w:t>Bogićevci</w:t>
            </w:r>
            <w:proofErr w:type="spellEnd"/>
            <w:r w:rsidRPr="00A31D42">
              <w:rPr>
                <w:rFonts w:cs="Times New Roman" w:eastAsia="Times New Roman"/>
              </w:rPr>
              <w:t>,</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75260529178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125.862,24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125.862,24</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837.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Pavlović Vlado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51860398972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73.402,44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73.402,44</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838.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Pavlović Vlado</w:t>
            </w:r>
          </w:p>
          <w:p w:rsidRDefault="00A31D42" w:rsidP="00A31D42" w:rsidR="00A31D42" w:rsidRPr="00A31D42">
            <w:pPr>
              <w:spacing w:lineRule="auto" w:line="276" w:after="0"/>
              <w:rPr>
                <w:rFonts w:cs="Times New Roman" w:eastAsia="Times New Roman"/>
              </w:rPr>
            </w:pPr>
            <w:r w:rsidRPr="00A31D42">
              <w:rPr>
                <w:rFonts w:cs="Times New Roman" w:eastAsia="Times New Roman"/>
              </w:rPr>
              <w:t>Rama,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29118219364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54.730,62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54.730,62</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839.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Pedljo</w:t>
            </w:r>
            <w:proofErr w:type="spellEnd"/>
            <w:r w:rsidRPr="00A31D42">
              <w:rPr>
                <w:rFonts w:cs="Times New Roman" w:eastAsia="Times New Roman"/>
              </w:rPr>
              <w:t xml:space="preserve"> Ivo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02262482049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37.596,28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37.596,28</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840.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Peko Andro</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19907932071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14.325,87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14.325,87</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841.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Peko Jakica</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23933222067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35.790,80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35.790,80</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842.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Pelivan Anto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89345741221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29.288,86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29.288,86</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- 69 -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00"/>
        <w:gridCol w:w="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843.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Pendić</w:t>
            </w:r>
            <w:proofErr w:type="spellEnd"/>
            <w:r w:rsidRPr="00A31D42">
              <w:rPr>
                <w:rFonts w:cs="Times New Roman" w:eastAsia="Times New Roman"/>
              </w:rPr>
              <w:t xml:space="preserve"> Ivica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45947302695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54.582,75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54.582,75</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844.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Penić Nikola</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3251189615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98.071,15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98.071,15</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845.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Perak</w:t>
            </w:r>
            <w:proofErr w:type="spellEnd"/>
            <w:r w:rsidRPr="00A31D42">
              <w:rPr>
                <w:rFonts w:cs="Times New Roman" w:eastAsia="Times New Roman"/>
              </w:rPr>
              <w:t xml:space="preserve"> Dragan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69065280628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52.113,92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52.113,92</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846.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Perak Ivo</w:t>
            </w:r>
          </w:p>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Novi Podravski,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57265571283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90.688,79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90.688,79</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847.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Perak</w:t>
            </w:r>
            <w:proofErr w:type="spellEnd"/>
            <w:r w:rsidRPr="00A31D42">
              <w:rPr>
                <w:rFonts w:cs="Times New Roman" w:eastAsia="Times New Roman"/>
              </w:rPr>
              <w:t xml:space="preserve"> Mijo</w:t>
            </w:r>
          </w:p>
          <w:p w:rsidRDefault="00A31D42" w:rsidP="00A31D42" w:rsidR="00A31D42" w:rsidRPr="00A31D42">
            <w:pPr>
              <w:spacing w:lineRule="auto" w:line="276" w:after="0"/>
              <w:rPr>
                <w:rFonts w:cs="Times New Roman" w:eastAsia="Times New Roman"/>
              </w:rPr>
            </w:pPr>
            <w:r w:rsidRPr="00A31D42">
              <w:rPr>
                <w:rFonts w:cs="Times New Roman" w:eastAsia="Times New Roman"/>
              </w:rPr>
              <w:t>Rama,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82042191095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67.150,21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67.150,21</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848.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Perak</w:t>
            </w:r>
            <w:proofErr w:type="spellEnd"/>
            <w:r w:rsidRPr="00A31D42">
              <w:rPr>
                <w:rFonts w:cs="Times New Roman" w:eastAsia="Times New Roman"/>
              </w:rPr>
              <w:t xml:space="preserve"> Pile</w:t>
            </w:r>
          </w:p>
          <w:p w:rsidRDefault="00A31D42" w:rsidP="00A31D42" w:rsidR="00A31D42" w:rsidRPr="00A31D42">
            <w:pPr>
              <w:spacing w:lineRule="auto" w:line="276" w:after="0"/>
              <w:rPr>
                <w:rFonts w:cs="Times New Roman" w:eastAsia="Times New Roman"/>
              </w:rPr>
            </w:pPr>
            <w:r w:rsidRPr="00A31D42">
              <w:rPr>
                <w:rFonts w:cs="Times New Roman" w:eastAsia="Times New Roman"/>
              </w:rPr>
              <w:t>Jajce, OIB: 61635259960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34.129,28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34.129,28</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849.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Perak</w:t>
            </w:r>
            <w:proofErr w:type="spellEnd"/>
            <w:r w:rsidRPr="00A31D42">
              <w:rPr>
                <w:rFonts w:cs="Times New Roman" w:eastAsia="Times New Roman"/>
              </w:rPr>
              <w:t xml:space="preserve"> Zvonimir</w:t>
            </w:r>
          </w:p>
          <w:p w:rsidRDefault="00A31D42" w:rsidP="00A31D42" w:rsidR="00A31D42" w:rsidRPr="00A31D42">
            <w:pPr>
              <w:spacing w:lineRule="auto" w:line="276" w:after="0"/>
              <w:rPr>
                <w:rFonts w:cs="Times New Roman" w:eastAsia="Times New Roman"/>
              </w:rPr>
            </w:pPr>
            <w:r w:rsidRPr="00A31D42">
              <w:rPr>
                <w:rFonts w:cs="Times New Roman" w:eastAsia="Times New Roman"/>
              </w:rPr>
              <w:t>Virovitica,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48794933848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105.920,82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105.920,82</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850.</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Peričić</w:t>
            </w:r>
            <w:proofErr w:type="spellEnd"/>
            <w:r w:rsidRPr="00A31D42">
              <w:rPr>
                <w:rFonts w:cs="Times New Roman" w:eastAsia="Times New Roman"/>
              </w:rPr>
              <w:t xml:space="preserve"> Ivica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76757396681</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55.298,06</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55.298,06</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851.</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Perić Pero</w:t>
            </w:r>
          </w:p>
          <w:p w:rsidRDefault="00A31D42" w:rsidP="00A31D42" w:rsidR="00A31D42" w:rsidRPr="00A31D42">
            <w:pPr>
              <w:spacing w:lineRule="auto" w:line="276" w:after="0"/>
              <w:rPr>
                <w:rFonts w:cs="Times New Roman" w:eastAsia="Times New Roman"/>
              </w:rPr>
            </w:pPr>
            <w:r w:rsidRPr="00A31D42">
              <w:rPr>
                <w:rFonts w:cs="Times New Roman" w:eastAsia="Times New Roman"/>
              </w:rPr>
              <w:t>Makarska,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59807285791</w:t>
            </w:r>
          </w:p>
        </w:tc>
        <w:tc>
          <w:tcPr>
            <w:tcW w:type="dxa" w:w="1984"/>
            <w:gridSpan w:val="2"/>
            <w:tcBorders>
              <w:top w:space="0" w:sz="6" w:color="000000" w:val="single"/>
              <w:left w:space="0" w:sz="6" w:color="000000" w:val="single"/>
              <w:bottom w:space="0" w:sz="6" w:color="000000" w:val="single"/>
              <w:right w:space="0" w:sz="6" w:color="000000" w:val="single"/>
            </w:tcBorders>
            <w:vAlign w:val="bottom"/>
          </w:tcPr>
          <w:p w:rsidRDefault="00A31D42" w:rsidP="00A31D42" w:rsidR="00A31D42" w:rsidRPr="00A31D42">
            <w:pPr>
              <w:spacing w:lineRule="auto" w:line="276" w:after="0"/>
              <w:jc w:val="center"/>
              <w:rPr>
                <w:rFonts w:cs="Times New Roman" w:eastAsia="Times New Roman"/>
                <w:color w:val="000000"/>
              </w:rPr>
            </w:pPr>
            <w:r w:rsidRPr="00A31D42">
              <w:rPr>
                <w:rFonts w:cs="Times New Roman" w:eastAsia="Times New Roman"/>
                <w:color w:val="000000"/>
              </w:rPr>
              <w:t>30.545,06</w:t>
            </w:r>
          </w:p>
          <w:p w:rsidRDefault="00A31D42" w:rsidP="00A31D42" w:rsidR="00A31D42" w:rsidRPr="00A31D42">
            <w:pPr>
              <w:spacing w:lineRule="auto" w:line="276" w:after="0"/>
              <w:jc w:val="center"/>
              <w:rPr>
                <w:rFonts w:cs="Times New Roman" w:eastAsia="Times New Roman"/>
                <w:color w:val="000000"/>
              </w:rPr>
            </w:pPr>
          </w:p>
        </w:tc>
        <w:tc>
          <w:tcPr>
            <w:tcW w:type="dxa" w:w="1843"/>
            <w:gridSpan w:val="2"/>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color w:val="000000"/>
              </w:rPr>
            </w:pPr>
          </w:p>
          <w:p w:rsidRDefault="00A31D42" w:rsidP="00A31D42" w:rsidR="00A31D42" w:rsidRPr="00A31D42">
            <w:pPr>
              <w:spacing w:lineRule="auto" w:line="276" w:after="0"/>
              <w:jc w:val="center"/>
              <w:rPr>
                <w:rFonts w:cs="Times New Roman" w:eastAsia="Times New Roman"/>
                <w:color w:val="000000"/>
              </w:rPr>
            </w:pPr>
            <w:r w:rsidRPr="00A31D42">
              <w:rPr>
                <w:rFonts w:cs="Times New Roman" w:eastAsia="Times New Roman"/>
                <w:color w:val="000000"/>
              </w:rPr>
              <w:t>30.545,06</w:t>
            </w:r>
          </w:p>
          <w:p w:rsidRDefault="00A31D42" w:rsidP="00A31D42" w:rsidR="00A31D42" w:rsidRPr="00A31D42">
            <w:pPr>
              <w:spacing w:lineRule="auto" w:line="276" w:after="0"/>
              <w:jc w:val="center"/>
              <w:rPr>
                <w:rFonts w:cs="Times New Roman" w:eastAsia="Times New Roman"/>
                <w:color w:val="000000"/>
              </w:rPr>
            </w:pP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852.</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Perić Sara</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Đulovac</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35672051108</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97.758,40</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97.758,40</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853.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Perić Stipe</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65078616694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10.804,63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10.804,63</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854.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Perić Stjepan</w:t>
            </w:r>
          </w:p>
          <w:p w:rsidRDefault="00A31D42" w:rsidP="00A31D42" w:rsidR="00A31D42" w:rsidRPr="00A31D42">
            <w:pPr>
              <w:spacing w:lineRule="auto" w:line="276" w:after="0"/>
              <w:rPr>
                <w:rFonts w:cs="Times New Roman" w:eastAsia="Times New Roman"/>
              </w:rPr>
            </w:pPr>
            <w:r w:rsidRPr="00A31D42">
              <w:rPr>
                <w:rFonts w:cs="Times New Roman" w:eastAsia="Times New Roman"/>
              </w:rPr>
              <w:t>Stolac,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92314958787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48.334,16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48.334,16</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855.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Periša Anđelko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85896561361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52.090,00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52.090,00</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- 70 -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00"/>
        <w:gridCol w:w="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856.</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Perković Ante</w:t>
            </w:r>
          </w:p>
          <w:p w:rsidRDefault="00A31D42" w:rsidP="00A31D42" w:rsidR="00A31D42" w:rsidRPr="00A31D42">
            <w:pPr>
              <w:spacing w:lineRule="auto" w:line="276" w:after="0"/>
              <w:rPr>
                <w:rFonts w:cs="Times New Roman" w:eastAsia="Times New Roman"/>
              </w:rPr>
            </w:pPr>
            <w:r w:rsidRPr="00A31D42">
              <w:rPr>
                <w:rFonts w:cs="Times New Roman" w:eastAsia="Times New Roman"/>
              </w:rPr>
              <w:t>Trogir,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19151520640</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105.526,39</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105.526,39</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857.</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Perković Ivo</w:t>
            </w:r>
          </w:p>
          <w:p w:rsidRDefault="00A31D42" w:rsidP="00A31D42" w:rsidR="00A31D42" w:rsidRPr="00A31D42">
            <w:pPr>
              <w:spacing w:lineRule="auto" w:line="276" w:after="0"/>
              <w:rPr>
                <w:rFonts w:cs="Times New Roman" w:eastAsia="Times New Roman"/>
              </w:rPr>
            </w:pPr>
            <w:r w:rsidRPr="00A31D42">
              <w:rPr>
                <w:rFonts w:cs="Times New Roman" w:eastAsia="Times New Roman"/>
              </w:rPr>
              <w:t>Livno,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00651712527</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98.422,24</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98.422,24</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858.</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Perković Vlado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Luberna</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66693140321</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38.162,89</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38.162,89</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859.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Pervan Goran</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95698616339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241.671,03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241.671,03</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860.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Pervan Tomislav</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Brnaze</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68815559221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81.551,59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81.551,59</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861.</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Peša</w:t>
            </w:r>
            <w:proofErr w:type="spellEnd"/>
            <w:r w:rsidRPr="00A31D42">
              <w:rPr>
                <w:rFonts w:cs="Times New Roman" w:eastAsia="Times New Roman"/>
              </w:rPr>
              <w:t xml:space="preserve"> Ljupko</w:t>
            </w:r>
          </w:p>
          <w:p w:rsidRDefault="00A31D42" w:rsidP="00A31D42" w:rsidR="00A31D42" w:rsidRPr="00A31D42">
            <w:pPr>
              <w:spacing w:lineRule="auto" w:line="276" w:after="0"/>
              <w:rPr>
                <w:rFonts w:cs="Times New Roman" w:eastAsia="Times New Roman"/>
              </w:rPr>
            </w:pPr>
            <w:r w:rsidRPr="00A31D42">
              <w:rPr>
                <w:rFonts w:cs="Times New Roman" w:eastAsia="Times New Roman"/>
              </w:rPr>
              <w:t>Travnik,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34561485892</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43.380,31</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43.380,31</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862.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Petonjić</w:t>
            </w:r>
            <w:proofErr w:type="spellEnd"/>
            <w:r w:rsidRPr="00A31D42">
              <w:rPr>
                <w:rFonts w:cs="Times New Roman" w:eastAsia="Times New Roman"/>
              </w:rPr>
              <w:t xml:space="preserve"> Jozo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11020909769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78.024,67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78.024,67</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863.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Petrović Križan</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Bučići</w:t>
            </w:r>
            <w:proofErr w:type="spellEnd"/>
            <w:r w:rsidRPr="00A31D42">
              <w:rPr>
                <w:rFonts w:cs="Times New Roman" w:eastAsia="Times New Roman"/>
              </w:rPr>
              <w:t>, BIH</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 41673658627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95.356,82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95.356,82</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864.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Petrović Vladimir</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24663298006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33.947,17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33.947,17</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865.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Petrović Vlado</w:t>
            </w:r>
          </w:p>
          <w:p w:rsidRDefault="00A31D42" w:rsidP="00A31D42" w:rsidR="00A31D42" w:rsidRPr="00A31D42">
            <w:pPr>
              <w:spacing w:lineRule="auto" w:line="276" w:after="0"/>
              <w:rPr>
                <w:rFonts w:cs="Times New Roman" w:eastAsia="Times New Roman"/>
              </w:rPr>
            </w:pPr>
            <w:r w:rsidRPr="00A31D42">
              <w:rPr>
                <w:rFonts w:cs="Times New Roman" w:eastAsia="Times New Roman"/>
              </w:rPr>
              <w:t>Zagreb,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55386130675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73.294,91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73.294,91</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866.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Pezelj</w:t>
            </w:r>
            <w:proofErr w:type="spellEnd"/>
            <w:r w:rsidRPr="00A31D42">
              <w:rPr>
                <w:rFonts w:cs="Times New Roman" w:eastAsia="Times New Roman"/>
              </w:rPr>
              <w:t xml:space="preserve"> Mario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93072792999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13.724,97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13.724,97</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867.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Pezo</w:t>
            </w:r>
            <w:proofErr w:type="spellEnd"/>
            <w:r w:rsidRPr="00A31D42">
              <w:rPr>
                <w:rFonts w:cs="Times New Roman" w:eastAsia="Times New Roman"/>
              </w:rPr>
              <w:t xml:space="preserve"> Ivica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06426960857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47.761,37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47.761,37</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868.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Pisturić</w:t>
            </w:r>
            <w:proofErr w:type="spellEnd"/>
            <w:r w:rsidRPr="00A31D42">
              <w:rPr>
                <w:rFonts w:cs="Times New Roman" w:eastAsia="Times New Roman"/>
              </w:rPr>
              <w:t xml:space="preserve"> </w:t>
            </w:r>
            <w:proofErr w:type="spellStart"/>
            <w:r w:rsidRPr="00A31D42">
              <w:rPr>
                <w:rFonts w:cs="Times New Roman" w:eastAsia="Times New Roman"/>
              </w:rPr>
              <w:t>Cvjetanka</w:t>
            </w:r>
            <w:proofErr w:type="spellEnd"/>
            <w:r w:rsidRPr="00A31D42">
              <w:rPr>
                <w:rFonts w:cs="Times New Roman" w:eastAsia="Times New Roman"/>
              </w:rPr>
              <w:t xml:space="preserve"> Split,OIB: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56992793192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50.437,70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50.437,70</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- 71 -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00"/>
        <w:gridCol w:w="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869.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Pišćuti</w:t>
            </w:r>
            <w:proofErr w:type="spellEnd"/>
            <w:r w:rsidRPr="00A31D42">
              <w:rPr>
                <w:rFonts w:cs="Times New Roman" w:eastAsia="Times New Roman"/>
              </w:rPr>
              <w:t xml:space="preserve"> Nenad</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39479304343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28.420,86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28.420,86</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870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Plazibat</w:t>
            </w:r>
            <w:proofErr w:type="spellEnd"/>
            <w:r w:rsidRPr="00A31D42">
              <w:rPr>
                <w:rFonts w:cs="Times New Roman" w:eastAsia="Times New Roman"/>
              </w:rPr>
              <w:t xml:space="preserve"> Stipe</w:t>
            </w:r>
          </w:p>
          <w:p w:rsidRDefault="00A31D42" w:rsidP="00A31D42" w:rsidR="00A31D42" w:rsidRPr="00A31D42">
            <w:pPr>
              <w:spacing w:lineRule="auto" w:line="276" w:after="0"/>
              <w:rPr>
                <w:rFonts w:cs="Times New Roman" w:eastAsia="Times New Roman"/>
              </w:rPr>
            </w:pPr>
            <w:r w:rsidRPr="00A31D42">
              <w:rPr>
                <w:rFonts w:cs="Times New Roman" w:eastAsia="Times New Roman"/>
              </w:rPr>
              <w:t>Stobreč,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91777645190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66.564,58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66.564,58</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871.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Plejić Stojan</w:t>
            </w:r>
          </w:p>
          <w:p w:rsidRDefault="00A31D42" w:rsidP="00A31D42" w:rsidR="00A31D42" w:rsidRPr="00A31D42">
            <w:pPr>
              <w:spacing w:lineRule="auto" w:line="276" w:after="0"/>
              <w:rPr>
                <w:rFonts w:cs="Times New Roman" w:eastAsia="Times New Roman"/>
              </w:rPr>
            </w:pPr>
            <w:r w:rsidRPr="00A31D42">
              <w:rPr>
                <w:rFonts w:cs="Times New Roman" w:eastAsia="Times New Roman"/>
              </w:rPr>
              <w:t>Rama,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86192723610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76.355,40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76.355,40</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872.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Pleština Siniša</w:t>
            </w:r>
          </w:p>
          <w:p w:rsidRDefault="00A31D42" w:rsidP="00A31D42" w:rsidR="00A31D42" w:rsidRPr="00A31D42">
            <w:pPr>
              <w:spacing w:lineRule="auto" w:line="276" w:after="0"/>
              <w:rPr>
                <w:rFonts w:cs="Times New Roman" w:eastAsia="Times New Roman"/>
              </w:rPr>
            </w:pPr>
            <w:r w:rsidRPr="00A31D42">
              <w:rPr>
                <w:rFonts w:cs="Times New Roman" w:eastAsia="Times New Roman"/>
              </w:rPr>
              <w:t>Klis,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68545584684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49.152,90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49.152,90</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873.</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Pletikosić</w:t>
            </w:r>
            <w:proofErr w:type="spellEnd"/>
            <w:r w:rsidRPr="00A31D42">
              <w:rPr>
                <w:rFonts w:cs="Times New Roman" w:eastAsia="Times New Roman"/>
              </w:rPr>
              <w:t xml:space="preserve"> Davor</w:t>
            </w:r>
          </w:p>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Sinj, OIB: </w:t>
            </w:r>
          </w:p>
          <w:p w:rsidRDefault="00A31D42" w:rsidP="00A31D42" w:rsidR="00A31D42" w:rsidRPr="00A31D42">
            <w:pPr>
              <w:spacing w:lineRule="auto" w:line="276" w:after="0"/>
              <w:rPr>
                <w:rFonts w:cs="Times New Roman" w:eastAsia="Times New Roman"/>
              </w:rPr>
            </w:pPr>
            <w:r w:rsidRPr="00A31D42">
              <w:rPr>
                <w:rFonts w:cs="Times New Roman" w:eastAsia="Times New Roman"/>
              </w:rPr>
              <w:t>77392733066</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113.060,64</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113.060,64</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874.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Pletikosić</w:t>
            </w:r>
            <w:proofErr w:type="spellEnd"/>
            <w:r w:rsidRPr="00A31D42">
              <w:rPr>
                <w:rFonts w:cs="Times New Roman" w:eastAsia="Times New Roman"/>
              </w:rPr>
              <w:t xml:space="preserve"> Petar</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70774592107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170,82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170,82</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875.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Pločkinjić</w:t>
            </w:r>
            <w:proofErr w:type="spellEnd"/>
            <w:r w:rsidRPr="00A31D42">
              <w:rPr>
                <w:rFonts w:cs="Times New Roman" w:eastAsia="Times New Roman"/>
              </w:rPr>
              <w:t xml:space="preserve"> Ivo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01141873651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42.949,63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42.949,63</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876.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Počuča</w:t>
            </w:r>
            <w:proofErr w:type="spellEnd"/>
            <w:r w:rsidRPr="00A31D42">
              <w:rPr>
                <w:rFonts w:cs="Times New Roman" w:eastAsia="Times New Roman"/>
              </w:rPr>
              <w:t xml:space="preserve"> Mladen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27166421074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42.147,77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42.147,77</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877.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Podrug Mirjana</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51750854924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51.456,28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51.456,28</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878.</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Polak Miroslav</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K.Kambelovac</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41931148061</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82.695,28</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82.695,28</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879.</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Polić Zoran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33764502295</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81.409,25</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81.409,25</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880.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Poljak Anita</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 11531042392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55.123,44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55.123,44</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881.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Poljak Ante</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 23388936334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58.017,87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58.017,87</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- 72 -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00"/>
        <w:gridCol w:w="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882.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Poljak Ante</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95136419483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29.386,99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29.386,99</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883.</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Poljak Damir</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54763532755</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37.479,07</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37.479,07</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884.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Poljak Marinko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86713228658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30.251,64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30.251,64</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885.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Poljak Mario</w:t>
            </w:r>
          </w:p>
          <w:p w:rsidRDefault="00A31D42" w:rsidP="00A31D42" w:rsidR="00A31D42" w:rsidRPr="00A31D42">
            <w:pPr>
              <w:spacing w:lineRule="auto" w:line="276" w:after="0"/>
              <w:rPr>
                <w:rFonts w:cs="Times New Roman" w:eastAsia="Times New Roman"/>
              </w:rPr>
            </w:pPr>
            <w:r w:rsidRPr="00A31D42">
              <w:rPr>
                <w:rFonts w:cs="Times New Roman" w:eastAsia="Times New Roman"/>
              </w:rPr>
              <w:t>Glavice,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83466019785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397.376,71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397.376,71</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886.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Poljak Mirko</w:t>
            </w:r>
          </w:p>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Sinj, OIB: </w:t>
            </w:r>
          </w:p>
          <w:p w:rsidRDefault="00A31D42" w:rsidP="00A31D42" w:rsidR="00A31D42" w:rsidRPr="00A31D42">
            <w:pPr>
              <w:spacing w:lineRule="auto" w:line="276" w:after="0"/>
              <w:rPr>
                <w:rFonts w:cs="Times New Roman" w:eastAsia="Times New Roman"/>
              </w:rPr>
            </w:pPr>
            <w:r w:rsidRPr="00A31D42">
              <w:rPr>
                <w:rFonts w:cs="Times New Roman" w:eastAsia="Times New Roman"/>
              </w:rPr>
              <w:t>18928501448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40.306,66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40.306,66</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887.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Poljak </w:t>
            </w:r>
            <w:proofErr w:type="spellStart"/>
            <w:r w:rsidRPr="00A31D42">
              <w:rPr>
                <w:rFonts w:cs="Times New Roman" w:eastAsia="Times New Roman"/>
              </w:rPr>
              <w:t>Mladan</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57520902214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109.115,16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109.115,16</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888.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Poljak Nediljko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75585067875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27.710,96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27.710,96</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889.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Poljak </w:t>
            </w:r>
            <w:proofErr w:type="spellStart"/>
            <w:r w:rsidRPr="00A31D42">
              <w:rPr>
                <w:rFonts w:cs="Times New Roman" w:eastAsia="Times New Roman"/>
              </w:rPr>
              <w:t>Vojimir</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28755581374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51.293,91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51.293,91</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890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Poplašen Pile</w:t>
            </w:r>
          </w:p>
          <w:p w:rsidRDefault="00A31D42" w:rsidP="00A31D42" w:rsidR="00A31D42" w:rsidRPr="00A31D42">
            <w:pPr>
              <w:spacing w:lineRule="auto" w:line="276" w:after="0"/>
              <w:rPr>
                <w:rFonts w:cs="Times New Roman" w:eastAsia="Times New Roman"/>
              </w:rPr>
            </w:pPr>
            <w:r w:rsidRPr="00A31D42">
              <w:rPr>
                <w:rFonts w:cs="Times New Roman" w:eastAsia="Times New Roman"/>
              </w:rPr>
              <w:t>Jajce,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50441876279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67.092,60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67.092,60</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891.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Popović Mate</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38886353920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116.123,76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116.123,76</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892.</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Pranjić Marko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Drškovci</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89981996113</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91.068,49</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91.068,49</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893.</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Pranjić Mladen</w:t>
            </w:r>
          </w:p>
          <w:p w:rsidRDefault="00A31D42" w:rsidP="00A31D42" w:rsidR="00A31D42" w:rsidRPr="00A31D42">
            <w:pPr>
              <w:spacing w:lineRule="auto" w:line="276" w:after="0"/>
              <w:rPr>
                <w:rFonts w:cs="Times New Roman" w:eastAsia="Times New Roman"/>
              </w:rPr>
            </w:pPr>
            <w:r w:rsidRPr="00A31D42">
              <w:rPr>
                <w:rFonts w:cs="Times New Roman" w:eastAsia="Times New Roman"/>
              </w:rPr>
              <w:t>Knin, OIB: 52267306093</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62.535,17</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62.535,17</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894.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Pranjić Zdravko</w:t>
            </w:r>
          </w:p>
          <w:p w:rsidRDefault="00A31D42" w:rsidP="00A31D42" w:rsidR="00A31D42" w:rsidRPr="00A31D42">
            <w:pPr>
              <w:spacing w:lineRule="auto" w:line="276" w:after="0"/>
              <w:rPr>
                <w:rFonts w:cs="Times New Roman" w:eastAsia="Times New Roman"/>
              </w:rPr>
            </w:pPr>
            <w:r w:rsidRPr="00A31D42">
              <w:rPr>
                <w:rFonts w:cs="Times New Roman" w:eastAsia="Times New Roman"/>
              </w:rPr>
              <w:t>Knin, OIB: 33221744110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49.904,94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49.904,94</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- 73 -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00"/>
        <w:gridCol w:w="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895.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Prka Ivan</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Podstrana</w:t>
            </w:r>
            <w:proofErr w:type="spellEnd"/>
            <w:r w:rsidRPr="00A31D42">
              <w:rPr>
                <w:rFonts w:cs="Times New Roman" w:eastAsia="Times New Roman"/>
              </w:rPr>
              <w:t>, OIB: 71116029104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36.395,48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36.395,48</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896.</w:t>
            </w:r>
          </w:p>
        </w:tc>
        <w:tc>
          <w:tcPr>
            <w:tcW w:type="dxa" w:w="195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rPr>
                <w:rFonts w:cs="Times New Roman" w:eastAsia="Times New Roman"/>
                <w:color w:val="000000"/>
              </w:rPr>
            </w:pPr>
            <w:r w:rsidRPr="00A31D42">
              <w:rPr>
                <w:rFonts w:cs="Times New Roman" w:eastAsia="Times New Roman"/>
                <w:color w:val="000000"/>
              </w:rPr>
              <w:t>Prskalo Tomislav</w:t>
            </w:r>
          </w:p>
          <w:p w:rsidRDefault="00A31D42" w:rsidP="00A31D42" w:rsidR="00A31D42" w:rsidRPr="00A31D42">
            <w:pPr>
              <w:spacing w:lineRule="auto" w:line="276" w:after="0"/>
              <w:rPr>
                <w:rFonts w:cs="Times New Roman" w:eastAsia="Times New Roman"/>
                <w:color w:val="000000"/>
              </w:rPr>
            </w:pPr>
            <w:proofErr w:type="spellStart"/>
            <w:r w:rsidRPr="00A31D42">
              <w:rPr>
                <w:rFonts w:cs="Times New Roman" w:eastAsia="Times New Roman"/>
                <w:color w:val="000000"/>
              </w:rPr>
              <w:t>Rovišće</w:t>
            </w:r>
            <w:proofErr w:type="spellEnd"/>
            <w:r w:rsidRPr="00A31D42">
              <w:rPr>
                <w:rFonts w:cs="Times New Roman" w:eastAsia="Times New Roman"/>
                <w:color w:val="000000"/>
              </w:rPr>
              <w:t>, OIB:</w:t>
            </w:r>
          </w:p>
          <w:p w:rsidRDefault="00A31D42" w:rsidP="00A31D42" w:rsidR="00A31D42" w:rsidRPr="00A31D42">
            <w:pPr>
              <w:spacing w:lineRule="auto" w:line="276" w:after="0"/>
              <w:rPr>
                <w:rFonts w:cs="Times New Roman" w:eastAsia="Times New Roman"/>
                <w:color w:val="000000"/>
              </w:rPr>
            </w:pPr>
            <w:r w:rsidRPr="00A31D42">
              <w:rPr>
                <w:rFonts w:cs="Times New Roman" w:eastAsia="Times New Roman"/>
                <w:color w:val="000000"/>
              </w:rPr>
              <w:t>88810693052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47.045,69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47.045,69</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897.</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Puljiz Nediljko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Runovići</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61144988849</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47.472,82</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47.472,82</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898.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Pupić</w:t>
            </w:r>
            <w:proofErr w:type="spellEnd"/>
            <w:r w:rsidRPr="00A31D42">
              <w:rPr>
                <w:rFonts w:cs="Times New Roman" w:eastAsia="Times New Roman"/>
              </w:rPr>
              <w:t xml:space="preserve"> – Marijan Irena</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96457382897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5.551,13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5.551,13</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899.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Pušić</w:t>
            </w:r>
            <w:proofErr w:type="spellEnd"/>
            <w:r w:rsidRPr="00A31D42">
              <w:rPr>
                <w:rFonts w:cs="Times New Roman" w:eastAsia="Times New Roman"/>
              </w:rPr>
              <w:t xml:space="preserve"> Damir</w:t>
            </w:r>
          </w:p>
          <w:p w:rsidRDefault="00A31D42" w:rsidP="00A31D42" w:rsidR="00A31D42" w:rsidRPr="00A31D42">
            <w:pPr>
              <w:spacing w:lineRule="auto" w:line="276" w:after="0"/>
              <w:rPr>
                <w:rFonts w:cs="Times New Roman" w:eastAsia="Times New Roman"/>
              </w:rPr>
            </w:pPr>
            <w:r w:rsidRPr="00A31D42">
              <w:rPr>
                <w:rFonts w:cs="Times New Roman" w:eastAsia="Times New Roman"/>
              </w:rPr>
              <w:t>Prozor,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47477454353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72.740,51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72.740,51</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900.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Pušić</w:t>
            </w:r>
            <w:proofErr w:type="spellEnd"/>
            <w:r w:rsidRPr="00A31D42">
              <w:rPr>
                <w:rFonts w:cs="Times New Roman" w:eastAsia="Times New Roman"/>
              </w:rPr>
              <w:t xml:space="preserve"> Dario</w:t>
            </w:r>
          </w:p>
          <w:p w:rsidRDefault="00A31D42" w:rsidP="00A31D42" w:rsidR="00A31D42" w:rsidRPr="00A31D42">
            <w:pPr>
              <w:spacing w:lineRule="auto" w:line="276" w:after="0"/>
              <w:rPr>
                <w:rFonts w:cs="Times New Roman" w:eastAsia="Times New Roman"/>
              </w:rPr>
            </w:pPr>
            <w:r w:rsidRPr="00A31D42">
              <w:rPr>
                <w:rFonts w:cs="Times New Roman" w:eastAsia="Times New Roman"/>
              </w:rPr>
              <w:t>Prozor,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94712341271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35.652,85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35.652,85</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901.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Pušić</w:t>
            </w:r>
            <w:proofErr w:type="spellEnd"/>
            <w:r w:rsidRPr="00A31D42">
              <w:rPr>
                <w:rFonts w:cs="Times New Roman" w:eastAsia="Times New Roman"/>
              </w:rPr>
              <w:t xml:space="preserve"> Dušan</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63675225533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51.023,87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51.023,87</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902.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Pušić</w:t>
            </w:r>
            <w:proofErr w:type="spellEnd"/>
            <w:r w:rsidRPr="00A31D42">
              <w:rPr>
                <w:rFonts w:cs="Times New Roman" w:eastAsia="Times New Roman"/>
              </w:rPr>
              <w:t xml:space="preserve"> Ivica</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K.Gomilica</w:t>
            </w:r>
            <w:proofErr w:type="spellEnd"/>
            <w:r w:rsidRPr="00A31D42">
              <w:rPr>
                <w:rFonts w:cs="Times New Roman" w:eastAsia="Times New Roman"/>
              </w:rPr>
              <w:t>, OIB: 19875445381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51.126,91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51.126,91</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903.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Pušić</w:t>
            </w:r>
            <w:proofErr w:type="spellEnd"/>
            <w:r w:rsidRPr="00A31D42">
              <w:rPr>
                <w:rFonts w:cs="Times New Roman" w:eastAsia="Times New Roman"/>
              </w:rPr>
              <w:t xml:space="preserve"> Josip, OIB: 28740798886 </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66.863,88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66.863,88</w:t>
            </w:r>
          </w:p>
        </w:tc>
        <w:tc>
          <w:tcPr>
            <w:tcW w:type="dxa" w:w="1780"/>
            <w:gridSpan w:val="2"/>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c>
          <w:tcPr>
            <w:tcW w:type="dxa" w:w="1280"/>
            <w:gridSpan w:val="2"/>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904.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Pušić</w:t>
            </w:r>
            <w:proofErr w:type="spellEnd"/>
            <w:r w:rsidRPr="00A31D42">
              <w:rPr>
                <w:rFonts w:cs="Times New Roman" w:eastAsia="Times New Roman"/>
              </w:rPr>
              <w:t xml:space="preserve"> Miro</w:t>
            </w:r>
          </w:p>
          <w:p w:rsidRDefault="00A31D42" w:rsidP="00A31D42" w:rsidR="00A31D42" w:rsidRPr="00A31D42">
            <w:pPr>
              <w:spacing w:lineRule="auto" w:line="276" w:after="0"/>
              <w:rPr>
                <w:rFonts w:cs="Times New Roman" w:eastAsia="Times New Roman"/>
              </w:rPr>
            </w:pPr>
            <w:r w:rsidRPr="00A31D42">
              <w:rPr>
                <w:rFonts w:cs="Times New Roman" w:eastAsia="Times New Roman"/>
              </w:rPr>
              <w:t>Sesvete,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44540558305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52.249,50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52.249,50</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905.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Pušić</w:t>
            </w:r>
            <w:proofErr w:type="spellEnd"/>
            <w:r w:rsidRPr="00A31D42">
              <w:rPr>
                <w:rFonts w:cs="Times New Roman" w:eastAsia="Times New Roman"/>
              </w:rPr>
              <w:t xml:space="preserve"> </w:t>
            </w:r>
            <w:proofErr w:type="spellStart"/>
            <w:r w:rsidRPr="00A31D42">
              <w:rPr>
                <w:rFonts w:cs="Times New Roman" w:eastAsia="Times New Roman"/>
              </w:rPr>
              <w:t>Stipo</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Rama,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73599021246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55.700,89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55.700,89</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906.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Pušić</w:t>
            </w:r>
            <w:proofErr w:type="spellEnd"/>
            <w:r w:rsidRPr="00A31D42">
              <w:rPr>
                <w:rFonts w:cs="Times New Roman" w:eastAsia="Times New Roman"/>
              </w:rPr>
              <w:t xml:space="preserve"> </w:t>
            </w:r>
            <w:proofErr w:type="spellStart"/>
            <w:r w:rsidRPr="00A31D42">
              <w:rPr>
                <w:rFonts w:cs="Times New Roman" w:eastAsia="Times New Roman"/>
              </w:rPr>
              <w:t>Stipo</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Prozor,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33489732692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56.365,82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56.365,82</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907.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Putnik Ivan</w:t>
            </w:r>
          </w:p>
          <w:p w:rsidRDefault="00A31D42" w:rsidP="00A31D42" w:rsidR="00A31D42" w:rsidRPr="00A31D42">
            <w:pPr>
              <w:spacing w:lineRule="auto" w:line="276" w:after="0"/>
              <w:rPr>
                <w:rFonts w:cs="Times New Roman" w:eastAsia="Times New Roman"/>
              </w:rPr>
            </w:pPr>
            <w:r w:rsidRPr="00A31D42">
              <w:rPr>
                <w:rFonts w:cs="Times New Roman" w:eastAsia="Times New Roman"/>
              </w:rPr>
              <w:t>Ruda, OIB: 67060532620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64.393,32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64.393,32</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- 74 -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00"/>
        <w:gridCol w:w="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908.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Radić Anto</w:t>
            </w:r>
          </w:p>
          <w:p w:rsidRDefault="00A31D42" w:rsidP="00A31D42" w:rsidR="00A31D42" w:rsidRPr="00A31D42">
            <w:pPr>
              <w:spacing w:lineRule="auto" w:line="276" w:after="0"/>
              <w:rPr>
                <w:rFonts w:cs="Times New Roman" w:eastAsia="Times New Roman"/>
              </w:rPr>
            </w:pPr>
            <w:r w:rsidRPr="00A31D42">
              <w:rPr>
                <w:rFonts w:cs="Times New Roman" w:eastAsia="Times New Roman"/>
              </w:rPr>
              <w:t>Solin,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19819436455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25.352,71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25.352,71</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909.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Radić Dragan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36862402229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30.334,24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30.334,24</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910.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Radić Ivan</w:t>
            </w:r>
          </w:p>
          <w:p w:rsidRDefault="00A31D42" w:rsidP="00A31D42" w:rsidR="00A31D42" w:rsidRPr="00A31D42">
            <w:pPr>
              <w:spacing w:lineRule="auto" w:line="276" w:after="0"/>
              <w:rPr>
                <w:rFonts w:cs="Times New Roman" w:eastAsia="Times New Roman"/>
              </w:rPr>
            </w:pPr>
            <w:r w:rsidRPr="00A31D42">
              <w:rPr>
                <w:rFonts w:cs="Times New Roman" w:eastAsia="Times New Roman"/>
              </w:rPr>
              <w:t>Donja Bistra,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29195079150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53.660,77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53.660,77</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911.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Radić Jozo</w:t>
            </w:r>
          </w:p>
          <w:p w:rsidRDefault="00A31D42" w:rsidP="00A31D42" w:rsidR="00A31D42" w:rsidRPr="00A31D42">
            <w:pPr>
              <w:spacing w:lineRule="auto" w:line="276" w:after="0"/>
              <w:rPr>
                <w:rFonts w:cs="Times New Roman" w:eastAsia="Times New Roman"/>
              </w:rPr>
            </w:pPr>
            <w:r w:rsidRPr="00A31D42">
              <w:rPr>
                <w:rFonts w:cs="Times New Roman" w:eastAsia="Times New Roman"/>
              </w:rPr>
              <w:t>Žrnovnica,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43870737832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76.077,67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76.077,67</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912.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Radić Toni</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20683708042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9.535,19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9.535,19</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913.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Radman Ante</w:t>
            </w:r>
          </w:p>
          <w:p w:rsidRDefault="00A31D42" w:rsidP="00A31D42" w:rsidR="00A31D42" w:rsidRPr="00A31D42">
            <w:pPr>
              <w:spacing w:lineRule="auto" w:line="276" w:after="0"/>
              <w:rPr>
                <w:rFonts w:cs="Times New Roman" w:eastAsia="Times New Roman"/>
              </w:rPr>
            </w:pPr>
            <w:r w:rsidRPr="00A31D42">
              <w:rPr>
                <w:rFonts w:cs="Times New Roman" w:eastAsia="Times New Roman"/>
              </w:rPr>
              <w:t>Ruda,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80619997331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75.905,10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75.905,10</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914.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Radman Josip</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K.Kambelovac</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58240028438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114.035,51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114.035,51</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915.</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Radman Luka</w:t>
            </w:r>
          </w:p>
          <w:p w:rsidRDefault="00A31D42" w:rsidP="00A31D42" w:rsidR="00A31D42" w:rsidRPr="00A31D42">
            <w:pPr>
              <w:spacing w:lineRule="auto" w:line="276" w:after="0"/>
              <w:rPr>
                <w:rFonts w:cs="Times New Roman" w:eastAsia="Times New Roman"/>
              </w:rPr>
            </w:pPr>
            <w:r w:rsidRPr="00A31D42">
              <w:rPr>
                <w:rFonts w:cs="Times New Roman" w:eastAsia="Times New Roman"/>
              </w:rPr>
              <w:t>Ruda,OIB: 47853645175</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44.257,52</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44.257,52</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916.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Radman Tomislav</w:t>
            </w:r>
          </w:p>
          <w:p w:rsidRDefault="00A31D42" w:rsidP="00A31D42" w:rsidR="00A31D42" w:rsidRPr="00A31D42">
            <w:pPr>
              <w:spacing w:lineRule="auto" w:line="276" w:after="0"/>
              <w:rPr>
                <w:rFonts w:cs="Times New Roman" w:eastAsia="Times New Roman"/>
              </w:rPr>
            </w:pPr>
            <w:r w:rsidRPr="00A31D42">
              <w:rPr>
                <w:rFonts w:cs="Times New Roman" w:eastAsia="Times New Roman"/>
              </w:rPr>
              <w:t>Ruda,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08658479076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39.104,31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39.104,31</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917.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Radman-</w:t>
            </w:r>
            <w:proofErr w:type="spellStart"/>
            <w:r w:rsidRPr="00A31D42">
              <w:rPr>
                <w:rFonts w:cs="Times New Roman" w:eastAsia="Times New Roman"/>
              </w:rPr>
              <w:t>Livaja</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Ante, </w:t>
            </w:r>
            <w:proofErr w:type="spellStart"/>
            <w:r w:rsidRPr="00A31D42">
              <w:rPr>
                <w:rFonts w:cs="Times New Roman" w:eastAsia="Times New Roman"/>
              </w:rPr>
              <w:t>Vrabač</w:t>
            </w:r>
            <w:proofErr w:type="spellEnd"/>
            <w:r w:rsidRPr="00A31D42">
              <w:rPr>
                <w:rFonts w:cs="Times New Roman" w:eastAsia="Times New Roman"/>
              </w:rPr>
              <w:t>,</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34217224903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119.004,02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119.004,02</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918.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Radman-</w:t>
            </w:r>
            <w:proofErr w:type="spellStart"/>
            <w:r w:rsidRPr="00A31D42">
              <w:rPr>
                <w:rFonts w:cs="Times New Roman" w:eastAsia="Times New Roman"/>
              </w:rPr>
              <w:t>Livaja</w:t>
            </w:r>
            <w:proofErr w:type="spellEnd"/>
            <w:r w:rsidRPr="00A31D42">
              <w:rPr>
                <w:rFonts w:cs="Times New Roman" w:eastAsia="Times New Roman"/>
              </w:rPr>
              <w:t xml:space="preserve"> Neven</w:t>
            </w:r>
          </w:p>
          <w:p w:rsidRDefault="00A31D42" w:rsidP="00A31D42" w:rsidR="00A31D42" w:rsidRPr="00A31D42">
            <w:pPr>
              <w:spacing w:lineRule="auto" w:line="276" w:after="0"/>
              <w:rPr>
                <w:rFonts w:cs="Times New Roman" w:eastAsia="Times New Roman"/>
              </w:rPr>
            </w:pPr>
            <w:r w:rsidRPr="00A31D42">
              <w:rPr>
                <w:rFonts w:cs="Times New Roman" w:eastAsia="Times New Roman"/>
              </w:rPr>
              <w:t>Grab,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92923717374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32.998,21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32.998,21</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- 75 -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00"/>
        <w:gridCol w:w="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919.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Radnić</w:t>
            </w:r>
            <w:proofErr w:type="spellEnd"/>
            <w:r w:rsidRPr="00A31D42">
              <w:rPr>
                <w:rFonts w:cs="Times New Roman" w:eastAsia="Times New Roman"/>
              </w:rPr>
              <w:t xml:space="preserve"> Anđelko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Otok,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90837959291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123.745,66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123.745,66</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920.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Radoš Blažen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84319387357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22.961,81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22.961,81</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921.</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Radoš Toma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64091375279</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89.329,66</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89.329,66</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922.</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Radoš Zvonko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Podbablje</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15060289217</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117.720,46</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117.720,46</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923.</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Radovac</w:t>
            </w:r>
            <w:proofErr w:type="spellEnd"/>
            <w:r w:rsidRPr="00A31D42">
              <w:rPr>
                <w:rFonts w:cs="Times New Roman" w:eastAsia="Times New Roman"/>
              </w:rPr>
              <w:t xml:space="preserve"> Blaž</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12568737593</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38.698,67</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38.698,67</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924.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Radovac Nedjeljko</w:t>
            </w:r>
          </w:p>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Mala Ostrma,</w:t>
            </w:r>
          </w:p>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85342162928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79.583,99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79.583,99</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925.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Radovac</w:t>
            </w:r>
            <w:proofErr w:type="spellEnd"/>
            <w:r w:rsidRPr="00A31D42">
              <w:rPr>
                <w:rFonts w:cs="Times New Roman" w:eastAsia="Times New Roman"/>
              </w:rPr>
              <w:t xml:space="preserve"> </w:t>
            </w:r>
            <w:proofErr w:type="spellStart"/>
            <w:r w:rsidRPr="00A31D42">
              <w:rPr>
                <w:rFonts w:cs="Times New Roman" w:eastAsia="Times New Roman"/>
              </w:rPr>
              <w:t>Stipo</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Dugo Selo,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71010216759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47.255,79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47.255,79</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926.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Raič Mario</w:t>
            </w:r>
          </w:p>
          <w:p w:rsidRDefault="00A31D42" w:rsidP="00A31D42" w:rsidR="00A31D42" w:rsidRPr="00A31D42">
            <w:pPr>
              <w:spacing w:lineRule="auto" w:line="276" w:after="0"/>
              <w:rPr>
                <w:rFonts w:cs="Times New Roman" w:eastAsia="Times New Roman"/>
              </w:rPr>
            </w:pPr>
            <w:r w:rsidRPr="00A31D42">
              <w:rPr>
                <w:rFonts w:cs="Times New Roman" w:eastAsia="Times New Roman"/>
              </w:rPr>
              <w:t>Ploče,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27239631283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56.589,03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56.589,03</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927.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Raić Goran</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Crivac</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63324008197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25.501,91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25.501,91</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928.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Rajčić Ante</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29248203861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69.915,29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69.915,29</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929.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Rajković Milan</w:t>
            </w:r>
          </w:p>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Donji </w:t>
            </w:r>
            <w:proofErr w:type="spellStart"/>
            <w:r w:rsidRPr="00A31D42">
              <w:rPr>
                <w:rFonts w:cs="Times New Roman" w:eastAsia="Times New Roman"/>
              </w:rPr>
              <w:t>Andrijevci</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72689422234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42.138,67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42.138,67</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930.</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Rakela</w:t>
            </w:r>
            <w:proofErr w:type="spellEnd"/>
            <w:r w:rsidRPr="00A31D42">
              <w:rPr>
                <w:rFonts w:cs="Times New Roman" w:eastAsia="Times New Roman"/>
              </w:rPr>
              <w:t xml:space="preserve"> Boris</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80541755669</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72.861,45</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72.861,45</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- 76 -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00"/>
        <w:gridCol w:w="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931.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Rako Žarko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05394619034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34.969,82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34.969,82</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932.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Ramljak (Boris)</w:t>
            </w:r>
          </w:p>
          <w:p w:rsidRDefault="00A31D42" w:rsidP="00A31D42" w:rsidR="00A31D42" w:rsidRPr="00A31D42">
            <w:pPr>
              <w:spacing w:lineRule="auto" w:line="276" w:after="0"/>
              <w:rPr>
                <w:rFonts w:cs="Times New Roman" w:eastAsia="Times New Roman"/>
              </w:rPr>
            </w:pPr>
            <w:r w:rsidRPr="00A31D42">
              <w:rPr>
                <w:rFonts w:cs="Times New Roman" w:eastAsia="Times New Roman"/>
              </w:rPr>
              <w:t>Nenad, Split,</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24451337743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27.343,16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27.343,16</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933.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Ramljak Milica</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 17992655132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93.547,38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93.547,38</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934.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Ranisavljević</w:t>
            </w:r>
            <w:proofErr w:type="spellEnd"/>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Mirinko</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40079154575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49.172,30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49.172,30</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935.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Rapanić</w:t>
            </w:r>
            <w:proofErr w:type="spellEnd"/>
            <w:r w:rsidRPr="00A31D42">
              <w:rPr>
                <w:rFonts w:cs="Times New Roman" w:eastAsia="Times New Roman"/>
              </w:rPr>
              <w:t xml:space="preserve"> Joško</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49023851531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92.513,14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92.513,14</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936.</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Raspudić</w:t>
            </w:r>
            <w:proofErr w:type="spellEnd"/>
            <w:r w:rsidRPr="00A31D42">
              <w:rPr>
                <w:rFonts w:cs="Times New Roman" w:eastAsia="Times New Roman"/>
              </w:rPr>
              <w:t xml:space="preserve"> Anto</w:t>
            </w:r>
          </w:p>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Bugojno, OIB: </w:t>
            </w:r>
          </w:p>
          <w:p w:rsidRDefault="00A31D42" w:rsidP="00A31D42" w:rsidR="00A31D42" w:rsidRPr="00A31D42">
            <w:pPr>
              <w:spacing w:lineRule="auto" w:line="276" w:after="0"/>
              <w:rPr>
                <w:rFonts w:cs="Times New Roman" w:eastAsia="Times New Roman"/>
              </w:rPr>
            </w:pPr>
            <w:r w:rsidRPr="00A31D42">
              <w:rPr>
                <w:rFonts w:cs="Times New Roman" w:eastAsia="Times New Roman"/>
              </w:rPr>
              <w:t>02992763315</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121.498,44</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121.498,44</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937.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Ratkić</w:t>
            </w:r>
            <w:proofErr w:type="spellEnd"/>
            <w:r w:rsidRPr="00A31D42">
              <w:rPr>
                <w:rFonts w:cs="Times New Roman" w:eastAsia="Times New Roman"/>
              </w:rPr>
              <w:t xml:space="preserve"> </w:t>
            </w:r>
            <w:proofErr w:type="spellStart"/>
            <w:r w:rsidRPr="00A31D42">
              <w:rPr>
                <w:rFonts w:cs="Times New Roman" w:eastAsia="Times New Roman"/>
              </w:rPr>
              <w:t>Kazo</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Rama,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89292755599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109.480,22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109.480,22</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938.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Ratkić</w:t>
            </w:r>
            <w:proofErr w:type="spellEnd"/>
            <w:r w:rsidRPr="00A31D42">
              <w:rPr>
                <w:rFonts w:cs="Times New Roman" w:eastAsia="Times New Roman"/>
              </w:rPr>
              <w:t xml:space="preserve"> Mato</w:t>
            </w:r>
          </w:p>
          <w:p w:rsidRDefault="00A31D42" w:rsidP="00A31D42" w:rsidR="00A31D42" w:rsidRPr="00A31D42">
            <w:pPr>
              <w:spacing w:lineRule="auto" w:line="276" w:after="0"/>
              <w:rPr>
                <w:rFonts w:cs="Times New Roman" w:eastAsia="Times New Roman"/>
              </w:rPr>
            </w:pPr>
            <w:r w:rsidRPr="00A31D42">
              <w:rPr>
                <w:rFonts w:cs="Times New Roman" w:eastAsia="Times New Roman"/>
              </w:rPr>
              <w:t>Zagreb, OIB: 60849500415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70.091,86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70.091,86</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939.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Rebić</w:t>
            </w:r>
            <w:proofErr w:type="spellEnd"/>
            <w:r w:rsidRPr="00A31D42">
              <w:rPr>
                <w:rFonts w:cs="Times New Roman" w:eastAsia="Times New Roman"/>
              </w:rPr>
              <w:t xml:space="preserve"> Pave</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39602870578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2.887,16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2.887,16</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940.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Reljanović</w:t>
            </w:r>
            <w:proofErr w:type="spellEnd"/>
            <w:r w:rsidRPr="00A31D42">
              <w:rPr>
                <w:rFonts w:cs="Times New Roman" w:eastAsia="Times New Roman"/>
              </w:rPr>
              <w:t xml:space="preserve"> Mladen</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Split,OIB: 49719102614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29.031,98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29.031,98</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941.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Rešetar Viktor</w:t>
            </w:r>
          </w:p>
          <w:p w:rsidRDefault="00A31D42" w:rsidP="00A31D42" w:rsidR="00A31D42" w:rsidRPr="00A31D42">
            <w:pPr>
              <w:spacing w:lineRule="auto" w:line="276" w:after="0"/>
              <w:rPr>
                <w:rFonts w:cs="Times New Roman" w:eastAsia="Times New Roman"/>
              </w:rPr>
            </w:pPr>
            <w:r w:rsidRPr="00A31D42">
              <w:rPr>
                <w:rFonts w:cs="Times New Roman" w:eastAsia="Times New Roman"/>
              </w:rPr>
              <w:t>Vrgorac, OIB: 83424851511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58.668,60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58.668,60</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942.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Režić</w:t>
            </w:r>
            <w:proofErr w:type="spellEnd"/>
            <w:r w:rsidRPr="00A31D42">
              <w:rPr>
                <w:rFonts w:cs="Times New Roman" w:eastAsia="Times New Roman"/>
              </w:rPr>
              <w:t xml:space="preserve"> Dražena</w:t>
            </w:r>
          </w:p>
          <w:p w:rsidRDefault="00A31D42" w:rsidP="00A31D42" w:rsidR="00A31D42" w:rsidRPr="00A31D42">
            <w:pPr>
              <w:spacing w:lineRule="auto" w:line="276" w:after="0"/>
              <w:rPr>
                <w:rFonts w:cs="Times New Roman" w:eastAsia="Times New Roman"/>
              </w:rPr>
            </w:pPr>
            <w:r w:rsidRPr="00A31D42">
              <w:rPr>
                <w:rFonts w:cs="Times New Roman" w:eastAsia="Times New Roman"/>
              </w:rPr>
              <w:t>Solin, OIB: 97800717880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35.475,81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35.475,81</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- 77 -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00"/>
        <w:gridCol w:w="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943.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Ribičić Milan</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72269465829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49.869,84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49.869,84</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944.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Ribić </w:t>
            </w:r>
            <w:proofErr w:type="spellStart"/>
            <w:r w:rsidRPr="00A31D42">
              <w:rPr>
                <w:rFonts w:cs="Times New Roman" w:eastAsia="Times New Roman"/>
              </w:rPr>
              <w:t>Leonard</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66872045875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41.113,15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41.113,15</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945.</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Rimac Ivan</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Brnaze</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47455255861</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98.691,16</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98.691,16</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946.</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Risojević</w:t>
            </w:r>
            <w:proofErr w:type="spellEnd"/>
            <w:r w:rsidRPr="00A31D42">
              <w:rPr>
                <w:rFonts w:cs="Times New Roman" w:eastAsia="Times New Roman"/>
              </w:rPr>
              <w:t xml:space="preserve"> Bojan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15395161489</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75.341,05</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75.341,05</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947.</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Rivić</w:t>
            </w:r>
            <w:proofErr w:type="spellEnd"/>
            <w:r w:rsidRPr="00A31D42">
              <w:rPr>
                <w:rFonts w:cs="Times New Roman" w:eastAsia="Times New Roman"/>
              </w:rPr>
              <w:t xml:space="preserve"> Ivo</w:t>
            </w:r>
          </w:p>
          <w:p w:rsidRDefault="00A31D42" w:rsidP="00A31D42" w:rsidR="00A31D42" w:rsidRPr="00A31D42">
            <w:pPr>
              <w:spacing w:lineRule="auto" w:line="276" w:after="0"/>
              <w:rPr>
                <w:rFonts w:cs="Times New Roman" w:eastAsia="Times New Roman"/>
              </w:rPr>
            </w:pPr>
            <w:r w:rsidRPr="00A31D42">
              <w:rPr>
                <w:rFonts w:cs="Times New Roman" w:eastAsia="Times New Roman"/>
              </w:rPr>
              <w:t>Trogir,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93372188310</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90.991,54</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90.991,54</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948.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Rogulj Antonia</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98918491517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33.593,75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33.593,75</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949.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Roguljić Jadranko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59468807854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48.635,24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48.635,24</w:t>
            </w:r>
          </w:p>
        </w:tc>
        <w:tc>
          <w:tcPr>
            <w:tcW w:type="dxa" w:w="1780"/>
            <w:gridSpan w:val="2"/>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c>
          <w:tcPr>
            <w:tcW w:type="dxa" w:w="1280"/>
            <w:gridSpan w:val="2"/>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950.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Romac</w:t>
            </w:r>
            <w:proofErr w:type="spellEnd"/>
            <w:r w:rsidRPr="00A31D42">
              <w:rPr>
                <w:rFonts w:cs="Times New Roman" w:eastAsia="Times New Roman"/>
              </w:rPr>
              <w:t xml:space="preserve"> Stipe</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77656509837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199.787,77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199.787,77</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951.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Romac</w:t>
            </w:r>
            <w:proofErr w:type="spellEnd"/>
            <w:r w:rsidRPr="00A31D42">
              <w:rPr>
                <w:rFonts w:cs="Times New Roman" w:eastAsia="Times New Roman"/>
              </w:rPr>
              <w:t xml:space="preserve"> Vjekoslav</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86113733842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36.214,83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36.214,83</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952.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Romac</w:t>
            </w:r>
            <w:proofErr w:type="spellEnd"/>
            <w:r w:rsidRPr="00A31D42">
              <w:rPr>
                <w:rFonts w:cs="Times New Roman" w:eastAsia="Times New Roman"/>
              </w:rPr>
              <w:t xml:space="preserve"> Zoran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70058580157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36.859,85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36.859,85</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953.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Rosandić Luka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75429117823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6.534,29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6.534,29</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954.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Rosandić Tatjana</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13391193373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37.519,00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37.519,00</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955.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Rozga Marijo</w:t>
            </w:r>
          </w:p>
          <w:p w:rsidRDefault="00A31D42" w:rsidP="00A31D42" w:rsidR="00A31D42" w:rsidRPr="00A31D42">
            <w:pPr>
              <w:spacing w:lineRule="auto" w:line="276" w:after="0"/>
              <w:rPr>
                <w:rFonts w:cs="Times New Roman" w:eastAsia="Times New Roman"/>
              </w:rPr>
            </w:pPr>
            <w:r w:rsidRPr="00A31D42">
              <w:rPr>
                <w:rFonts w:cs="Times New Roman" w:eastAsia="Times New Roman"/>
              </w:rPr>
              <w:t>Knin,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92258138212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36.320,25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36.320,25</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- 78 -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1979"/>
        <w:gridCol w:w="1799"/>
        <w:gridCol w:w="1779"/>
        <w:gridCol w:w="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956.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Rozić</w:t>
            </w:r>
            <w:proofErr w:type="spellEnd"/>
            <w:r w:rsidRPr="00A31D42">
              <w:rPr>
                <w:rFonts w:cs="Times New Roman" w:eastAsia="Times New Roman"/>
              </w:rPr>
              <w:t xml:space="preserve"> Branko</w:t>
            </w:r>
          </w:p>
          <w:p w:rsidRDefault="00A31D42" w:rsidP="00A31D42" w:rsidR="00A31D42" w:rsidRPr="00A31D42">
            <w:pPr>
              <w:spacing w:lineRule="auto" w:line="276" w:after="0"/>
              <w:rPr>
                <w:rFonts w:cs="Times New Roman" w:eastAsia="Times New Roman"/>
              </w:rPr>
            </w:pPr>
            <w:r w:rsidRPr="00A31D42">
              <w:rPr>
                <w:rFonts w:cs="Times New Roman" w:eastAsia="Times New Roman"/>
              </w:rPr>
              <w:t>Knin, OIB: 78043452793</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85.730,17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85.730,17</w:t>
            </w:r>
          </w:p>
        </w:tc>
        <w:tc>
          <w:tcPr>
            <w:tcW w:type="dxa" w:w="17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957.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Rubić</w:t>
            </w:r>
            <w:proofErr w:type="spellEnd"/>
            <w:r w:rsidRPr="00A31D42">
              <w:rPr>
                <w:rFonts w:cs="Times New Roman" w:eastAsia="Times New Roman"/>
              </w:rPr>
              <w:t xml:space="preserve"> Miljenko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96366234098</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76.432,93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76.432,93</w:t>
            </w:r>
          </w:p>
        </w:tc>
        <w:tc>
          <w:tcPr>
            <w:tcW w:type="dxa" w:w="17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958.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Runje Ante</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39228571620</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41.016,62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41.016,62</w:t>
            </w:r>
          </w:p>
        </w:tc>
        <w:tc>
          <w:tcPr>
            <w:tcW w:type="dxa" w:w="17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959.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Runje </w:t>
            </w:r>
            <w:proofErr w:type="spellStart"/>
            <w:r w:rsidRPr="00A31D42">
              <w:rPr>
                <w:rFonts w:cs="Times New Roman" w:eastAsia="Times New Roman"/>
              </w:rPr>
              <w:t>Josko</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84341977941</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25.777,72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25.777,72</w:t>
            </w:r>
          </w:p>
        </w:tc>
        <w:tc>
          <w:tcPr>
            <w:tcW w:type="dxa" w:w="17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960.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Rupčić Igor</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91995355518</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27.796,54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27.796,54</w:t>
            </w:r>
          </w:p>
        </w:tc>
        <w:tc>
          <w:tcPr>
            <w:tcW w:type="dxa" w:w="17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961.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Ruščić</w:t>
            </w:r>
            <w:proofErr w:type="spellEnd"/>
            <w:r w:rsidRPr="00A31D42">
              <w:rPr>
                <w:rFonts w:cs="Times New Roman" w:eastAsia="Times New Roman"/>
              </w:rPr>
              <w:t xml:space="preserve"> Zdravko</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07989670087</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141.683,48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141.683,48</w:t>
            </w:r>
          </w:p>
        </w:tc>
        <w:tc>
          <w:tcPr>
            <w:tcW w:type="dxa" w:w="17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962.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Samardžić Dejan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96889304292</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35.439,42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35.439,42</w:t>
            </w:r>
          </w:p>
        </w:tc>
        <w:tc>
          <w:tcPr>
            <w:tcW w:type="dxa" w:w="17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963.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Samardžić Nedjeljko</w:t>
            </w:r>
          </w:p>
          <w:p w:rsidRDefault="00A31D42" w:rsidP="00A31D42" w:rsidR="00A31D42" w:rsidRPr="00A31D42">
            <w:pPr>
              <w:spacing w:lineRule="auto" w:line="276" w:after="0"/>
              <w:rPr>
                <w:rFonts w:cs="Times New Roman" w:eastAsia="Times New Roman"/>
              </w:rPr>
            </w:pPr>
            <w:r w:rsidRPr="00A31D42">
              <w:rPr>
                <w:rFonts w:cs="Times New Roman" w:eastAsia="Times New Roman"/>
              </w:rPr>
              <w:t>Vrlika,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63486971439</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75.531,44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75.531,44</w:t>
            </w:r>
          </w:p>
        </w:tc>
        <w:tc>
          <w:tcPr>
            <w:tcW w:type="dxa" w:w="17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964.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Samardžić </w:t>
            </w:r>
            <w:proofErr w:type="spellStart"/>
            <w:r w:rsidRPr="00A31D42">
              <w:rPr>
                <w:rFonts w:cs="Times New Roman" w:eastAsia="Times New Roman"/>
              </w:rPr>
              <w:t>Tonći</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39061386247</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37.298,51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37.298,51</w:t>
            </w:r>
          </w:p>
        </w:tc>
        <w:tc>
          <w:tcPr>
            <w:tcW w:type="dxa" w:w="17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965.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Sanader Nikola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36665439958</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63.923,15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63.923,15</w:t>
            </w:r>
          </w:p>
        </w:tc>
        <w:tc>
          <w:tcPr>
            <w:tcW w:type="dxa" w:w="17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966.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Sanseović</w:t>
            </w:r>
            <w:proofErr w:type="spellEnd"/>
            <w:r w:rsidRPr="00A31D42">
              <w:rPr>
                <w:rFonts w:cs="Times New Roman" w:eastAsia="Times New Roman"/>
              </w:rPr>
              <w:t xml:space="preserve"> Jure</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97184954281</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44.092,59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44.092,59</w:t>
            </w:r>
          </w:p>
        </w:tc>
        <w:tc>
          <w:tcPr>
            <w:tcW w:type="dxa" w:w="17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967.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Saraf</w:t>
            </w:r>
            <w:proofErr w:type="spellEnd"/>
            <w:r w:rsidRPr="00A31D42">
              <w:rPr>
                <w:rFonts w:cs="Times New Roman" w:eastAsia="Times New Roman"/>
              </w:rPr>
              <w:t xml:space="preserve"> Kruno</w:t>
            </w:r>
          </w:p>
          <w:p w:rsidRDefault="00A31D42" w:rsidP="00A31D42" w:rsidR="00A31D42" w:rsidRPr="00A31D42">
            <w:pPr>
              <w:spacing w:lineRule="auto" w:line="276" w:after="0"/>
              <w:rPr>
                <w:rFonts w:cs="Times New Roman" w:eastAsia="Times New Roman"/>
              </w:rPr>
            </w:pPr>
            <w:r w:rsidRPr="00A31D42">
              <w:rPr>
                <w:rFonts w:cs="Times New Roman" w:eastAsia="Times New Roman"/>
              </w:rPr>
              <w:t>Zagreb,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85425271779</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14.424,00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14.424,00</w:t>
            </w:r>
          </w:p>
        </w:tc>
        <w:tc>
          <w:tcPr>
            <w:tcW w:type="dxa" w:w="17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968.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Saraf</w:t>
            </w:r>
            <w:proofErr w:type="spellEnd"/>
            <w:r w:rsidRPr="00A31D42">
              <w:rPr>
                <w:rFonts w:cs="Times New Roman" w:eastAsia="Times New Roman"/>
              </w:rPr>
              <w:t xml:space="preserve"> Marko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Popovača</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29978247982</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41.546,47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41.546,47</w:t>
            </w:r>
          </w:p>
        </w:tc>
        <w:tc>
          <w:tcPr>
            <w:tcW w:type="dxa" w:w="17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- 79 -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1979"/>
        <w:gridCol w:w="1799"/>
        <w:gridCol w:w="1779"/>
        <w:gridCol w:w="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969.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Saraf</w:t>
            </w:r>
            <w:proofErr w:type="spellEnd"/>
            <w:r w:rsidRPr="00A31D42">
              <w:rPr>
                <w:rFonts w:cs="Times New Roman" w:eastAsia="Times New Roman"/>
              </w:rPr>
              <w:t xml:space="preserve"> Stipan</w:t>
            </w:r>
          </w:p>
          <w:p w:rsidRDefault="00A31D42" w:rsidP="00A31D42" w:rsidR="00A31D42" w:rsidRPr="00A31D42">
            <w:pPr>
              <w:spacing w:lineRule="auto" w:line="276" w:after="0"/>
              <w:rPr>
                <w:rFonts w:cs="Times New Roman" w:eastAsia="Times New Roman"/>
              </w:rPr>
            </w:pPr>
            <w:r w:rsidRPr="00A31D42">
              <w:rPr>
                <w:rFonts w:cs="Times New Roman" w:eastAsia="Times New Roman"/>
              </w:rPr>
              <w:t>Zagreb,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23945564799</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61.936,50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61.936,50</w:t>
            </w:r>
          </w:p>
        </w:tc>
        <w:tc>
          <w:tcPr>
            <w:tcW w:type="dxa" w:w="17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970.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Sarić</w:t>
            </w:r>
            <w:proofErr w:type="spellEnd"/>
            <w:r w:rsidRPr="00A31D42">
              <w:rPr>
                <w:rFonts w:cs="Times New Roman" w:eastAsia="Times New Roman"/>
              </w:rPr>
              <w:t xml:space="preserve"> Denis</w:t>
            </w:r>
          </w:p>
          <w:p w:rsidRDefault="00A31D42" w:rsidP="00A31D42" w:rsidR="00A31D42" w:rsidRPr="00A31D42">
            <w:pPr>
              <w:spacing w:lineRule="auto" w:line="276" w:after="0"/>
              <w:rPr>
                <w:rFonts w:cs="Times New Roman" w:eastAsia="Times New Roman"/>
              </w:rPr>
            </w:pPr>
            <w:r w:rsidRPr="00A31D42">
              <w:rPr>
                <w:rFonts w:cs="Times New Roman" w:eastAsia="Times New Roman"/>
              </w:rPr>
              <w:t>Prugovo,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08654146435</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54.084,52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54.084,52</w:t>
            </w:r>
          </w:p>
        </w:tc>
        <w:tc>
          <w:tcPr>
            <w:tcW w:type="dxa" w:w="17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971.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Selak</w:t>
            </w:r>
            <w:proofErr w:type="spellEnd"/>
            <w:r w:rsidRPr="00A31D42">
              <w:rPr>
                <w:rFonts w:cs="Times New Roman" w:eastAsia="Times New Roman"/>
              </w:rPr>
              <w:t xml:space="preserve"> Ivan</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14691312828</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41.701,78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41.701,78</w:t>
            </w:r>
          </w:p>
        </w:tc>
        <w:tc>
          <w:tcPr>
            <w:tcW w:type="dxa" w:w="17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972.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Sičić</w:t>
            </w:r>
            <w:proofErr w:type="spellEnd"/>
            <w:r w:rsidRPr="00A31D42">
              <w:rPr>
                <w:rFonts w:cs="Times New Roman" w:eastAsia="Times New Roman"/>
              </w:rPr>
              <w:t xml:space="preserve"> Drago</w:t>
            </w:r>
          </w:p>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Omiš, OIB: </w:t>
            </w:r>
          </w:p>
          <w:p w:rsidRDefault="00A31D42" w:rsidP="00A31D42" w:rsidR="00A31D42" w:rsidRPr="00A31D42">
            <w:pPr>
              <w:spacing w:lineRule="auto" w:line="276" w:after="0"/>
              <w:rPr>
                <w:rFonts w:cs="Times New Roman" w:eastAsia="Times New Roman"/>
              </w:rPr>
            </w:pPr>
            <w:r w:rsidRPr="00A31D42">
              <w:rPr>
                <w:rFonts w:cs="Times New Roman" w:eastAsia="Times New Roman"/>
              </w:rPr>
              <w:t>23294316205</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77.748,89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77.748,89</w:t>
            </w:r>
          </w:p>
        </w:tc>
        <w:tc>
          <w:tcPr>
            <w:tcW w:type="dxa" w:w="17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973.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Sikavica Jozo,</w:t>
            </w:r>
          </w:p>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Solin, OIB: 92578818371. </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32.246,82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32.246,82</w:t>
            </w:r>
          </w:p>
        </w:tc>
        <w:tc>
          <w:tcPr>
            <w:tcW w:type="dxa" w:w="17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974.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Sinanović</w:t>
            </w:r>
            <w:proofErr w:type="spellEnd"/>
            <w:r w:rsidRPr="00A31D42">
              <w:rPr>
                <w:rFonts w:cs="Times New Roman" w:eastAsia="Times New Roman"/>
              </w:rPr>
              <w:t xml:space="preserve"> Mario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88074435713</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18.024,19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18.024,19</w:t>
            </w:r>
          </w:p>
        </w:tc>
        <w:tc>
          <w:tcPr>
            <w:tcW w:type="dxa" w:w="17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975.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Sinčić Mate</w:t>
            </w:r>
          </w:p>
          <w:p w:rsidRDefault="00A31D42" w:rsidP="00A31D42" w:rsidR="00A31D42" w:rsidRPr="00A31D42">
            <w:pPr>
              <w:spacing w:lineRule="auto" w:line="276" w:after="0"/>
              <w:rPr>
                <w:rFonts w:cs="Times New Roman" w:eastAsia="Times New Roman"/>
              </w:rPr>
            </w:pPr>
            <w:r w:rsidRPr="00A31D42">
              <w:rPr>
                <w:rFonts w:cs="Times New Roman" w:eastAsia="Times New Roman"/>
              </w:rPr>
              <w:t>Dugi Rat,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10138812347</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78.952,23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78.952,23</w:t>
            </w:r>
          </w:p>
        </w:tc>
        <w:tc>
          <w:tcPr>
            <w:tcW w:type="dxa" w:w="17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976.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Skočibušić</w:t>
            </w:r>
            <w:proofErr w:type="spellEnd"/>
            <w:r w:rsidRPr="00A31D42">
              <w:rPr>
                <w:rFonts w:cs="Times New Roman" w:eastAsia="Times New Roman"/>
              </w:rPr>
              <w:t xml:space="preserve"> Grgo</w:t>
            </w:r>
          </w:p>
          <w:p w:rsidRDefault="00A31D42" w:rsidP="00A31D42" w:rsidR="00A31D42" w:rsidRPr="00A31D42">
            <w:pPr>
              <w:spacing w:lineRule="auto" w:line="276" w:after="0"/>
              <w:rPr>
                <w:rFonts w:cs="Times New Roman" w:eastAsia="Times New Roman"/>
              </w:rPr>
            </w:pPr>
            <w:r w:rsidRPr="00A31D42">
              <w:rPr>
                <w:rFonts w:cs="Times New Roman" w:eastAsia="Times New Roman"/>
              </w:rPr>
              <w:t>Zagreb, OIB: 56600595956</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113.684,56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113.684,56</w:t>
            </w:r>
          </w:p>
        </w:tc>
        <w:tc>
          <w:tcPr>
            <w:tcW w:type="dxa" w:w="17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977.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Skočibušić</w:t>
            </w:r>
            <w:proofErr w:type="spellEnd"/>
            <w:r w:rsidRPr="00A31D42">
              <w:rPr>
                <w:rFonts w:cs="Times New Roman" w:eastAsia="Times New Roman"/>
              </w:rPr>
              <w:t xml:space="preserve"> Paško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Dicmo</w:t>
            </w:r>
            <w:proofErr w:type="spellEnd"/>
            <w:r w:rsidRPr="00A31D42">
              <w:rPr>
                <w:rFonts w:cs="Times New Roman" w:eastAsia="Times New Roman"/>
              </w:rPr>
              <w:t>, OIB: 52068268838</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83.516,80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83.516,80</w:t>
            </w:r>
          </w:p>
        </w:tc>
        <w:tc>
          <w:tcPr>
            <w:tcW w:type="dxa" w:w="17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978.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Skočibušić</w:t>
            </w:r>
            <w:proofErr w:type="spellEnd"/>
            <w:r w:rsidRPr="00A31D42">
              <w:rPr>
                <w:rFonts w:cs="Times New Roman" w:eastAsia="Times New Roman"/>
              </w:rPr>
              <w:t xml:space="preserve"> Petar</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Bučići</w:t>
            </w:r>
            <w:proofErr w:type="spellEnd"/>
            <w:r w:rsidRPr="00A31D42">
              <w:rPr>
                <w:rFonts w:cs="Times New Roman" w:eastAsia="Times New Roman"/>
              </w:rPr>
              <w:t xml:space="preserve">;BIH </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 37161434994</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49.589,90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49.589,90</w:t>
            </w:r>
          </w:p>
        </w:tc>
        <w:tc>
          <w:tcPr>
            <w:tcW w:type="dxa" w:w="17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979.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Slišković</w:t>
            </w:r>
            <w:proofErr w:type="spellEnd"/>
            <w:r w:rsidRPr="00A31D42">
              <w:rPr>
                <w:rFonts w:cs="Times New Roman" w:eastAsia="Times New Roman"/>
              </w:rPr>
              <w:t xml:space="preserve"> Ante</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Trilj</w:t>
            </w:r>
            <w:proofErr w:type="spellEnd"/>
            <w:r w:rsidRPr="00A31D42">
              <w:rPr>
                <w:rFonts w:cs="Times New Roman" w:eastAsia="Times New Roman"/>
              </w:rPr>
              <w:t>, OIB: 28548416706</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36.724,60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36.724,60</w:t>
            </w:r>
          </w:p>
        </w:tc>
        <w:tc>
          <w:tcPr>
            <w:tcW w:type="dxa" w:w="17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980.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Slišković</w:t>
            </w:r>
            <w:proofErr w:type="spellEnd"/>
            <w:r w:rsidRPr="00A31D42">
              <w:rPr>
                <w:rFonts w:cs="Times New Roman" w:eastAsia="Times New Roman"/>
              </w:rPr>
              <w:t xml:space="preserve"> Marko</w:t>
            </w:r>
          </w:p>
          <w:p w:rsidRDefault="00A31D42" w:rsidP="00A31D42" w:rsidR="00A31D42" w:rsidRPr="00A31D42">
            <w:pPr>
              <w:spacing w:lineRule="auto" w:line="276" w:after="0"/>
              <w:rPr>
                <w:rFonts w:cs="Times New Roman" w:eastAsia="Times New Roman"/>
              </w:rPr>
            </w:pPr>
            <w:r w:rsidRPr="00A31D42">
              <w:rPr>
                <w:rFonts w:cs="Times New Roman" w:eastAsia="Times New Roman"/>
              </w:rPr>
              <w:t>Sesvete,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90562106587</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50.725,39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50.725,39</w:t>
            </w:r>
          </w:p>
        </w:tc>
        <w:tc>
          <w:tcPr>
            <w:tcW w:type="dxa" w:w="17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981.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Slišković</w:t>
            </w:r>
            <w:proofErr w:type="spellEnd"/>
            <w:r w:rsidRPr="00A31D42">
              <w:rPr>
                <w:rFonts w:cs="Times New Roman" w:eastAsia="Times New Roman"/>
              </w:rPr>
              <w:t xml:space="preserve"> Niko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63570474219</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54.167,96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54.167,96</w:t>
            </w:r>
          </w:p>
        </w:tc>
        <w:tc>
          <w:tcPr>
            <w:tcW w:type="dxa" w:w="17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- 80 -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00"/>
        <w:gridCol w:w="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982.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Slišković</w:t>
            </w:r>
            <w:proofErr w:type="spellEnd"/>
            <w:r w:rsidRPr="00A31D42">
              <w:rPr>
                <w:rFonts w:cs="Times New Roman" w:eastAsia="Times New Roman"/>
              </w:rPr>
              <w:t xml:space="preserve"> Zoran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12160347319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37.478,35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37.478,35</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983.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Smolić</w:t>
            </w:r>
            <w:proofErr w:type="spellEnd"/>
            <w:r w:rsidRPr="00A31D42">
              <w:rPr>
                <w:rFonts w:cs="Times New Roman" w:eastAsia="Times New Roman"/>
              </w:rPr>
              <w:t xml:space="preserve"> Milka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77137649371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9.125,89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9.125,89</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984.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Smoljo</w:t>
            </w:r>
            <w:proofErr w:type="spellEnd"/>
            <w:r w:rsidRPr="00A31D42">
              <w:rPr>
                <w:rFonts w:cs="Times New Roman" w:eastAsia="Times New Roman"/>
              </w:rPr>
              <w:t xml:space="preserve"> Blaženka</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Trilj</w:t>
            </w:r>
            <w:proofErr w:type="spellEnd"/>
            <w:r w:rsidRPr="00A31D42">
              <w:rPr>
                <w:rFonts w:cs="Times New Roman" w:eastAsia="Times New Roman"/>
              </w:rPr>
              <w:t>, OIB: 77108504898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50.726,72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50.726,72</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985.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Smoljo</w:t>
            </w:r>
            <w:proofErr w:type="spellEnd"/>
            <w:r w:rsidRPr="00A31D42">
              <w:rPr>
                <w:rFonts w:cs="Times New Roman" w:eastAsia="Times New Roman"/>
              </w:rPr>
              <w:t xml:space="preserve"> Goran</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 49215346697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67.515,47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67.515,47</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986.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Smoljo</w:t>
            </w:r>
            <w:proofErr w:type="spellEnd"/>
            <w:r w:rsidRPr="00A31D42">
              <w:rPr>
                <w:rFonts w:cs="Times New Roman" w:eastAsia="Times New Roman"/>
              </w:rPr>
              <w:t xml:space="preserve"> </w:t>
            </w:r>
            <w:proofErr w:type="spellStart"/>
            <w:r w:rsidRPr="00A31D42">
              <w:rPr>
                <w:rFonts w:cs="Times New Roman" w:eastAsia="Times New Roman"/>
              </w:rPr>
              <w:t>Mikela</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85361272370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43.631,76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43.631,76</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987.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Sobek</w:t>
            </w:r>
            <w:proofErr w:type="spellEnd"/>
            <w:r w:rsidRPr="00A31D42">
              <w:rPr>
                <w:rFonts w:cs="Times New Roman" w:eastAsia="Times New Roman"/>
              </w:rPr>
              <w:t xml:space="preserve"> Dragica</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74582036846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48.958,44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48.958,44</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988.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Soko</w:t>
            </w:r>
            <w:proofErr w:type="spellEnd"/>
            <w:r w:rsidRPr="00A31D42">
              <w:rPr>
                <w:rFonts w:cs="Times New Roman" w:eastAsia="Times New Roman"/>
              </w:rPr>
              <w:t xml:space="preserve"> Goran</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09062680229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52.884,75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52.884,75</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989.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Soko</w:t>
            </w:r>
            <w:proofErr w:type="spellEnd"/>
            <w:r w:rsidRPr="00A31D42">
              <w:rPr>
                <w:rFonts w:cs="Times New Roman" w:eastAsia="Times New Roman"/>
              </w:rPr>
              <w:t xml:space="preserve"> Meri</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23792941435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548.854,02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548.854,02</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990.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Soldo</w:t>
            </w:r>
            <w:proofErr w:type="spellEnd"/>
            <w:r w:rsidRPr="00A31D42">
              <w:rPr>
                <w:rFonts w:cs="Times New Roman" w:eastAsia="Times New Roman"/>
              </w:rPr>
              <w:t xml:space="preserve"> Josip</w:t>
            </w:r>
          </w:p>
          <w:p w:rsidRDefault="00A31D42" w:rsidP="00A31D42" w:rsidR="00A31D42" w:rsidRPr="00A31D42">
            <w:pPr>
              <w:spacing w:lineRule="auto" w:line="276" w:after="0"/>
              <w:rPr>
                <w:rFonts w:cs="Times New Roman" w:eastAsia="Times New Roman"/>
              </w:rPr>
            </w:pPr>
            <w:r w:rsidRPr="00A31D42">
              <w:rPr>
                <w:rFonts w:cs="Times New Roman" w:eastAsia="Times New Roman"/>
              </w:rPr>
              <w:t>Mostar,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43728642080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36.527,58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36.527,58</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991.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Stanić Ivica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56093276859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46.534,46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46.534,46</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992.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Stipica Marko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Sirobuja</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14124005080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79.561,92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79.561,92</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993.</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Stipičić</w:t>
            </w:r>
            <w:proofErr w:type="spellEnd"/>
            <w:r w:rsidRPr="00A31D42">
              <w:rPr>
                <w:rFonts w:cs="Times New Roman" w:eastAsia="Times New Roman"/>
              </w:rPr>
              <w:t xml:space="preserve"> Dražen</w:t>
            </w:r>
          </w:p>
          <w:p w:rsidRDefault="00A31D42" w:rsidP="00A31D42" w:rsidR="00A31D42" w:rsidRPr="00A31D42">
            <w:pPr>
              <w:spacing w:lineRule="auto" w:line="276" w:after="0"/>
              <w:rPr>
                <w:rFonts w:cs="Times New Roman" w:eastAsia="Times New Roman"/>
              </w:rPr>
            </w:pPr>
            <w:r w:rsidRPr="00A31D42">
              <w:rPr>
                <w:rFonts w:cs="Times New Roman" w:eastAsia="Times New Roman"/>
              </w:rPr>
              <w:t>Krilo Jesenice,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39020376810</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82.465,81</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82.465,81</w:t>
            </w:r>
          </w:p>
        </w:tc>
        <w:tc>
          <w:tcPr>
            <w:tcW w:type="dxa" w:w="1701"/>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c>
          <w:tcPr>
            <w:tcW w:type="dxa" w:w="1280"/>
            <w:gridSpan w:val="2"/>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994.</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Stipić Dragan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92668199752</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38.439,15</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38.439,15</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- 81 -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1799"/>
        <w:gridCol w:w="1779"/>
        <w:gridCol w:w="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995.</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Stipić Mirko</w:t>
            </w:r>
          </w:p>
          <w:p w:rsidRDefault="00A31D42" w:rsidP="00A31D42" w:rsidR="00A31D42" w:rsidRPr="00A31D42">
            <w:pPr>
              <w:spacing w:lineRule="auto" w:line="276" w:after="0"/>
              <w:rPr>
                <w:rFonts w:cs="Times New Roman" w:eastAsia="Times New Roman"/>
              </w:rPr>
            </w:pPr>
            <w:r w:rsidRPr="00A31D42">
              <w:rPr>
                <w:rFonts w:cs="Times New Roman" w:eastAsia="Times New Roman"/>
              </w:rPr>
              <w:t>Kutina,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93598399120</w:t>
            </w:r>
          </w:p>
        </w:tc>
        <w:tc>
          <w:tcPr>
            <w:tcW w:type="dxa" w:w="1948"/>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70.939,14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70.939,14</w:t>
            </w:r>
          </w:p>
        </w:tc>
        <w:tc>
          <w:tcPr>
            <w:tcW w:type="dxa" w:w="17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996.</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Stojanović Robert</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23122023403</w:t>
            </w:r>
          </w:p>
        </w:tc>
        <w:tc>
          <w:tcPr>
            <w:tcW w:type="dxa" w:w="1948"/>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11.094,85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11.094,85</w:t>
            </w:r>
          </w:p>
        </w:tc>
        <w:tc>
          <w:tcPr>
            <w:tcW w:type="dxa" w:w="17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997.</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Stojić</w:t>
            </w:r>
            <w:proofErr w:type="spellEnd"/>
            <w:r w:rsidRPr="00A31D42">
              <w:rPr>
                <w:rFonts w:cs="Times New Roman" w:eastAsia="Times New Roman"/>
              </w:rPr>
              <w:t xml:space="preserve"> Ivan</w:t>
            </w:r>
          </w:p>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Gornji </w:t>
            </w:r>
            <w:proofErr w:type="spellStart"/>
            <w:r w:rsidRPr="00A31D42">
              <w:rPr>
                <w:rFonts w:cs="Times New Roman" w:eastAsia="Times New Roman"/>
              </w:rPr>
              <w:t>Proložac</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60151662572</w:t>
            </w:r>
          </w:p>
        </w:tc>
        <w:tc>
          <w:tcPr>
            <w:tcW w:type="dxa" w:w="1948"/>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76.653,38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76.653,38</w:t>
            </w:r>
          </w:p>
        </w:tc>
        <w:tc>
          <w:tcPr>
            <w:tcW w:type="dxa" w:w="17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998.</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Stričević Jakov</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64244027753</w:t>
            </w:r>
          </w:p>
        </w:tc>
        <w:tc>
          <w:tcPr>
            <w:tcW w:type="dxa" w:w="1948"/>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60.075,26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60.075,26</w:t>
            </w:r>
          </w:p>
        </w:tc>
        <w:tc>
          <w:tcPr>
            <w:tcW w:type="dxa" w:w="17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999.</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Strikić</w:t>
            </w:r>
            <w:proofErr w:type="spellEnd"/>
            <w:r w:rsidRPr="00A31D42">
              <w:rPr>
                <w:rFonts w:cs="Times New Roman" w:eastAsia="Times New Roman"/>
              </w:rPr>
              <w:t xml:space="preserve"> Ivan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42988587422</w:t>
            </w:r>
          </w:p>
        </w:tc>
        <w:tc>
          <w:tcPr>
            <w:tcW w:type="dxa" w:w="1948"/>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4.518,93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4.518,93</w:t>
            </w:r>
          </w:p>
        </w:tc>
        <w:tc>
          <w:tcPr>
            <w:tcW w:type="dxa" w:w="17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1000.</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Strmo </w:t>
            </w:r>
            <w:proofErr w:type="spellStart"/>
            <w:r w:rsidRPr="00A31D42">
              <w:rPr>
                <w:rFonts w:cs="Times New Roman" w:eastAsia="Times New Roman"/>
              </w:rPr>
              <w:t>Frane</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 84025717594</w:t>
            </w:r>
          </w:p>
        </w:tc>
        <w:tc>
          <w:tcPr>
            <w:tcW w:type="dxa" w:w="1948"/>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6.636,29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6.636,29</w:t>
            </w:r>
          </w:p>
        </w:tc>
        <w:tc>
          <w:tcPr>
            <w:tcW w:type="dxa" w:w="17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1001.</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Strmo Joško</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 30591738460</w:t>
            </w:r>
          </w:p>
        </w:tc>
        <w:tc>
          <w:tcPr>
            <w:tcW w:type="dxa" w:w="1948"/>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49.887,71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49.887,71</w:t>
            </w:r>
          </w:p>
        </w:tc>
        <w:tc>
          <w:tcPr>
            <w:tcW w:type="dxa" w:w="17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1002.</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Strmo Mario-Mirko</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 73709569971</w:t>
            </w:r>
          </w:p>
        </w:tc>
        <w:tc>
          <w:tcPr>
            <w:tcW w:type="dxa" w:w="1948"/>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14.061,29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14.061,29</w:t>
            </w:r>
          </w:p>
        </w:tc>
        <w:tc>
          <w:tcPr>
            <w:tcW w:type="dxa" w:w="17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1003.</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Strmo Milan</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 82072312148</w:t>
            </w:r>
          </w:p>
        </w:tc>
        <w:tc>
          <w:tcPr>
            <w:tcW w:type="dxa" w:w="1948"/>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19.401,33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19.401,33</w:t>
            </w:r>
          </w:p>
        </w:tc>
        <w:tc>
          <w:tcPr>
            <w:tcW w:type="dxa" w:w="17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1004.</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Sučić Suzana</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53214586450</w:t>
            </w:r>
          </w:p>
        </w:tc>
        <w:tc>
          <w:tcPr>
            <w:tcW w:type="dxa" w:w="1948"/>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49.592,67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49.592,67</w:t>
            </w:r>
          </w:p>
        </w:tc>
        <w:tc>
          <w:tcPr>
            <w:tcW w:type="dxa" w:w="17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1005.</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Sulić</w:t>
            </w:r>
            <w:proofErr w:type="spellEnd"/>
            <w:r w:rsidRPr="00A31D42">
              <w:rPr>
                <w:rFonts w:cs="Times New Roman" w:eastAsia="Times New Roman"/>
              </w:rPr>
              <w:t xml:space="preserve"> Jelena</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17504127652</w:t>
            </w:r>
          </w:p>
        </w:tc>
        <w:tc>
          <w:tcPr>
            <w:tcW w:type="dxa" w:w="1948"/>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44.050,72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44.050,72</w:t>
            </w:r>
          </w:p>
        </w:tc>
        <w:tc>
          <w:tcPr>
            <w:tcW w:type="dxa" w:w="17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1006.</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Sunara</w:t>
            </w:r>
            <w:proofErr w:type="spellEnd"/>
            <w:r w:rsidRPr="00A31D42">
              <w:rPr>
                <w:rFonts w:cs="Times New Roman" w:eastAsia="Times New Roman"/>
              </w:rPr>
              <w:t xml:space="preserve"> Tomislav</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K.Sućurac</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06826282389</w:t>
            </w:r>
          </w:p>
        </w:tc>
        <w:tc>
          <w:tcPr>
            <w:tcW w:type="dxa" w:w="1948"/>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98.690,23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98.690,23</w:t>
            </w:r>
          </w:p>
        </w:tc>
        <w:tc>
          <w:tcPr>
            <w:tcW w:type="dxa" w:w="17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1007.</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Sunara</w:t>
            </w:r>
            <w:proofErr w:type="spellEnd"/>
            <w:r w:rsidRPr="00A31D42">
              <w:rPr>
                <w:rFonts w:cs="Times New Roman" w:eastAsia="Times New Roman"/>
              </w:rPr>
              <w:t xml:space="preserve"> Tomislav</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38410584560</w:t>
            </w:r>
          </w:p>
        </w:tc>
        <w:tc>
          <w:tcPr>
            <w:tcW w:type="dxa" w:w="1948"/>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44.349,72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44.349,72</w:t>
            </w:r>
          </w:p>
        </w:tc>
        <w:tc>
          <w:tcPr>
            <w:tcW w:type="dxa" w:w="17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- 82 -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00"/>
        <w:gridCol w:w="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1008.</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Sunara</w:t>
            </w:r>
            <w:proofErr w:type="spellEnd"/>
            <w:r w:rsidRPr="00A31D42">
              <w:rPr>
                <w:rFonts w:cs="Times New Roman" w:eastAsia="Times New Roman"/>
              </w:rPr>
              <w:t xml:space="preserve"> Zlatko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14339879709</w:t>
            </w:r>
          </w:p>
        </w:tc>
        <w:tc>
          <w:tcPr>
            <w:tcW w:type="dxa" w:w="1948"/>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6.573,28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6.573,28</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1009.</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Sušak Nada</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00625798665</w:t>
            </w:r>
          </w:p>
        </w:tc>
        <w:tc>
          <w:tcPr>
            <w:tcW w:type="dxa" w:w="1948"/>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140.688,95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140.688,95</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1010.</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Sušić Vinko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52222637180</w:t>
            </w:r>
          </w:p>
        </w:tc>
        <w:tc>
          <w:tcPr>
            <w:tcW w:type="dxa" w:w="1948"/>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41.479,75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41.479,75</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1011.</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Svaguša</w:t>
            </w:r>
            <w:proofErr w:type="spellEnd"/>
            <w:r w:rsidRPr="00A31D42">
              <w:rPr>
                <w:rFonts w:cs="Times New Roman" w:eastAsia="Times New Roman"/>
              </w:rPr>
              <w:t xml:space="preserve"> Ivo</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00380096246</w:t>
            </w:r>
          </w:p>
        </w:tc>
        <w:tc>
          <w:tcPr>
            <w:tcW w:type="dxa" w:w="1948"/>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55.025,67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55.025,67</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1012.</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Svalina</w:t>
            </w:r>
            <w:proofErr w:type="spellEnd"/>
            <w:r w:rsidRPr="00A31D42">
              <w:rPr>
                <w:rFonts w:cs="Times New Roman" w:eastAsia="Times New Roman"/>
              </w:rPr>
              <w:t xml:space="preserve"> Ivica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54737336973</w:t>
            </w:r>
          </w:p>
        </w:tc>
        <w:tc>
          <w:tcPr>
            <w:tcW w:type="dxa" w:w="1948"/>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26.917,65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26.917,65</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1013.</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Svetina Ljubica</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51944302718</w:t>
            </w:r>
          </w:p>
        </w:tc>
        <w:tc>
          <w:tcPr>
            <w:tcW w:type="dxa" w:w="1948"/>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5.551,13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tabs>
                <w:tab w:pos="582" w:val="center"/>
              </w:tabs>
              <w:spacing w:lineRule="auto" w:line="276" w:after="0"/>
              <w:jc w:val="center"/>
              <w:rPr>
                <w:rFonts w:cs="Times New Roman" w:eastAsia="Times New Roman"/>
              </w:rPr>
            </w:pPr>
            <w:r w:rsidRPr="00A31D42">
              <w:rPr>
                <w:rFonts w:cs="Times New Roman" w:eastAsia="Times New Roman"/>
              </w:rPr>
              <w:t>5.551,13</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1014.</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Šakić Zvonko</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67154009275</w:t>
            </w:r>
          </w:p>
        </w:tc>
        <w:tc>
          <w:tcPr>
            <w:tcW w:type="dxa" w:w="1948"/>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85.704,63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85.704,63</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1015.</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Šako Marko</w:t>
            </w:r>
          </w:p>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Okrug Gornji,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49930353745</w:t>
            </w:r>
          </w:p>
        </w:tc>
        <w:tc>
          <w:tcPr>
            <w:tcW w:type="dxa" w:w="1948"/>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82.930,17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82.930,17</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1016.</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Šapina</w:t>
            </w:r>
            <w:proofErr w:type="spellEnd"/>
            <w:r w:rsidRPr="00A31D42">
              <w:rPr>
                <w:rFonts w:cs="Times New Roman" w:eastAsia="Times New Roman"/>
              </w:rPr>
              <w:t xml:space="preserve"> Ivan</w:t>
            </w:r>
          </w:p>
          <w:p w:rsidRDefault="00A31D42" w:rsidP="00A31D42" w:rsidR="00A31D42" w:rsidRPr="00A31D42">
            <w:pPr>
              <w:spacing w:lineRule="auto" w:line="276" w:after="0"/>
              <w:rPr>
                <w:rFonts w:cs="Times New Roman" w:eastAsia="Times New Roman"/>
              </w:rPr>
            </w:pPr>
            <w:r w:rsidRPr="00A31D42">
              <w:rPr>
                <w:rFonts w:cs="Times New Roman" w:eastAsia="Times New Roman"/>
              </w:rPr>
              <w:t>Zagreb,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13891965615</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99.533,46</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99.533,46</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1017.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Šarčević Tomislav</w:t>
            </w:r>
          </w:p>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O. </w:t>
            </w:r>
            <w:proofErr w:type="spellStart"/>
            <w:r w:rsidRPr="00A31D42">
              <w:rPr>
                <w:rFonts w:cs="Times New Roman" w:eastAsia="Times New Roman"/>
              </w:rPr>
              <w:t>Šipan</w:t>
            </w:r>
            <w:proofErr w:type="spellEnd"/>
            <w:r w:rsidRPr="00A31D42">
              <w:rPr>
                <w:rFonts w:cs="Times New Roman" w:eastAsia="Times New Roman"/>
              </w:rPr>
              <w:t>, OIB: 16093154991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23.947,51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23.947,51</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1018.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Šarčević Zoran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87759773320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158.986,14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158.986,14</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1019.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Šarić Anto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93340432132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77.700,00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77.700,00</w:t>
            </w:r>
          </w:p>
        </w:tc>
        <w:tc>
          <w:tcPr>
            <w:tcW w:type="dxa" w:w="1780"/>
            <w:gridSpan w:val="2"/>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c>
          <w:tcPr>
            <w:tcW w:type="dxa" w:w="1280"/>
            <w:gridSpan w:val="2"/>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1020.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Šarić Ivanka</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66855969632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5.551,13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5.551,13</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- 83 -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00"/>
        <w:gridCol w:w="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1021.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Šarlija Stipe</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54207078389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20.367,72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20.367,72</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1022.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Šćurla</w:t>
            </w:r>
            <w:proofErr w:type="spellEnd"/>
            <w:r w:rsidRPr="00A31D42">
              <w:rPr>
                <w:rFonts w:cs="Times New Roman" w:eastAsia="Times New Roman"/>
              </w:rPr>
              <w:t xml:space="preserve"> Ivan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86724442071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1.366,54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1.366,54</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1023.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Šebijan</w:t>
            </w:r>
            <w:proofErr w:type="spellEnd"/>
            <w:r w:rsidRPr="00A31D42">
              <w:rPr>
                <w:rFonts w:cs="Times New Roman" w:eastAsia="Times New Roman"/>
              </w:rPr>
              <w:t xml:space="preserve"> Stjepan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01384553100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42.383,60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42.383,60</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1024.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Šeremet Goran</w:t>
            </w:r>
          </w:p>
          <w:p w:rsidRDefault="00A31D42" w:rsidP="00A31D42" w:rsidR="00A31D42" w:rsidRPr="00A31D42">
            <w:pPr>
              <w:spacing w:lineRule="auto" w:line="276" w:after="0"/>
              <w:rPr>
                <w:rFonts w:cs="Times New Roman" w:eastAsia="Times New Roman"/>
              </w:rPr>
            </w:pPr>
            <w:r w:rsidRPr="00A31D42">
              <w:rPr>
                <w:rFonts w:cs="Times New Roman" w:eastAsia="Times New Roman"/>
              </w:rPr>
              <w:t>Vrgorac,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70796959227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82.184,44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82.184,44</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1025.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Šerić Damir</w:t>
            </w:r>
          </w:p>
          <w:p w:rsidRDefault="00A31D42" w:rsidP="00A31D42" w:rsidR="00A31D42" w:rsidRPr="00A31D42">
            <w:pPr>
              <w:spacing w:lineRule="auto" w:line="276" w:after="0"/>
              <w:rPr>
                <w:rFonts w:cs="Times New Roman" w:eastAsia="Times New Roman"/>
              </w:rPr>
            </w:pPr>
            <w:r w:rsidRPr="00A31D42">
              <w:rPr>
                <w:rFonts w:cs="Times New Roman" w:eastAsia="Times New Roman"/>
              </w:rPr>
              <w:t>Karlovac,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15992540007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89.971,66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89.971,66</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1026.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Šestan Hrvoje</w:t>
            </w:r>
          </w:p>
          <w:p w:rsidRDefault="00A31D42" w:rsidP="00A31D42" w:rsidR="00A31D42" w:rsidRPr="00A31D42">
            <w:pPr>
              <w:spacing w:lineRule="auto" w:line="276" w:after="0"/>
              <w:rPr>
                <w:rFonts w:cs="Times New Roman" w:eastAsia="Times New Roman"/>
              </w:rPr>
            </w:pPr>
            <w:r w:rsidRPr="00A31D42">
              <w:rPr>
                <w:rFonts w:cs="Times New Roman" w:eastAsia="Times New Roman"/>
              </w:rPr>
              <w:t>Šestanovac,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44310665231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35.570,45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35.570,45</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1027.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Ševo Jozo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13208134593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2.925,91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2.925,91</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1028.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Šilarić</w:t>
            </w:r>
            <w:proofErr w:type="spellEnd"/>
            <w:r w:rsidRPr="00A31D42">
              <w:rPr>
                <w:rFonts w:cs="Times New Roman" w:eastAsia="Times New Roman"/>
              </w:rPr>
              <w:t xml:space="preserve"> </w:t>
            </w:r>
            <w:proofErr w:type="spellStart"/>
            <w:r w:rsidRPr="00A31D42">
              <w:rPr>
                <w:rFonts w:cs="Times New Roman" w:eastAsia="Times New Roman"/>
              </w:rPr>
              <w:t>Franja</w:t>
            </w:r>
            <w:proofErr w:type="spellEnd"/>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Đulovac</w:t>
            </w:r>
            <w:proofErr w:type="spellEnd"/>
            <w:r w:rsidRPr="00A31D42">
              <w:rPr>
                <w:rFonts w:cs="Times New Roman" w:eastAsia="Times New Roman"/>
              </w:rPr>
              <w:t>, OIB: 64202420721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40.315,29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40.315,29</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1029.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Šilarić</w:t>
            </w:r>
            <w:proofErr w:type="spellEnd"/>
            <w:r w:rsidRPr="00A31D42">
              <w:rPr>
                <w:rFonts w:cs="Times New Roman" w:eastAsia="Times New Roman"/>
              </w:rPr>
              <w:t xml:space="preserve"> Marko</w:t>
            </w:r>
          </w:p>
          <w:p w:rsidRDefault="00A31D42" w:rsidP="00A31D42" w:rsidR="00A31D42" w:rsidRPr="00A31D42">
            <w:pPr>
              <w:spacing w:lineRule="auto" w:line="276" w:after="0"/>
              <w:rPr>
                <w:rFonts w:cs="Times New Roman" w:eastAsia="Times New Roman"/>
              </w:rPr>
            </w:pPr>
            <w:r w:rsidRPr="00A31D42">
              <w:rPr>
                <w:rFonts w:cs="Times New Roman" w:eastAsia="Times New Roman"/>
              </w:rPr>
              <w:t>Rama,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65993671192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55.632,52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55.632,52</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1030.</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Šimac</w:t>
            </w:r>
            <w:proofErr w:type="spellEnd"/>
            <w:r w:rsidRPr="00A31D42">
              <w:rPr>
                <w:rFonts w:cs="Times New Roman" w:eastAsia="Times New Roman"/>
              </w:rPr>
              <w:t xml:space="preserve"> Svemir</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 78522779066</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48.835,41</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48.835,41</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1031.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Šimić Adam</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Zavidovići</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52944907912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80.323,42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80.323,42</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897"/>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1032.</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Šimić Davorin</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Proložac</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56724729062</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43.219,41</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43.219,41</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1033.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Šimić Grgo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78781702166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32.702,93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32.702,93</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- 84 -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00"/>
        <w:gridCol w:w="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1034.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Šimić Ilija</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92411732849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100.765,06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100.765,06</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1035.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Šimić Tomislav</w:t>
            </w:r>
          </w:p>
          <w:p w:rsidRDefault="00A31D42" w:rsidP="00A31D42" w:rsidR="00A31D42" w:rsidRPr="00A31D42">
            <w:pPr>
              <w:spacing w:lineRule="auto" w:line="276" w:after="0"/>
              <w:rPr>
                <w:rFonts w:cs="Times New Roman" w:eastAsia="Times New Roman"/>
              </w:rPr>
            </w:pPr>
            <w:r w:rsidRPr="00A31D42">
              <w:rPr>
                <w:rFonts w:cs="Times New Roman" w:eastAsia="Times New Roman"/>
              </w:rPr>
              <w:t>Zagreb,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56623905454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512,45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512,45</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1036.</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Šimić Veselko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Proložac</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52533789352</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112.798,37</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112.798,37</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1037.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Šimović</w:t>
            </w:r>
            <w:proofErr w:type="spellEnd"/>
            <w:r w:rsidRPr="00A31D42">
              <w:rPr>
                <w:rFonts w:cs="Times New Roman" w:eastAsia="Times New Roman"/>
              </w:rPr>
              <w:t xml:space="preserve"> Jakov</w:t>
            </w:r>
          </w:p>
          <w:p w:rsidRDefault="00A31D42" w:rsidP="00A31D42" w:rsidR="00A31D42" w:rsidRPr="00A31D42">
            <w:pPr>
              <w:spacing w:lineRule="auto" w:line="276" w:after="0"/>
              <w:rPr>
                <w:rFonts w:cs="Times New Roman" w:eastAsia="Times New Roman"/>
              </w:rPr>
            </w:pPr>
            <w:r w:rsidRPr="00A31D42">
              <w:rPr>
                <w:rFonts w:cs="Times New Roman" w:eastAsia="Times New Roman"/>
              </w:rPr>
              <w:t>Čapljina,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72893165152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119.190,81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119.190,81</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1038.</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Šimunić Ivan</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K.Kambelovac</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19935578572</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56.937,42</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56.937,42</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1039.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Šimunović Frano</w:t>
            </w:r>
          </w:p>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Ivanić Grad,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26153716652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34.981,41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34.981,41</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1040.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Šimunović Ivo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35639770113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30.334,24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30.334,24</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1041.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Šimunović Ivo</w:t>
            </w:r>
          </w:p>
          <w:p w:rsidRDefault="00A31D42" w:rsidP="00A31D42" w:rsidR="00A31D42" w:rsidRPr="00A31D42">
            <w:pPr>
              <w:spacing w:lineRule="auto" w:line="276" w:after="0"/>
              <w:rPr>
                <w:rFonts w:cs="Times New Roman" w:eastAsia="Times New Roman"/>
              </w:rPr>
            </w:pPr>
            <w:r w:rsidRPr="00A31D42">
              <w:rPr>
                <w:rFonts w:cs="Times New Roman" w:eastAsia="Times New Roman"/>
              </w:rPr>
              <w:t>Zagreb,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24166817353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44.511,25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44.511,25</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1042.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Šimunović Josip</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82220525299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25.728,73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25.728,73</w:t>
            </w:r>
          </w:p>
        </w:tc>
        <w:tc>
          <w:tcPr>
            <w:tcW w:type="dxa" w:w="1780"/>
            <w:gridSpan w:val="2"/>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c>
          <w:tcPr>
            <w:tcW w:type="dxa" w:w="1280"/>
            <w:gridSpan w:val="2"/>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1043.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Šimunović Jozo</w:t>
            </w:r>
          </w:p>
          <w:p w:rsidRDefault="00A31D42" w:rsidP="00A31D42" w:rsidR="00A31D42" w:rsidRPr="00A31D42">
            <w:pPr>
              <w:spacing w:lineRule="auto" w:line="276" w:after="0"/>
              <w:rPr>
                <w:rFonts w:cs="Times New Roman" w:eastAsia="Times New Roman"/>
              </w:rPr>
            </w:pPr>
            <w:r w:rsidRPr="00A31D42">
              <w:rPr>
                <w:rFonts w:cs="Times New Roman" w:eastAsia="Times New Roman"/>
              </w:rPr>
              <w:t>Koprivnica,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06718262074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79.959,94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79.959,94</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1044.</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Šimunović Marko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18800977738</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94.694,55</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94.694,55</w:t>
            </w:r>
          </w:p>
        </w:tc>
        <w:tc>
          <w:tcPr>
            <w:tcW w:type="dxa" w:w="1701"/>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c>
          <w:tcPr>
            <w:tcW w:type="dxa" w:w="1280"/>
            <w:gridSpan w:val="2"/>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1045.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Šimunović Marko</w:t>
            </w:r>
          </w:p>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Ivan Zelina,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46747371171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113.251,31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113.251,31</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- 85 -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00"/>
        <w:gridCol w:w="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1046.</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Šimunović Miroslav</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45646626005</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9.710,82</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9.710,82</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1047.</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Šimunović-Erpušina Nikola</w:t>
            </w:r>
          </w:p>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Otok,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00318541746</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63.724,22</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63.724,22</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1048.</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Šipić</w:t>
            </w:r>
            <w:proofErr w:type="spellEnd"/>
            <w:r w:rsidRPr="00A31D42">
              <w:rPr>
                <w:rFonts w:cs="Times New Roman" w:eastAsia="Times New Roman"/>
              </w:rPr>
              <w:t xml:space="preserve"> Boško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05526294075</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38.643,65</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38.643,65</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1049.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Šipić</w:t>
            </w:r>
            <w:proofErr w:type="spellEnd"/>
            <w:r w:rsidRPr="00A31D42">
              <w:rPr>
                <w:rFonts w:cs="Times New Roman" w:eastAsia="Times New Roman"/>
              </w:rPr>
              <w:t xml:space="preserve"> Marijo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47126768257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12.486,26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12.486,26</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1050.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Šiško </w:t>
            </w:r>
            <w:proofErr w:type="spellStart"/>
            <w:r w:rsidRPr="00A31D42">
              <w:rPr>
                <w:rFonts w:cs="Times New Roman" w:eastAsia="Times New Roman"/>
              </w:rPr>
              <w:t>Andjelko</w:t>
            </w:r>
            <w:proofErr w:type="spellEnd"/>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K.Stari</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44366739937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73.454,07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73.454,07</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1051.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Šitum</w:t>
            </w:r>
            <w:proofErr w:type="spellEnd"/>
            <w:r w:rsidRPr="00A31D42">
              <w:rPr>
                <w:rFonts w:cs="Times New Roman" w:eastAsia="Times New Roman"/>
              </w:rPr>
              <w:t xml:space="preserve"> </w:t>
            </w:r>
            <w:proofErr w:type="spellStart"/>
            <w:r w:rsidRPr="00A31D42">
              <w:rPr>
                <w:rFonts w:cs="Times New Roman" w:eastAsia="Times New Roman"/>
              </w:rPr>
              <w:t>Frane</w:t>
            </w:r>
            <w:proofErr w:type="spellEnd"/>
            <w:r w:rsidRPr="00A31D42">
              <w:rPr>
                <w:rFonts w:cs="Times New Roman" w:eastAsia="Times New Roman"/>
              </w:rPr>
              <w:t>-Romeo</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99776854798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38.493,13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38.493,13</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1052.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Škalić</w:t>
            </w:r>
            <w:proofErr w:type="spellEnd"/>
            <w:r w:rsidRPr="00A31D42">
              <w:rPr>
                <w:rFonts w:cs="Times New Roman" w:eastAsia="Times New Roman"/>
              </w:rPr>
              <w:t xml:space="preserve"> Ante</w:t>
            </w:r>
          </w:p>
          <w:p w:rsidRDefault="00A31D42" w:rsidP="00A31D42" w:rsidR="00A31D42" w:rsidRPr="00A31D42">
            <w:pPr>
              <w:spacing w:lineRule="auto" w:line="276" w:after="0"/>
              <w:rPr>
                <w:rFonts w:cs="Times New Roman" w:eastAsia="Times New Roman"/>
              </w:rPr>
            </w:pPr>
            <w:r w:rsidRPr="00A31D42">
              <w:rPr>
                <w:rFonts w:cs="Times New Roman" w:eastAsia="Times New Roman"/>
              </w:rPr>
              <w:t>Žrnovnica, OIB: 90327855417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28.013,83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28.013,83</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1053.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Škegro Ivan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96116127663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136.025,94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136.025,94</w:t>
            </w:r>
          </w:p>
        </w:tc>
        <w:tc>
          <w:tcPr>
            <w:tcW w:type="dxa" w:w="1780"/>
            <w:gridSpan w:val="2"/>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c>
          <w:tcPr>
            <w:tcW w:type="dxa" w:w="1280"/>
            <w:gridSpan w:val="2"/>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1054.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Šojat Ivica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44539809104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95.991,94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95.991,94</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1055.</w:t>
            </w:r>
          </w:p>
        </w:tc>
        <w:tc>
          <w:tcPr>
            <w:tcW w:type="dxa" w:w="1953"/>
            <w:tcBorders>
              <w:top w:space="0" w:sz="6" w:color="000000" w:val="single"/>
              <w:left w:space="0" w:sz="6" w:color="000000" w:val="single"/>
              <w:bottom w:space="0" w:sz="6" w:color="000000" w:val="single"/>
              <w:right w:space="0" w:sz="6" w:color="000000" w:val="single"/>
            </w:tcBorders>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Šormaz</w:t>
            </w:r>
            <w:proofErr w:type="spellEnd"/>
            <w:r w:rsidRPr="00A31D42">
              <w:rPr>
                <w:rFonts w:cs="Times New Roman" w:eastAsia="Times New Roman"/>
              </w:rPr>
              <w:t xml:space="preserve"> Ankica</w:t>
            </w:r>
          </w:p>
          <w:p w:rsidRDefault="00A31D42" w:rsidP="00A31D42" w:rsidR="00A31D42" w:rsidRPr="00A31D42">
            <w:pPr>
              <w:spacing w:lineRule="auto" w:line="276" w:after="0"/>
              <w:rPr>
                <w:rFonts w:cs="Times New Roman" w:eastAsia="Times New Roman"/>
              </w:rPr>
            </w:pPr>
            <w:r w:rsidRPr="00A31D42">
              <w:rPr>
                <w:rFonts w:cs="Times New Roman" w:eastAsia="Times New Roman"/>
              </w:rPr>
              <w:t>Solin, OIB: 62753797966</w:t>
            </w:r>
          </w:p>
          <w:p w:rsidRDefault="00A31D42" w:rsidP="00A31D42" w:rsidR="00A31D42" w:rsidRPr="00A31D42">
            <w:pPr>
              <w:spacing w:lineRule="auto" w:line="276" w:after="0"/>
              <w:rPr>
                <w:rFonts w:cs="Times New Roman" w:eastAsia="Times New Roman"/>
              </w:rPr>
            </w:pP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36.454,40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36.454,40</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1056.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Šoša</w:t>
            </w:r>
            <w:proofErr w:type="spellEnd"/>
            <w:r w:rsidRPr="00A31D42">
              <w:rPr>
                <w:rFonts w:cs="Times New Roman" w:eastAsia="Times New Roman"/>
              </w:rPr>
              <w:t xml:space="preserve"> Ivica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65378090000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14.150,24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14.150,24</w:t>
            </w:r>
          </w:p>
        </w:tc>
        <w:tc>
          <w:tcPr>
            <w:tcW w:type="dxa" w:w="1780"/>
            <w:gridSpan w:val="2"/>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c>
          <w:tcPr>
            <w:tcW w:type="dxa" w:w="1280"/>
            <w:gridSpan w:val="2"/>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1057.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Špikić</w:t>
            </w:r>
            <w:proofErr w:type="spellEnd"/>
            <w:r w:rsidRPr="00A31D42">
              <w:rPr>
                <w:rFonts w:cs="Times New Roman" w:eastAsia="Times New Roman"/>
              </w:rPr>
              <w:t xml:space="preserve"> Ivan</w:t>
            </w:r>
          </w:p>
          <w:p w:rsidRDefault="00A31D42" w:rsidP="00A31D42" w:rsidR="00A31D42" w:rsidRPr="00A31D42">
            <w:pPr>
              <w:spacing w:lineRule="auto" w:line="276" w:after="0"/>
              <w:rPr>
                <w:rFonts w:cs="Times New Roman" w:eastAsia="Times New Roman"/>
              </w:rPr>
            </w:pPr>
            <w:r w:rsidRPr="00A31D42">
              <w:rPr>
                <w:rFonts w:cs="Times New Roman" w:eastAsia="Times New Roman"/>
              </w:rPr>
              <w:t>Tomislavgrad,</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 89379699210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111.073,80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111.073,80</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- 86 -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00"/>
        <w:gridCol w:w="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1058.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Štambuk Vinko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74576689116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62.532,03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62.532,03</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1059.</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Štrbac Anto</w:t>
            </w:r>
          </w:p>
          <w:p w:rsidRDefault="00A31D42" w:rsidP="00A31D42" w:rsidR="00A31D42" w:rsidRPr="00A31D42">
            <w:pPr>
              <w:spacing w:lineRule="auto" w:line="276" w:after="0"/>
              <w:rPr>
                <w:rFonts w:cs="Times New Roman" w:eastAsia="Times New Roman"/>
              </w:rPr>
            </w:pPr>
            <w:r w:rsidRPr="00A31D42">
              <w:rPr>
                <w:rFonts w:cs="Times New Roman" w:eastAsia="Times New Roman"/>
              </w:rPr>
              <w:t>Knin,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16810936401</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40.110,71</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40.110,71</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1060.</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Štrbac Dragan</w:t>
            </w:r>
          </w:p>
          <w:p w:rsidRDefault="00A31D42" w:rsidP="00A31D42" w:rsidR="00A31D42" w:rsidRPr="00A31D42">
            <w:pPr>
              <w:spacing w:lineRule="auto" w:line="276" w:after="0"/>
              <w:rPr>
                <w:rFonts w:cs="Times New Roman" w:eastAsia="Times New Roman"/>
              </w:rPr>
            </w:pPr>
            <w:r w:rsidRPr="00A31D42">
              <w:rPr>
                <w:rFonts w:cs="Times New Roman" w:eastAsia="Times New Roman"/>
              </w:rPr>
              <w:t>Knin,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75253031341</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14.757,19</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14.757,19</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1061.</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Štrbac Dragan</w:t>
            </w:r>
          </w:p>
          <w:p w:rsidRDefault="00A31D42" w:rsidP="00A31D42" w:rsidR="00A31D42" w:rsidRPr="00A31D42">
            <w:pPr>
              <w:spacing w:lineRule="auto" w:line="276" w:after="0"/>
              <w:rPr>
                <w:rFonts w:cs="Times New Roman" w:eastAsia="Times New Roman"/>
              </w:rPr>
            </w:pPr>
            <w:r w:rsidRPr="00A31D42">
              <w:rPr>
                <w:rFonts w:cs="Times New Roman" w:eastAsia="Times New Roman"/>
              </w:rPr>
              <w:t>Solin,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88759150707</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28.291,52</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28.291,52</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1062.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Štrbac </w:t>
            </w:r>
            <w:proofErr w:type="spellStart"/>
            <w:r w:rsidRPr="00A31D42">
              <w:rPr>
                <w:rFonts w:cs="Times New Roman" w:eastAsia="Times New Roman"/>
              </w:rPr>
              <w:t>Stipo</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00949190720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32.677,53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32.677,53</w:t>
            </w:r>
          </w:p>
        </w:tc>
        <w:tc>
          <w:tcPr>
            <w:tcW w:type="dxa" w:w="1780"/>
            <w:gridSpan w:val="2"/>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c>
          <w:tcPr>
            <w:tcW w:type="dxa" w:w="1280"/>
            <w:gridSpan w:val="2"/>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1063.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Šustić</w:t>
            </w:r>
            <w:proofErr w:type="spellEnd"/>
            <w:r w:rsidRPr="00A31D42">
              <w:rPr>
                <w:rFonts w:cs="Times New Roman" w:eastAsia="Times New Roman"/>
              </w:rPr>
              <w:t xml:space="preserve"> Sandra</w:t>
            </w:r>
          </w:p>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Split, OIB: </w:t>
            </w:r>
          </w:p>
          <w:p w:rsidRDefault="00A31D42" w:rsidP="00A31D42" w:rsidR="00A31D42" w:rsidRPr="00A31D42">
            <w:pPr>
              <w:spacing w:lineRule="auto" w:line="276" w:after="0"/>
              <w:rPr>
                <w:rFonts w:cs="Times New Roman" w:eastAsia="Times New Roman"/>
              </w:rPr>
            </w:pPr>
            <w:r w:rsidRPr="00A31D42">
              <w:rPr>
                <w:rFonts w:cs="Times New Roman" w:eastAsia="Times New Roman"/>
              </w:rPr>
              <w:t>85411789454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140.133,26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140.133,26</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1064.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Šustić</w:t>
            </w:r>
            <w:proofErr w:type="spellEnd"/>
            <w:r w:rsidRPr="00A31D42">
              <w:rPr>
                <w:rFonts w:cs="Times New Roman" w:eastAsia="Times New Roman"/>
              </w:rPr>
              <w:t xml:space="preserve"> Vladimir</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89666461266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200.058,57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200.058,57</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1065.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Šušić</w:t>
            </w:r>
            <w:proofErr w:type="spellEnd"/>
            <w:r w:rsidRPr="00A31D42">
              <w:rPr>
                <w:rFonts w:cs="Times New Roman" w:eastAsia="Times New Roman"/>
              </w:rPr>
              <w:t xml:space="preserve"> Denis</w:t>
            </w:r>
          </w:p>
          <w:p w:rsidRDefault="00A31D42" w:rsidP="00A31D42" w:rsidR="00A31D42" w:rsidRPr="00A31D42">
            <w:pPr>
              <w:spacing w:lineRule="auto" w:line="276" w:after="0"/>
              <w:rPr>
                <w:rFonts w:cs="Times New Roman" w:eastAsia="Times New Roman"/>
              </w:rPr>
            </w:pPr>
            <w:r w:rsidRPr="00A31D42">
              <w:rPr>
                <w:rFonts w:cs="Times New Roman" w:eastAsia="Times New Roman"/>
              </w:rPr>
              <w:t>Otok, Sinj,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96728031048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6.960,25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6.960,25</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1066.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Šušić</w:t>
            </w:r>
            <w:proofErr w:type="spellEnd"/>
            <w:r w:rsidRPr="00A31D42">
              <w:rPr>
                <w:rFonts w:cs="Times New Roman" w:eastAsia="Times New Roman"/>
              </w:rPr>
              <w:t xml:space="preserve"> Luka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12218877069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53.017,23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53.017,23</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1067.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Šušić</w:t>
            </w:r>
            <w:proofErr w:type="spellEnd"/>
            <w:r w:rsidRPr="00A31D42">
              <w:rPr>
                <w:rFonts w:cs="Times New Roman" w:eastAsia="Times New Roman"/>
              </w:rPr>
              <w:t>-Jurić Dražan</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Otok.Dalmatinski</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OIB: 36350188163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50.075,19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50.075,19</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1068.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Šušnja Drago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55234142363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73.498,66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73.498,66</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1069.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Šušnjar Luka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97317434588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82.324,50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82.324,50</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- 87 -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00"/>
        <w:gridCol w:w="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1070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Šušnjara Josip</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18267832166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28.682,06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28.682,06</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1071.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Šušnjara Svemir</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69888463059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43.728,55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43.728,55</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1072.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Šuto Marko</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32264744023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38.045,21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38.045,21</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1073.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Šuto Viktor</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Zmijavci</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75958725281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103.579,41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103.579,41</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1074.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Tabak Jozo</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60367841065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50.113,84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50.113,84</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1075.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Tadić Ante</w:t>
            </w:r>
          </w:p>
          <w:p w:rsidRDefault="00A31D42" w:rsidP="00A31D42" w:rsidR="00A31D42" w:rsidRPr="00A31D42">
            <w:pPr>
              <w:spacing w:lineRule="auto" w:line="276" w:after="0"/>
              <w:rPr>
                <w:rFonts w:cs="Times New Roman" w:eastAsia="Times New Roman"/>
              </w:rPr>
            </w:pPr>
            <w:r w:rsidRPr="00A31D42">
              <w:rPr>
                <w:rFonts w:cs="Times New Roman" w:eastAsia="Times New Roman"/>
              </w:rPr>
              <w:t>Ruda,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60588349542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63.749,88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63.749,88</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1076.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Tadić Ante</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20740714702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26.133,01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26.133,01</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1077.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Tadić Darko</w:t>
            </w:r>
          </w:p>
          <w:p w:rsidRDefault="00A31D42" w:rsidP="00A31D42" w:rsidR="00A31D42" w:rsidRPr="00A31D42">
            <w:pPr>
              <w:spacing w:lineRule="auto" w:line="276" w:after="0"/>
              <w:rPr>
                <w:rFonts w:cs="Times New Roman" w:eastAsia="Times New Roman"/>
              </w:rPr>
            </w:pPr>
            <w:r w:rsidRPr="00A31D42">
              <w:rPr>
                <w:rFonts w:cs="Times New Roman" w:eastAsia="Times New Roman"/>
              </w:rPr>
              <w:t>Zagreb,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68018511617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88.699,00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88.699,00</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1078.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Tadić Ivan</w:t>
            </w:r>
          </w:p>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Ruda, OIB: </w:t>
            </w:r>
          </w:p>
          <w:p w:rsidRDefault="00A31D42" w:rsidP="00A31D42" w:rsidR="00A31D42" w:rsidRPr="00A31D42">
            <w:pPr>
              <w:spacing w:lineRule="auto" w:line="276" w:after="0"/>
              <w:rPr>
                <w:rFonts w:cs="Times New Roman" w:eastAsia="Times New Roman"/>
              </w:rPr>
            </w:pPr>
            <w:r w:rsidRPr="00A31D42">
              <w:rPr>
                <w:rFonts w:cs="Times New Roman" w:eastAsia="Times New Roman"/>
              </w:rPr>
              <w:t>13968768538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50.596,87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50.596,87</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1079.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Tadić Ivan</w:t>
            </w:r>
          </w:p>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K. </w:t>
            </w:r>
            <w:proofErr w:type="spellStart"/>
            <w:r w:rsidRPr="00A31D42">
              <w:rPr>
                <w:rFonts w:cs="Times New Roman" w:eastAsia="Times New Roman"/>
              </w:rPr>
              <w:t>Štafilić</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98209384610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38.240,80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38.240,80</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1080.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Tadić Željko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63498047751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40.159,57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40.159,57</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1081.</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Tadić-</w:t>
            </w:r>
            <w:proofErr w:type="spellStart"/>
            <w:r w:rsidRPr="00A31D42">
              <w:rPr>
                <w:rFonts w:cs="Times New Roman" w:eastAsia="Times New Roman"/>
              </w:rPr>
              <w:t>Šutra</w:t>
            </w:r>
            <w:proofErr w:type="spellEnd"/>
            <w:r w:rsidRPr="00A31D42">
              <w:rPr>
                <w:rFonts w:cs="Times New Roman" w:eastAsia="Times New Roman"/>
              </w:rPr>
              <w:t xml:space="preserve"> Goran</w:t>
            </w:r>
          </w:p>
          <w:p w:rsidRDefault="00A31D42" w:rsidP="00A31D42" w:rsidR="00A31D42" w:rsidRPr="00A31D42">
            <w:pPr>
              <w:spacing w:lineRule="auto" w:line="276" w:after="0"/>
              <w:rPr>
                <w:rFonts w:cs="Times New Roman" w:eastAsia="Times New Roman"/>
              </w:rPr>
            </w:pPr>
            <w:r w:rsidRPr="00A31D42">
              <w:rPr>
                <w:rFonts w:cs="Times New Roman" w:eastAsia="Times New Roman"/>
              </w:rPr>
              <w:t>Otok,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83429492290</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59.981,61</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59.981,61</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1082.</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Tadić-</w:t>
            </w:r>
            <w:proofErr w:type="spellStart"/>
            <w:r w:rsidRPr="00A31D42">
              <w:rPr>
                <w:rFonts w:cs="Times New Roman" w:eastAsia="Times New Roman"/>
              </w:rPr>
              <w:t>Šutra</w:t>
            </w:r>
            <w:proofErr w:type="spellEnd"/>
            <w:r w:rsidRPr="00A31D42">
              <w:rPr>
                <w:rFonts w:cs="Times New Roman" w:eastAsia="Times New Roman"/>
              </w:rPr>
              <w:t xml:space="preserve"> Ivan</w:t>
            </w:r>
          </w:p>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Sinj,  OIB: </w:t>
            </w:r>
          </w:p>
          <w:p w:rsidRDefault="00A31D42" w:rsidP="00A31D42" w:rsidR="00A31D42" w:rsidRPr="00A31D42">
            <w:pPr>
              <w:spacing w:lineRule="auto" w:line="276" w:after="0"/>
              <w:rPr>
                <w:rFonts w:cs="Times New Roman" w:eastAsia="Times New Roman"/>
              </w:rPr>
            </w:pPr>
            <w:r w:rsidRPr="00A31D42">
              <w:rPr>
                <w:rFonts w:cs="Times New Roman" w:eastAsia="Times New Roman"/>
              </w:rPr>
              <w:t>87549786306</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11.136,56</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11.136,56</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- 88 -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00"/>
        <w:gridCol w:w="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1083.</w:t>
            </w:r>
          </w:p>
        </w:tc>
        <w:tc>
          <w:tcPr>
            <w:tcW w:type="dxa" w:w="195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rPr>
                <w:rFonts w:cs="Times New Roman" w:eastAsia="Times New Roman"/>
                <w:color w:val="000000"/>
              </w:rPr>
            </w:pPr>
            <w:proofErr w:type="spellStart"/>
            <w:r w:rsidRPr="00A31D42">
              <w:rPr>
                <w:rFonts w:cs="Times New Roman" w:eastAsia="Times New Roman"/>
                <w:color w:val="000000"/>
              </w:rPr>
              <w:t>Tadinac</w:t>
            </w:r>
            <w:proofErr w:type="spellEnd"/>
            <w:r w:rsidRPr="00A31D42">
              <w:rPr>
                <w:rFonts w:cs="Times New Roman" w:eastAsia="Times New Roman"/>
                <w:color w:val="000000"/>
              </w:rPr>
              <w:t xml:space="preserve"> Nediljko</w:t>
            </w:r>
          </w:p>
          <w:p w:rsidRDefault="00A31D42" w:rsidP="00A31D42" w:rsidR="00A31D42" w:rsidRPr="00A31D42">
            <w:pPr>
              <w:spacing w:lineRule="auto" w:line="276" w:after="0"/>
              <w:rPr>
                <w:rFonts w:cs="Times New Roman" w:eastAsia="Times New Roman"/>
                <w:color w:val="000000"/>
              </w:rPr>
            </w:pPr>
            <w:r w:rsidRPr="00A31D42">
              <w:rPr>
                <w:rFonts w:cs="Times New Roman" w:eastAsia="Times New Roman"/>
                <w:color w:val="000000"/>
              </w:rPr>
              <w:t>Nova Sela, OIB:</w:t>
            </w:r>
          </w:p>
          <w:p w:rsidRDefault="00A31D42" w:rsidP="00A31D42" w:rsidR="00A31D42" w:rsidRPr="00A31D42">
            <w:pPr>
              <w:spacing w:lineRule="auto" w:line="276" w:after="0"/>
              <w:rPr>
                <w:rFonts w:cs="Times New Roman" w:eastAsia="Times New Roman"/>
                <w:color w:val="000000"/>
              </w:rPr>
            </w:pPr>
            <w:r w:rsidRPr="00A31D42">
              <w:rPr>
                <w:rFonts w:cs="Times New Roman" w:eastAsia="Times New Roman"/>
                <w:color w:val="000000"/>
              </w:rPr>
              <w:t>16189454190</w:t>
            </w:r>
          </w:p>
        </w:tc>
        <w:tc>
          <w:tcPr>
            <w:tcW w:type="dxa" w:w="1980"/>
            <w:gridSpan w:val="2"/>
            <w:tcBorders>
              <w:top w:space="0" w:sz="6" w:color="000000" w:val="single"/>
              <w:left w:space="0" w:sz="6" w:color="000000" w:val="single"/>
              <w:bottom w:space="0" w:sz="6" w:color="000000" w:val="single"/>
              <w:right w:space="0" w:sz="6" w:color="000000" w:val="single"/>
            </w:tcBorders>
          </w:tcPr>
          <w:p w:rsidRDefault="00A31D42" w:rsidP="00A31D42" w:rsidR="00A31D42" w:rsidRPr="00A31D42">
            <w:pPr>
              <w:spacing w:lineRule="auto" w:line="276" w:after="0"/>
              <w:jc w:val="center"/>
              <w:rPr>
                <w:rFonts w:cs="Times New Roman" w:eastAsia="Times New Roman"/>
              </w:rPr>
            </w:pPr>
          </w:p>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120.113,99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120.113,99</w:t>
            </w:r>
          </w:p>
        </w:tc>
        <w:tc>
          <w:tcPr>
            <w:tcW w:type="dxa" w:w="17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1084.</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Tavra</w:t>
            </w:r>
            <w:proofErr w:type="spellEnd"/>
            <w:r w:rsidRPr="00A31D42">
              <w:rPr>
                <w:rFonts w:cs="Times New Roman" w:eastAsia="Times New Roman"/>
              </w:rPr>
              <w:t xml:space="preserve"> Mario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13717625167</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104.295,10</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104.295,10</w:t>
            </w:r>
          </w:p>
        </w:tc>
        <w:tc>
          <w:tcPr>
            <w:tcW w:type="dxa" w:w="170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1085.</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Tavra</w:t>
            </w:r>
            <w:proofErr w:type="spellEnd"/>
            <w:r w:rsidRPr="00A31D42">
              <w:rPr>
                <w:rFonts w:cs="Times New Roman" w:eastAsia="Times New Roman"/>
              </w:rPr>
              <w:t xml:space="preserve"> Mihovil</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12436698939</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32.998,21</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32.998,21</w:t>
            </w:r>
          </w:p>
        </w:tc>
        <w:tc>
          <w:tcPr>
            <w:tcW w:type="dxa" w:w="1721"/>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1086.</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Teklić Tomislav</w:t>
            </w:r>
          </w:p>
          <w:p w:rsidRDefault="00A31D42" w:rsidP="00A31D42" w:rsidR="00A31D42" w:rsidRPr="00A31D42">
            <w:pPr>
              <w:spacing w:lineRule="auto" w:line="276" w:after="0"/>
              <w:rPr>
                <w:rFonts w:cs="Times New Roman" w:eastAsia="Times New Roman"/>
              </w:rPr>
            </w:pPr>
            <w:r w:rsidRPr="00A31D42">
              <w:rPr>
                <w:rFonts w:cs="Times New Roman" w:eastAsia="Times New Roman"/>
              </w:rPr>
              <w:t>Livno,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86795876149</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13.762,10</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13.762,10</w:t>
            </w:r>
          </w:p>
        </w:tc>
        <w:tc>
          <w:tcPr>
            <w:tcW w:type="dxa" w:w="1721"/>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1087.</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Tenžera Ivica</w:t>
            </w:r>
          </w:p>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Obrovac Sinjski,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28083596728</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38.611,50</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38.611,50</w:t>
            </w:r>
          </w:p>
        </w:tc>
        <w:tc>
          <w:tcPr>
            <w:tcW w:type="dxa" w:w="1721"/>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1088.</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Tenžera</w:t>
            </w:r>
            <w:proofErr w:type="spellEnd"/>
            <w:r w:rsidRPr="00A31D42">
              <w:rPr>
                <w:rFonts w:cs="Times New Roman" w:eastAsia="Times New Roman"/>
              </w:rPr>
              <w:t xml:space="preserve"> Petar</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79492743316</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43.765,43</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43.765,43</w:t>
            </w:r>
          </w:p>
        </w:tc>
        <w:tc>
          <w:tcPr>
            <w:tcW w:type="dxa" w:w="1721"/>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1089.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Titlić</w:t>
            </w:r>
            <w:proofErr w:type="spellEnd"/>
            <w:r w:rsidRPr="00A31D42">
              <w:rPr>
                <w:rFonts w:cs="Times New Roman" w:eastAsia="Times New Roman"/>
              </w:rPr>
              <w:t xml:space="preserve"> Mate</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50207134644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4.356,19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4.356,19</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1090.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Tokić Dane</w:t>
            </w:r>
          </w:p>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Split, OIB: </w:t>
            </w:r>
          </w:p>
          <w:p w:rsidRDefault="00A31D42" w:rsidP="00A31D42" w:rsidR="00A31D42" w:rsidRPr="00A31D42">
            <w:pPr>
              <w:spacing w:lineRule="auto" w:line="276" w:after="0"/>
              <w:rPr>
                <w:rFonts w:cs="Times New Roman" w:eastAsia="Times New Roman"/>
              </w:rPr>
            </w:pPr>
            <w:r w:rsidRPr="00A31D42">
              <w:rPr>
                <w:rFonts w:cs="Times New Roman" w:eastAsia="Times New Roman"/>
              </w:rPr>
              <w:t>38035955825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76.932,10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76.932,10</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1091.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Tokić Dragan</w:t>
            </w:r>
          </w:p>
          <w:p w:rsidRDefault="00A31D42" w:rsidP="00A31D42" w:rsidR="00A31D42" w:rsidRPr="00A31D42">
            <w:pPr>
              <w:spacing w:lineRule="auto" w:line="276" w:after="0"/>
              <w:rPr>
                <w:rFonts w:cs="Times New Roman" w:eastAsia="Times New Roman"/>
              </w:rPr>
            </w:pPr>
            <w:r w:rsidRPr="00A31D42">
              <w:rPr>
                <w:rFonts w:cs="Times New Roman" w:eastAsia="Times New Roman"/>
              </w:rPr>
              <w:t>Kutina,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46793451919</w:t>
            </w:r>
          </w:p>
        </w:tc>
        <w:tc>
          <w:tcPr>
            <w:tcW w:type="dxa" w:w="1980"/>
            <w:gridSpan w:val="2"/>
            <w:tcBorders>
              <w:top w:space="0" w:sz="6" w:color="000000" w:val="single"/>
              <w:left w:space="0" w:sz="6" w:color="000000" w:val="single"/>
              <w:bottom w:space="0" w:sz="6" w:color="000000" w:val="single"/>
              <w:right w:space="0" w:sz="6" w:color="000000" w:val="single"/>
            </w:tcBorders>
          </w:tcPr>
          <w:p w:rsidRDefault="00A31D42" w:rsidP="00A31D42" w:rsidR="00A31D42" w:rsidRPr="00A31D42">
            <w:pPr>
              <w:spacing w:lineRule="auto" w:line="276" w:after="0"/>
              <w:jc w:val="center"/>
              <w:rPr>
                <w:rFonts w:cs="Times New Roman" w:eastAsia="Times New Roman"/>
                <w:color w:val="000000"/>
              </w:rPr>
            </w:pPr>
          </w:p>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56.911,56</w:t>
            </w:r>
          </w:p>
        </w:tc>
        <w:tc>
          <w:tcPr>
            <w:tcW w:type="dxa" w:w="1800"/>
            <w:gridSpan w:val="2"/>
            <w:tcBorders>
              <w:top w:space="0" w:sz="6" w:color="000000" w:val="single"/>
              <w:left w:space="0" w:sz="6" w:color="000000" w:val="single"/>
              <w:bottom w:space="0" w:sz="6" w:color="000000" w:val="single"/>
              <w:right w:space="0" w:sz="6" w:color="000000" w:val="single"/>
            </w:tcBorders>
          </w:tcPr>
          <w:p w:rsidRDefault="00A31D42" w:rsidP="00A31D42" w:rsidR="00A31D42" w:rsidRPr="00A31D42">
            <w:pPr>
              <w:spacing w:lineRule="auto" w:line="276" w:after="0"/>
              <w:jc w:val="center"/>
              <w:rPr>
                <w:rFonts w:cs="Times New Roman" w:eastAsia="Times New Roman"/>
              </w:rPr>
            </w:pPr>
          </w:p>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56.911,56</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1092.</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Tokić Drago</w:t>
            </w:r>
          </w:p>
          <w:p w:rsidRDefault="00A31D42" w:rsidP="00A31D42" w:rsidR="00A31D42" w:rsidRPr="00A31D42">
            <w:pPr>
              <w:spacing w:lineRule="auto" w:line="276" w:after="0"/>
              <w:rPr>
                <w:rFonts w:cs="Times New Roman" w:eastAsia="Times New Roman"/>
              </w:rPr>
            </w:pPr>
            <w:r w:rsidRPr="00A31D42">
              <w:rPr>
                <w:rFonts w:cs="Times New Roman" w:eastAsia="Times New Roman"/>
              </w:rPr>
              <w:t>Trogir,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64579741209</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104.154,77</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104.154,77</w:t>
            </w:r>
          </w:p>
        </w:tc>
        <w:tc>
          <w:tcPr>
            <w:tcW w:type="dxa" w:w="1721"/>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1093.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Tokić Ivan</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Trilj</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53200511205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73.668,46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73.668,46</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1094.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Tokmakčija</w:t>
            </w:r>
            <w:proofErr w:type="spellEnd"/>
            <w:r w:rsidRPr="00A31D42">
              <w:rPr>
                <w:rFonts w:cs="Times New Roman" w:eastAsia="Times New Roman"/>
              </w:rPr>
              <w:t xml:space="preserve"> Nenad, </w:t>
            </w:r>
            <w:proofErr w:type="spellStart"/>
            <w:r w:rsidRPr="00A31D42">
              <w:rPr>
                <w:rFonts w:cs="Times New Roman" w:eastAsia="Times New Roman"/>
              </w:rPr>
              <w:t>K.Novi</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95194764555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88.900,51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88.900,51</w:t>
            </w:r>
          </w:p>
        </w:tc>
        <w:tc>
          <w:tcPr>
            <w:tcW w:type="dxa" w:w="1800"/>
            <w:gridSpan w:val="3"/>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- 89 -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1095.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Tolja</w:t>
            </w:r>
            <w:proofErr w:type="spellEnd"/>
            <w:r w:rsidRPr="00A31D42">
              <w:rPr>
                <w:rFonts w:cs="Times New Roman" w:eastAsia="Times New Roman"/>
              </w:rPr>
              <w:t xml:space="preserve"> Mario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27368082204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30.651,99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rPr>
              <w:t>30.651,99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1096.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Toljan</w:t>
            </w:r>
            <w:proofErr w:type="spellEnd"/>
            <w:r w:rsidRPr="00A31D42">
              <w:rPr>
                <w:rFonts w:cs="Times New Roman" w:eastAsia="Times New Roman"/>
              </w:rPr>
              <w:t xml:space="preserve"> Ratko</w:t>
            </w:r>
          </w:p>
          <w:p w:rsidRDefault="00A31D42" w:rsidP="00A31D42" w:rsidR="00A31D42" w:rsidRPr="00A31D42">
            <w:pPr>
              <w:spacing w:lineRule="auto" w:line="276" w:after="0"/>
              <w:rPr>
                <w:rFonts w:cs="Times New Roman" w:eastAsia="Times New Roman"/>
              </w:rPr>
            </w:pPr>
            <w:r w:rsidRPr="00A31D42">
              <w:rPr>
                <w:rFonts w:cs="Times New Roman" w:eastAsia="Times New Roman"/>
              </w:rPr>
              <w:t>Rama,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12958628423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82.890,55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82.890,55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1097.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Tomić Dražan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32948402485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35.357,57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35.357,57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1098.</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Tomić Ivo</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89339447615</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82.388,45</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82.388,45</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1099.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Tomić (Milan) Ana, </w:t>
            </w:r>
            <w:proofErr w:type="spellStart"/>
            <w:r w:rsidRPr="00A31D42">
              <w:rPr>
                <w:rFonts w:cs="Times New Roman" w:eastAsia="Times New Roman"/>
              </w:rPr>
              <w:t>Rogotin</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53274035669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56.721,75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56.721,75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1100.</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Tomić Pavle</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Đulovac</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08573550739</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80.697,00</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80.697,00</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1101.</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Tomić Zdravko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79023744650</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51.684,88</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51.684,88</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1102.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Tonković Tihomir</w:t>
            </w:r>
          </w:p>
          <w:p w:rsidRDefault="00A31D42" w:rsidP="00A31D42" w:rsidR="00A31D42" w:rsidRPr="00A31D42">
            <w:pPr>
              <w:spacing w:lineRule="auto" w:line="276" w:after="0"/>
              <w:rPr>
                <w:rFonts w:cs="Times New Roman" w:eastAsia="Times New Roman"/>
              </w:rPr>
            </w:pPr>
            <w:r w:rsidRPr="00A31D42">
              <w:rPr>
                <w:rFonts w:cs="Times New Roman" w:eastAsia="Times New Roman"/>
              </w:rPr>
              <w:t>Otočac,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49060362899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43.149,90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43.149,90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1103.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Topalović Pavo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15014244233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7.497,52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7.497,52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1104.</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Topčić</w:t>
            </w:r>
            <w:proofErr w:type="spellEnd"/>
            <w:r w:rsidRPr="00A31D42">
              <w:rPr>
                <w:rFonts w:cs="Times New Roman" w:eastAsia="Times New Roman"/>
              </w:rPr>
              <w:t xml:space="preserve"> Milenko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29893560734</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6.907,53</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6.907,53</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1105.</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Topić Franjo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Dubovac</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76501805093</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115.379,06</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115.379,06</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1106.</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Topić Jozo</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38619003000</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40.184,52</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40.184,52</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- 90 -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1979"/>
        <w:gridCol w:w="1799"/>
        <w:gridCol w:w="1799"/>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1107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Topić Jure</w:t>
            </w:r>
          </w:p>
          <w:p w:rsidRDefault="00A31D42" w:rsidP="00A31D42" w:rsidR="00A31D42" w:rsidRPr="00A31D42">
            <w:pPr>
              <w:spacing w:lineRule="auto" w:line="276" w:after="0"/>
              <w:rPr>
                <w:rFonts w:cs="Times New Roman" w:eastAsia="Times New Roman"/>
              </w:rPr>
            </w:pPr>
            <w:r w:rsidRPr="00A31D42">
              <w:rPr>
                <w:rFonts w:cs="Times New Roman" w:eastAsia="Times New Roman"/>
              </w:rPr>
              <w:t>Rama, OIB: 85627783871</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78.831,77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78.831,77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1108.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Topić Jure</w:t>
            </w:r>
          </w:p>
          <w:p w:rsidRDefault="00A31D42" w:rsidP="00A31D42" w:rsidR="00A31D42" w:rsidRPr="00A31D42">
            <w:pPr>
              <w:spacing w:lineRule="auto" w:line="276" w:after="0"/>
              <w:rPr>
                <w:rFonts w:cs="Times New Roman" w:eastAsia="Times New Roman"/>
              </w:rPr>
            </w:pPr>
            <w:r w:rsidRPr="00A31D42">
              <w:rPr>
                <w:rFonts w:cs="Times New Roman" w:eastAsia="Times New Roman"/>
              </w:rPr>
              <w:t>Solin,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16249959610</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45.751,69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45.751,69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1109.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Topić Marko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71012894091</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64.565,86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64.565,86</w:t>
            </w:r>
          </w:p>
        </w:tc>
        <w:tc>
          <w:tcPr>
            <w:tcW w:type="dxa" w:w="1800"/>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1110.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Topić Nikola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33972834841</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37.519,12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37.519,12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1111.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Topić Pero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45832609085</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47.683,30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47.683,30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1112.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Topić Žarko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67729870185</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2.391,45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2.391,45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1113.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Tot</w:t>
            </w:r>
            <w:proofErr w:type="spellEnd"/>
            <w:r w:rsidRPr="00A31D42">
              <w:rPr>
                <w:rFonts w:cs="Times New Roman" w:eastAsia="Times New Roman"/>
              </w:rPr>
              <w:t xml:space="preserve"> Damir</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08827691024</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22.907,66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22.907,66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1114.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Totić</w:t>
            </w:r>
            <w:proofErr w:type="spellEnd"/>
            <w:r w:rsidRPr="00A31D42">
              <w:rPr>
                <w:rFonts w:cs="Times New Roman" w:eastAsia="Times New Roman"/>
              </w:rPr>
              <w:t xml:space="preserve"> Anica</w:t>
            </w:r>
          </w:p>
          <w:p w:rsidRDefault="00A31D42" w:rsidP="00A31D42" w:rsidR="00A31D42" w:rsidRPr="00A31D42">
            <w:pPr>
              <w:spacing w:lineRule="auto" w:line="276" w:after="0"/>
              <w:rPr>
                <w:rFonts w:cs="Times New Roman" w:eastAsia="Times New Roman"/>
              </w:rPr>
            </w:pPr>
            <w:r w:rsidRPr="00A31D42">
              <w:rPr>
                <w:rFonts w:cs="Times New Roman" w:eastAsia="Times New Roman"/>
              </w:rPr>
              <w:t>Kaštel Novi, OIB: 20718659771</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15.611,82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15.611,82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1115.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Totić</w:t>
            </w:r>
            <w:proofErr w:type="spellEnd"/>
            <w:r w:rsidRPr="00A31D42">
              <w:rPr>
                <w:rFonts w:cs="Times New Roman" w:eastAsia="Times New Roman"/>
              </w:rPr>
              <w:t xml:space="preserve"> Blaž</w:t>
            </w:r>
          </w:p>
          <w:p w:rsidRDefault="00A31D42" w:rsidP="00A31D42" w:rsidR="00A31D42" w:rsidRPr="00A31D42">
            <w:pPr>
              <w:spacing w:lineRule="auto" w:line="276" w:after="0"/>
              <w:rPr>
                <w:rFonts w:cs="Times New Roman" w:eastAsia="Times New Roman"/>
              </w:rPr>
            </w:pPr>
            <w:r w:rsidRPr="00A31D42">
              <w:rPr>
                <w:rFonts w:cs="Times New Roman" w:eastAsia="Times New Roman"/>
              </w:rPr>
              <w:t>Vrlika,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53157498541</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35.590,19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35.590,19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1116.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Totić</w:t>
            </w:r>
            <w:proofErr w:type="spellEnd"/>
            <w:r w:rsidRPr="00A31D42">
              <w:rPr>
                <w:rFonts w:cs="Times New Roman" w:eastAsia="Times New Roman"/>
              </w:rPr>
              <w:t xml:space="preserve"> Željko</w:t>
            </w:r>
          </w:p>
          <w:p w:rsidRDefault="00A31D42" w:rsidP="00A31D42" w:rsidR="00A31D42" w:rsidRPr="00A31D42">
            <w:pPr>
              <w:spacing w:lineRule="auto" w:line="276" w:after="0"/>
              <w:rPr>
                <w:rFonts w:cs="Times New Roman" w:eastAsia="Times New Roman"/>
              </w:rPr>
            </w:pPr>
            <w:r w:rsidRPr="00A31D42">
              <w:rPr>
                <w:rFonts w:cs="Times New Roman" w:eastAsia="Times New Roman"/>
              </w:rPr>
              <w:t>Knin,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01568456592</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111.043,31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111.043,31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1117.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Trkulja</w:t>
            </w:r>
            <w:proofErr w:type="spellEnd"/>
            <w:r w:rsidRPr="00A31D42">
              <w:rPr>
                <w:rFonts w:cs="Times New Roman" w:eastAsia="Times New Roman"/>
              </w:rPr>
              <w:t xml:space="preserve"> Zdravko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32125861837</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74.715,32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74.715,32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1118.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Trlaja</w:t>
            </w:r>
            <w:proofErr w:type="spellEnd"/>
            <w:r w:rsidRPr="00A31D42">
              <w:rPr>
                <w:rFonts w:cs="Times New Roman" w:eastAsia="Times New Roman"/>
              </w:rPr>
              <w:t xml:space="preserve"> Davor</w:t>
            </w:r>
          </w:p>
          <w:p w:rsidRDefault="00A31D42" w:rsidP="00A31D42" w:rsidR="00A31D42" w:rsidRPr="00A31D42">
            <w:pPr>
              <w:spacing w:lineRule="auto" w:line="276" w:after="0"/>
              <w:rPr>
                <w:rFonts w:cs="Times New Roman" w:eastAsia="Times New Roman"/>
              </w:rPr>
            </w:pPr>
            <w:r w:rsidRPr="00A31D42">
              <w:rPr>
                <w:rFonts w:cs="Times New Roman" w:eastAsia="Times New Roman"/>
              </w:rPr>
              <w:t>Šibenik,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02254043254</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204.624,46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204.624,46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1119.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Trtanj</w:t>
            </w:r>
            <w:proofErr w:type="spellEnd"/>
            <w:r w:rsidRPr="00A31D42">
              <w:rPr>
                <w:rFonts w:cs="Times New Roman" w:eastAsia="Times New Roman"/>
              </w:rPr>
              <w:t xml:space="preserve"> Ivan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60792228255</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14.037,85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14.037,85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- 91 -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1120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Trumbetić</w:t>
            </w:r>
            <w:proofErr w:type="spellEnd"/>
            <w:r w:rsidRPr="00A31D42">
              <w:rPr>
                <w:rFonts w:cs="Times New Roman" w:eastAsia="Times New Roman"/>
              </w:rPr>
              <w:t xml:space="preserve"> Miroslav</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13700507304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90.802,59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90.802,59</w:t>
            </w:r>
          </w:p>
        </w:tc>
        <w:tc>
          <w:tcPr>
            <w:tcW w:type="dxa" w:w="1800"/>
            <w:gridSpan w:val="2"/>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1121.</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Tuka Ivo</w:t>
            </w:r>
          </w:p>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Lužine Rojnica,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40839572317</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34.149,93</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34.149,93</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1122.</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Tustonja</w:t>
            </w:r>
            <w:proofErr w:type="spellEnd"/>
            <w:r w:rsidRPr="00A31D42">
              <w:rPr>
                <w:rFonts w:cs="Times New Roman" w:eastAsia="Times New Roman"/>
              </w:rPr>
              <w:t xml:space="preserve"> Viktor</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22705987987</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787,00</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787,00</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1123.</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Udiljak</w:t>
            </w:r>
            <w:proofErr w:type="spellEnd"/>
            <w:r w:rsidRPr="00A31D42">
              <w:rPr>
                <w:rFonts w:cs="Times New Roman" w:eastAsia="Times New Roman"/>
              </w:rPr>
              <w:t xml:space="preserve"> Mirko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49215857563</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22.497,95</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22.497,95</w:t>
            </w:r>
          </w:p>
        </w:tc>
        <w:tc>
          <w:tcPr>
            <w:tcW w:type="dxa" w:w="1721"/>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1124.</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Udovičić Dragan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46099808942</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37.933,69</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37.933,69</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1125.</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Ugrin</w:t>
            </w:r>
            <w:proofErr w:type="spellEnd"/>
            <w:r w:rsidRPr="00A31D42">
              <w:rPr>
                <w:rFonts w:cs="Times New Roman" w:eastAsia="Times New Roman"/>
              </w:rPr>
              <w:t xml:space="preserve"> Željko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55324581070</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37.012,91</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37.012,91</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1126.</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Ulić</w:t>
            </w:r>
            <w:proofErr w:type="spellEnd"/>
            <w:r w:rsidRPr="00A31D42">
              <w:rPr>
                <w:rFonts w:cs="Times New Roman" w:eastAsia="Times New Roman"/>
              </w:rPr>
              <w:t xml:space="preserve"> </w:t>
            </w:r>
            <w:proofErr w:type="spellStart"/>
            <w:r w:rsidRPr="00A31D42">
              <w:rPr>
                <w:rFonts w:cs="Times New Roman" w:eastAsia="Times New Roman"/>
              </w:rPr>
              <w:t>Deni</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77503102403</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37.451,12</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37.451,12</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1127.</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Uložnik Ivan</w:t>
            </w:r>
          </w:p>
          <w:p w:rsidRDefault="00A31D42" w:rsidP="00A31D42" w:rsidR="00A31D42" w:rsidRPr="00A31D42">
            <w:pPr>
              <w:spacing w:lineRule="auto" w:line="276" w:after="0"/>
              <w:rPr>
                <w:rFonts w:cs="Times New Roman" w:eastAsia="Times New Roman"/>
              </w:rPr>
            </w:pPr>
            <w:r w:rsidRPr="00A31D42">
              <w:rPr>
                <w:rFonts w:cs="Times New Roman" w:eastAsia="Times New Roman"/>
              </w:rPr>
              <w:t>Rama,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21199670884</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39.163,93</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39.163,93</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1128.</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Usanović</w:t>
            </w:r>
            <w:proofErr w:type="spellEnd"/>
            <w:r w:rsidRPr="00A31D42">
              <w:rPr>
                <w:rFonts w:cs="Times New Roman" w:eastAsia="Times New Roman"/>
              </w:rPr>
              <w:t xml:space="preserve"> Silvio</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42073583131</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94.013,76</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94.013,76</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1129.</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Varenica</w:t>
            </w:r>
            <w:proofErr w:type="spellEnd"/>
            <w:r w:rsidRPr="00A31D42">
              <w:rPr>
                <w:rFonts w:cs="Times New Roman" w:eastAsia="Times New Roman"/>
              </w:rPr>
              <w:t xml:space="preserve"> Franjo</w:t>
            </w:r>
          </w:p>
          <w:p w:rsidRDefault="00A31D42" w:rsidP="00A31D42" w:rsidR="00A31D42" w:rsidRPr="00A31D42">
            <w:pPr>
              <w:spacing w:lineRule="auto" w:line="276" w:after="0"/>
              <w:rPr>
                <w:rFonts w:cs="Times New Roman" w:eastAsia="Times New Roman"/>
              </w:rPr>
            </w:pPr>
            <w:r w:rsidRPr="00A31D42">
              <w:rPr>
                <w:rFonts w:cs="Times New Roman" w:eastAsia="Times New Roman"/>
              </w:rPr>
              <w:t>Usora,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21632631163</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104.983,43</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104.983,43</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1130.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Varenica</w:t>
            </w:r>
            <w:proofErr w:type="spellEnd"/>
            <w:r w:rsidRPr="00A31D42">
              <w:rPr>
                <w:rFonts w:cs="Times New Roman" w:eastAsia="Times New Roman"/>
              </w:rPr>
              <w:t xml:space="preserve"> Ivica</w:t>
            </w:r>
          </w:p>
          <w:p w:rsidRDefault="00A31D42" w:rsidP="00A31D42" w:rsidR="00A31D42" w:rsidRPr="00A31D42">
            <w:pPr>
              <w:spacing w:lineRule="auto" w:line="276" w:after="0"/>
              <w:rPr>
                <w:rFonts w:cs="Times New Roman" w:eastAsia="Times New Roman"/>
              </w:rPr>
            </w:pPr>
            <w:r w:rsidRPr="00A31D42">
              <w:rPr>
                <w:rFonts w:cs="Times New Roman" w:eastAsia="Times New Roman"/>
              </w:rPr>
              <w:t>Čepin,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23676822051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31.664,54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31.664,54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1131.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Varga Jure</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04888410697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43.725,38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43.725,38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- 92 -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1979"/>
        <w:gridCol w:w="1799"/>
        <w:gridCol w:w="1799"/>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1132.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Varović</w:t>
            </w:r>
            <w:proofErr w:type="spellEnd"/>
            <w:r w:rsidRPr="00A31D42">
              <w:rPr>
                <w:rFonts w:cs="Times New Roman" w:eastAsia="Times New Roman"/>
              </w:rPr>
              <w:t xml:space="preserve"> Dario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44751377077</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3.576,21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3.576,21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1133.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Vazgeč</w:t>
            </w:r>
            <w:proofErr w:type="spellEnd"/>
            <w:r w:rsidRPr="00A31D42">
              <w:rPr>
                <w:rFonts w:cs="Times New Roman" w:eastAsia="Times New Roman"/>
              </w:rPr>
              <w:t xml:space="preserve"> Ivo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29521846913</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41.429,79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41.429,79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1134.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Vejzović</w:t>
            </w:r>
            <w:proofErr w:type="spellEnd"/>
            <w:r w:rsidRPr="00A31D42">
              <w:rPr>
                <w:rFonts w:cs="Times New Roman" w:eastAsia="Times New Roman"/>
              </w:rPr>
              <w:t xml:space="preserve"> Marija</w:t>
            </w:r>
          </w:p>
          <w:p w:rsidRDefault="00A31D42" w:rsidP="00A31D42" w:rsidR="00A31D42" w:rsidRPr="00A31D42">
            <w:pPr>
              <w:spacing w:lineRule="auto" w:line="276" w:after="0"/>
              <w:rPr>
                <w:rFonts w:cs="Times New Roman" w:eastAsia="Times New Roman"/>
              </w:rPr>
            </w:pPr>
            <w:r w:rsidRPr="00A31D42">
              <w:rPr>
                <w:rFonts w:cs="Times New Roman" w:eastAsia="Times New Roman"/>
              </w:rPr>
              <w:t>Solin, OIB: 17324319648</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38.098,11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38.098,11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1135.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Velić</w:t>
            </w:r>
            <w:proofErr w:type="spellEnd"/>
            <w:r w:rsidRPr="00A31D42">
              <w:rPr>
                <w:rFonts w:cs="Times New Roman" w:eastAsia="Times New Roman"/>
              </w:rPr>
              <w:t xml:space="preserve"> Eduard</w:t>
            </w:r>
          </w:p>
          <w:p w:rsidRDefault="00A31D42" w:rsidP="00A31D42" w:rsidR="00A31D42" w:rsidRPr="00A31D42">
            <w:pPr>
              <w:spacing w:lineRule="auto" w:line="276" w:after="0"/>
              <w:rPr>
                <w:rFonts w:cs="Times New Roman" w:eastAsia="Times New Roman"/>
              </w:rPr>
            </w:pPr>
            <w:r w:rsidRPr="00A31D42">
              <w:rPr>
                <w:rFonts w:cs="Times New Roman" w:eastAsia="Times New Roman"/>
              </w:rPr>
              <w:t>Makarska,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74010348821</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43.414,49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43.414,49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1136.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Veškovac</w:t>
            </w:r>
            <w:proofErr w:type="spellEnd"/>
            <w:r w:rsidRPr="00A31D42">
              <w:rPr>
                <w:rFonts w:cs="Times New Roman" w:eastAsia="Times New Roman"/>
              </w:rPr>
              <w:t xml:space="preserve"> Mirjana</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27073080814</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45.166,12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45.166,12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1137.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Viboh</w:t>
            </w:r>
            <w:proofErr w:type="spellEnd"/>
            <w:r w:rsidRPr="00A31D42">
              <w:rPr>
                <w:rFonts w:cs="Times New Roman" w:eastAsia="Times New Roman"/>
              </w:rPr>
              <w:t xml:space="preserve"> Ivan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26473812044</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8.461,34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8.461,34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1138.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Vidak</w:t>
            </w:r>
            <w:proofErr w:type="spellEnd"/>
            <w:r w:rsidRPr="00A31D42">
              <w:rPr>
                <w:rFonts w:cs="Times New Roman" w:eastAsia="Times New Roman"/>
              </w:rPr>
              <w:t xml:space="preserve"> Miljenko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74690524614</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32.917,84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32.917,84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1139.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Vidović Drago</w:t>
            </w:r>
          </w:p>
          <w:p w:rsidRDefault="00A31D42" w:rsidP="00A31D42" w:rsidR="00A31D42" w:rsidRPr="00A31D42">
            <w:pPr>
              <w:spacing w:lineRule="auto" w:line="276" w:after="0"/>
              <w:rPr>
                <w:rFonts w:cs="Times New Roman" w:eastAsia="Times New Roman"/>
              </w:rPr>
            </w:pPr>
            <w:r w:rsidRPr="00A31D42">
              <w:rPr>
                <w:rFonts w:cs="Times New Roman" w:eastAsia="Times New Roman"/>
              </w:rPr>
              <w:t>Veliko Trojstvo,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60662811158</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41.411,42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41.411,42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1140.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Vidović Dragomir</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20423148694</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78.955,27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78.955,27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1141.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Vidović Ivica</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24913671727</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55.487,24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55.487,24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1142.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Vidović Ivo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Tijarica</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38049952145</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97.087,04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97.087,04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1143.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Visković Gordana</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66137311016</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117.830,42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117.830,42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- 93 -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1144.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Visković Ivan</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70564533275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51.661,75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51.661,75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1145.</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Visković Vatroslav</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88326654142</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41.510,96</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41.510,96</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1146.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Višević</w:t>
            </w:r>
            <w:proofErr w:type="spellEnd"/>
            <w:r w:rsidRPr="00A31D42">
              <w:rPr>
                <w:rFonts w:cs="Times New Roman" w:eastAsia="Times New Roman"/>
              </w:rPr>
              <w:t xml:space="preserve"> Josip</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09213701229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44.698,91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44.698,91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1147.</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Višević</w:t>
            </w:r>
            <w:proofErr w:type="spellEnd"/>
            <w:r w:rsidRPr="00A31D42">
              <w:rPr>
                <w:rFonts w:cs="Times New Roman" w:eastAsia="Times New Roman"/>
              </w:rPr>
              <w:t xml:space="preserve"> Tomislav</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42978937786</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22.756,24</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22.756,24</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1148.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Vladić Anto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83003508343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43.699,16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43.699,16</w:t>
            </w:r>
          </w:p>
        </w:tc>
        <w:tc>
          <w:tcPr>
            <w:tcW w:type="dxa" w:w="1800"/>
            <w:gridSpan w:val="2"/>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1149.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Vladić Marinko</w:t>
            </w:r>
          </w:p>
          <w:p w:rsidRDefault="00A31D42" w:rsidP="00A31D42" w:rsidR="00A31D42" w:rsidRPr="00A31D42">
            <w:pPr>
              <w:spacing w:lineRule="auto" w:line="276" w:after="0"/>
              <w:rPr>
                <w:rFonts w:cs="Times New Roman" w:eastAsia="Times New Roman"/>
              </w:rPr>
            </w:pPr>
            <w:r w:rsidRPr="00A31D42">
              <w:rPr>
                <w:rFonts w:cs="Times New Roman" w:eastAsia="Times New Roman"/>
              </w:rPr>
              <w:t>Rama,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50603532530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58.319,75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58.319,75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1150.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Vladić Marko</w:t>
            </w:r>
          </w:p>
          <w:p w:rsidRDefault="00A31D42" w:rsidP="00A31D42" w:rsidR="00A31D42" w:rsidRPr="00A31D42">
            <w:pPr>
              <w:spacing w:lineRule="auto" w:line="276" w:after="0"/>
              <w:rPr>
                <w:rFonts w:cs="Times New Roman" w:eastAsia="Times New Roman"/>
                <w:lang w:val="pl-PL"/>
              </w:rPr>
            </w:pPr>
            <w:r w:rsidRPr="00A31D42">
              <w:rPr>
                <w:rFonts w:cs="Times New Roman" w:eastAsia="Times New Roman"/>
                <w:lang w:val="pl-PL"/>
              </w:rPr>
              <w:t>K.Sućurac,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89409009993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108.733,74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108.733,74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1151.</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Vladić Marko</w:t>
            </w:r>
          </w:p>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Rama, OIB: </w:t>
            </w:r>
          </w:p>
          <w:p w:rsidRDefault="00A31D42" w:rsidP="00A31D42" w:rsidR="00A31D42" w:rsidRPr="00A31D42">
            <w:pPr>
              <w:spacing w:lineRule="auto" w:line="276" w:after="0"/>
              <w:rPr>
                <w:rFonts w:cs="Times New Roman" w:eastAsia="Times New Roman"/>
              </w:rPr>
            </w:pPr>
            <w:r w:rsidRPr="00A31D42">
              <w:rPr>
                <w:rFonts w:cs="Times New Roman" w:eastAsia="Times New Roman"/>
              </w:rPr>
              <w:t>38195728572</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66.577,77</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66.577,77</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1152.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Vladić Milenko</w:t>
            </w:r>
          </w:p>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Zagreb, OIB: </w:t>
            </w:r>
          </w:p>
          <w:p w:rsidRDefault="00A31D42" w:rsidP="00A31D42" w:rsidR="00A31D42" w:rsidRPr="00A31D42">
            <w:pPr>
              <w:spacing w:lineRule="auto" w:line="276" w:after="0"/>
              <w:rPr>
                <w:rFonts w:cs="Times New Roman" w:eastAsia="Times New Roman"/>
              </w:rPr>
            </w:pPr>
            <w:r w:rsidRPr="00A31D42">
              <w:rPr>
                <w:rFonts w:cs="Times New Roman" w:eastAsia="Times New Roman"/>
              </w:rPr>
              <w:t>87207376681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80.672,27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80.672,27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1153.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Vladić Pero</w:t>
            </w:r>
          </w:p>
          <w:p w:rsidRDefault="00A31D42" w:rsidP="00A31D42" w:rsidR="00A31D42" w:rsidRPr="00A31D42">
            <w:pPr>
              <w:spacing w:lineRule="auto" w:line="276" w:after="0"/>
              <w:rPr>
                <w:rFonts w:cs="Times New Roman" w:eastAsia="Times New Roman"/>
              </w:rPr>
            </w:pPr>
            <w:r w:rsidRPr="00A31D42">
              <w:rPr>
                <w:rFonts w:cs="Times New Roman" w:eastAsia="Times New Roman"/>
              </w:rPr>
              <w:t>Rama,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18761877696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22.678,07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22.678,07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1154.</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Vladić </w:t>
            </w:r>
            <w:proofErr w:type="spellStart"/>
            <w:r w:rsidRPr="00A31D42">
              <w:rPr>
                <w:rFonts w:cs="Times New Roman" w:eastAsia="Times New Roman"/>
              </w:rPr>
              <w:t>Tonćo</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Rama, OIB: 37621927292</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100.285,78</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100.285,78</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1155.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Vodopija Mato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78000238747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41.201,29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41.201,29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1156.</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Vojković Stipe</w:t>
            </w:r>
          </w:p>
          <w:p w:rsidRDefault="00A31D42" w:rsidP="00A31D42" w:rsidR="00A31D42" w:rsidRPr="00A31D42">
            <w:pPr>
              <w:spacing w:lineRule="auto" w:line="276" w:after="0"/>
              <w:rPr>
                <w:rFonts w:cs="Times New Roman" w:eastAsia="Times New Roman"/>
              </w:rPr>
            </w:pPr>
            <w:r w:rsidRPr="00A31D42">
              <w:rPr>
                <w:rFonts w:cs="Times New Roman" w:eastAsia="Times New Roman"/>
              </w:rPr>
              <w:t>Obrovac Sinjski,</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00400311243</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87.938,01</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87.938,01</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- 94 -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1157.</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Vranjković</w:t>
            </w:r>
            <w:proofErr w:type="spellEnd"/>
            <w:r w:rsidRPr="00A31D42">
              <w:rPr>
                <w:rFonts w:cs="Times New Roman" w:eastAsia="Times New Roman"/>
              </w:rPr>
              <w:t xml:space="preserve"> Paško</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16219080393</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41.709,45</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41.709,45</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1158.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Vrbatović</w:t>
            </w:r>
            <w:proofErr w:type="spellEnd"/>
            <w:r w:rsidRPr="00A31D42">
              <w:rPr>
                <w:rFonts w:cs="Times New Roman" w:eastAsia="Times New Roman"/>
              </w:rPr>
              <w:t xml:space="preserve"> Jakša</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05850563944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8.358,96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8.358,96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1159.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Vrca Milan</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25635464769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67.273,60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67.273,60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1160.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Vrcan Branko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Trilj</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23137132376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40.478,21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40.478,21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1161.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Vrdoljak </w:t>
            </w:r>
            <w:proofErr w:type="spellStart"/>
            <w:r w:rsidRPr="00A31D42">
              <w:rPr>
                <w:rFonts w:cs="Times New Roman" w:eastAsia="Times New Roman"/>
              </w:rPr>
              <w:t>Miše</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14856091014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43.255,44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43.255,44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1162.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Vrgoč</w:t>
            </w:r>
            <w:proofErr w:type="spellEnd"/>
            <w:r w:rsidRPr="00A31D42">
              <w:rPr>
                <w:rFonts w:cs="Times New Roman" w:eastAsia="Times New Roman"/>
              </w:rPr>
              <w:t xml:space="preserve"> Denis</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26197584165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30.334,24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30.334,24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1163.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Vrgoč</w:t>
            </w:r>
            <w:proofErr w:type="spellEnd"/>
            <w:r w:rsidRPr="00A31D42">
              <w:rPr>
                <w:rFonts w:cs="Times New Roman" w:eastAsia="Times New Roman"/>
              </w:rPr>
              <w:t xml:space="preserve"> </w:t>
            </w:r>
            <w:proofErr w:type="spellStart"/>
            <w:r w:rsidRPr="00A31D42">
              <w:rPr>
                <w:rFonts w:cs="Times New Roman" w:eastAsia="Times New Roman"/>
              </w:rPr>
              <w:t>Stipo</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89152831065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27.546,53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27.546,53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1164.</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Vrgoč</w:t>
            </w:r>
            <w:proofErr w:type="spellEnd"/>
            <w:r w:rsidRPr="00A31D42">
              <w:rPr>
                <w:rFonts w:cs="Times New Roman" w:eastAsia="Times New Roman"/>
              </w:rPr>
              <w:t xml:space="preserve"> Vlatka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87284100530</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8.221,83</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8.221,83</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1165.</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Vrkić Ante</w:t>
            </w:r>
          </w:p>
          <w:p w:rsidRDefault="00A31D42" w:rsidP="00A31D42" w:rsidR="00A31D42" w:rsidRPr="00A31D42">
            <w:pPr>
              <w:spacing w:lineRule="auto" w:line="276" w:after="0"/>
              <w:rPr>
                <w:rFonts w:cs="Times New Roman" w:eastAsia="Times New Roman"/>
              </w:rPr>
            </w:pPr>
            <w:r w:rsidRPr="00A31D42">
              <w:rPr>
                <w:rFonts w:cs="Times New Roman" w:eastAsia="Times New Roman"/>
              </w:rPr>
              <w:t>Dugi Rat,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78719839657</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44.237,39</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44.237,39</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1166.</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Vrkić Vinko</w:t>
            </w:r>
          </w:p>
          <w:p w:rsidRDefault="00A31D42" w:rsidP="00A31D42" w:rsidR="00A31D42" w:rsidRPr="00A31D42">
            <w:pPr>
              <w:spacing w:lineRule="auto" w:line="276" w:after="0"/>
              <w:rPr>
                <w:rFonts w:cs="Times New Roman" w:eastAsia="Times New Roman"/>
              </w:rPr>
            </w:pPr>
            <w:r w:rsidRPr="00A31D42">
              <w:rPr>
                <w:rFonts w:cs="Times New Roman" w:eastAsia="Times New Roman"/>
              </w:rPr>
              <w:t>Nova Sela,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27675758149</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110.400,90</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110.400,90</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1167.</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Vrtlar Margita</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27838019275</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47.661,02</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47.661,02</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1168.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Vuco</w:t>
            </w:r>
            <w:proofErr w:type="spellEnd"/>
            <w:r w:rsidRPr="00A31D42">
              <w:rPr>
                <w:rFonts w:cs="Times New Roman" w:eastAsia="Times New Roman"/>
              </w:rPr>
              <w:t xml:space="preserve"> </w:t>
            </w:r>
            <w:proofErr w:type="spellStart"/>
            <w:r w:rsidRPr="00A31D42">
              <w:rPr>
                <w:rFonts w:cs="Times New Roman" w:eastAsia="Times New Roman"/>
              </w:rPr>
              <w:t>Zlatomir</w:t>
            </w:r>
            <w:proofErr w:type="spellEnd"/>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Trilj</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61280253767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79.704,60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79.704,60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1169.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Vučemilović-Grgić Dalibor</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66680198523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50.359,24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50.359,24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- 95 -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1170.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Vučemilović-Jurić Ante</w:t>
            </w:r>
          </w:p>
          <w:p w:rsidRDefault="00A31D42" w:rsidP="00A31D42" w:rsidR="00A31D42" w:rsidRPr="00A31D42">
            <w:pPr>
              <w:spacing w:lineRule="auto" w:line="276" w:after="0"/>
              <w:rPr>
                <w:rFonts w:cs="Times New Roman" w:eastAsia="Times New Roman"/>
              </w:rPr>
            </w:pPr>
            <w:r w:rsidRPr="00A31D42">
              <w:rPr>
                <w:rFonts w:cs="Times New Roman" w:eastAsia="Times New Roman"/>
              </w:rPr>
              <w:t>Zadar,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60346141228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37.282,71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37.282,71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1171.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Vučica Ante</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Dugobabe</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33560775981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83.986,29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83.986,29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1172.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Vučić Vlada</w:t>
            </w:r>
          </w:p>
          <w:p w:rsidRDefault="00A31D42" w:rsidP="00A31D42" w:rsidR="00A31D42" w:rsidRPr="00A31D42">
            <w:pPr>
              <w:spacing w:lineRule="auto" w:line="276" w:after="0"/>
              <w:rPr>
                <w:rFonts w:cs="Times New Roman" w:eastAsia="Times New Roman"/>
              </w:rPr>
            </w:pPr>
            <w:r w:rsidRPr="00A31D42">
              <w:rPr>
                <w:rFonts w:cs="Times New Roman" w:eastAsia="Times New Roman"/>
              </w:rPr>
              <w:t>Šibenik,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25938050346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67.724,38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67.724,38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1173.</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Vujević</w:t>
            </w:r>
            <w:proofErr w:type="spellEnd"/>
            <w:r w:rsidRPr="00A31D42">
              <w:rPr>
                <w:rFonts w:cs="Times New Roman" w:eastAsia="Times New Roman"/>
              </w:rPr>
              <w:t xml:space="preserve"> </w:t>
            </w:r>
            <w:proofErr w:type="spellStart"/>
            <w:r w:rsidRPr="00A31D42">
              <w:rPr>
                <w:rFonts w:cs="Times New Roman" w:eastAsia="Times New Roman"/>
              </w:rPr>
              <w:t>Andjelko</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Šolta, OIB: </w:t>
            </w:r>
          </w:p>
          <w:p w:rsidRDefault="00A31D42" w:rsidP="00A31D42" w:rsidR="00A31D42" w:rsidRPr="00A31D42">
            <w:pPr>
              <w:spacing w:lineRule="auto" w:line="276" w:after="0"/>
              <w:rPr>
                <w:rFonts w:cs="Times New Roman" w:eastAsia="Times New Roman"/>
              </w:rPr>
            </w:pPr>
            <w:r w:rsidRPr="00A31D42">
              <w:rPr>
                <w:rFonts w:cs="Times New Roman" w:eastAsia="Times New Roman"/>
              </w:rPr>
              <w:t>14597097458</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29.550,07</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29.550,07</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1174.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Vuk Anđelko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14668335022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30.250,15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30.250,15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1175.</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Vuka Andro</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34856940118</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92.350,38</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92.350,38</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1176.</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Vuka Stipe</w:t>
            </w:r>
          </w:p>
          <w:p w:rsidRDefault="00A31D42" w:rsidP="00A31D42" w:rsidR="00A31D42" w:rsidRPr="00A31D42">
            <w:pPr>
              <w:spacing w:lineRule="auto" w:line="276" w:after="0"/>
              <w:rPr>
                <w:rFonts w:cs="Times New Roman" w:eastAsia="Times New Roman"/>
              </w:rPr>
            </w:pPr>
            <w:r w:rsidRPr="00A31D42">
              <w:rPr>
                <w:rFonts w:cs="Times New Roman" w:eastAsia="Times New Roman"/>
              </w:rPr>
              <w:t>Klis,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09040470762</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85.270,65</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85.270,65</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1177.</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Vukadin</w:t>
            </w:r>
            <w:proofErr w:type="spellEnd"/>
            <w:r w:rsidRPr="00A31D42">
              <w:rPr>
                <w:rFonts w:cs="Times New Roman" w:eastAsia="Times New Roman"/>
              </w:rPr>
              <w:t xml:space="preserve"> Krunoslav</w:t>
            </w:r>
          </w:p>
          <w:p w:rsidRDefault="00A31D42" w:rsidP="00A31D42" w:rsidR="00A31D42" w:rsidRPr="00A31D42">
            <w:pPr>
              <w:spacing w:lineRule="auto" w:line="276" w:after="0"/>
              <w:rPr>
                <w:rFonts w:cs="Times New Roman" w:eastAsia="Times New Roman"/>
              </w:rPr>
            </w:pPr>
            <w:r w:rsidRPr="00A31D42">
              <w:rPr>
                <w:rFonts w:cs="Times New Roman" w:eastAsia="Times New Roman"/>
              </w:rPr>
              <w:t>Okrug Gornji,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56689607325</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58.100,39</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58.100,39</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1178.</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Vukadin</w:t>
            </w:r>
            <w:proofErr w:type="spellEnd"/>
            <w:r w:rsidRPr="00A31D42">
              <w:rPr>
                <w:rFonts w:cs="Times New Roman" w:eastAsia="Times New Roman"/>
              </w:rPr>
              <w:t xml:space="preserve"> Petar</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Hrvace</w:t>
            </w:r>
            <w:proofErr w:type="spellEnd"/>
            <w:r w:rsidRPr="00A31D42">
              <w:rPr>
                <w:rFonts w:cs="Times New Roman" w:eastAsia="Times New Roman"/>
              </w:rPr>
              <w:t>, OIB: 80006541688</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51.367,07</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51.367,07</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1179.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Vukadinović Mirko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r w:rsidRPr="00A31D42">
              <w:rPr>
                <w:rFonts w:cs="Times New Roman" w:eastAsia="Times New Roman"/>
              </w:rPr>
              <w:br/>
              <w:t>26623850638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59.136,28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59.136,28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1180.</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Vukančić</w:t>
            </w:r>
            <w:proofErr w:type="spellEnd"/>
            <w:r w:rsidRPr="00A31D42">
              <w:rPr>
                <w:rFonts w:cs="Times New Roman" w:eastAsia="Times New Roman"/>
              </w:rPr>
              <w:t xml:space="preserve"> Ivo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88008012920</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29.589,86</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29.589,86</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1181.</w:t>
            </w:r>
          </w:p>
        </w:tc>
        <w:tc>
          <w:tcPr>
            <w:tcW w:type="dxa" w:w="1985"/>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rPr>
                <w:rFonts w:cs="Times New Roman" w:eastAsia="Times New Roman"/>
                <w:color w:val="000000"/>
              </w:rPr>
            </w:pPr>
            <w:proofErr w:type="spellStart"/>
            <w:r w:rsidRPr="00A31D42">
              <w:rPr>
                <w:rFonts w:cs="Times New Roman" w:eastAsia="Times New Roman"/>
                <w:color w:val="000000"/>
              </w:rPr>
              <w:t>Vukančić</w:t>
            </w:r>
            <w:proofErr w:type="spellEnd"/>
            <w:r w:rsidRPr="00A31D42">
              <w:rPr>
                <w:rFonts w:cs="Times New Roman" w:eastAsia="Times New Roman"/>
                <w:color w:val="000000"/>
              </w:rPr>
              <w:t xml:space="preserve"> Mijo</w:t>
            </w:r>
          </w:p>
          <w:p w:rsidRDefault="00A31D42" w:rsidP="00A31D42" w:rsidR="00A31D42" w:rsidRPr="00A31D42">
            <w:pPr>
              <w:spacing w:lineRule="auto" w:line="276" w:after="0"/>
              <w:rPr>
                <w:rFonts w:cs="Times New Roman" w:eastAsia="Times New Roman"/>
                <w:color w:val="000000"/>
              </w:rPr>
            </w:pPr>
            <w:r w:rsidRPr="00A31D42">
              <w:rPr>
                <w:rFonts w:cs="Times New Roman" w:eastAsia="Times New Roman"/>
                <w:color w:val="000000"/>
              </w:rPr>
              <w:t>Stolac, OIB:</w:t>
            </w:r>
          </w:p>
          <w:p w:rsidRDefault="00A31D42" w:rsidP="00A31D42" w:rsidR="00A31D42" w:rsidRPr="00A31D42">
            <w:pPr>
              <w:spacing w:lineRule="auto" w:line="276" w:after="0"/>
              <w:rPr>
                <w:rFonts w:cs="Times New Roman" w:eastAsia="Times New Roman"/>
                <w:color w:val="000000"/>
              </w:rPr>
            </w:pPr>
            <w:r w:rsidRPr="00A31D42">
              <w:rPr>
                <w:rFonts w:cs="Times New Roman" w:eastAsia="Times New Roman"/>
                <w:color w:val="000000"/>
              </w:rPr>
              <w:t>29656700038</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66.713,31</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66.713,31</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- 96 -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1182.</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Vukančić</w:t>
            </w:r>
            <w:proofErr w:type="spellEnd"/>
            <w:r w:rsidRPr="00A31D42">
              <w:rPr>
                <w:rFonts w:cs="Times New Roman" w:eastAsia="Times New Roman"/>
              </w:rPr>
              <w:t xml:space="preserve"> </w:t>
            </w:r>
            <w:proofErr w:type="spellStart"/>
            <w:r w:rsidRPr="00A31D42">
              <w:rPr>
                <w:rFonts w:cs="Times New Roman" w:eastAsia="Times New Roman"/>
              </w:rPr>
              <w:t>Ronald</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Makarska,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92240694976</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70.092,12</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70.092,12</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1183.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Vukasović Joško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71918009927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7.284,21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7.284,21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1184.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Vukelja</w:t>
            </w:r>
            <w:proofErr w:type="spellEnd"/>
            <w:r w:rsidRPr="00A31D42">
              <w:rPr>
                <w:rFonts w:cs="Times New Roman" w:eastAsia="Times New Roman"/>
              </w:rPr>
              <w:t xml:space="preserve"> Franjo</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00530757917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74.360,65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74.360,65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1185.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Vukman Vedran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86968568244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27.913,59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27.913,59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1186.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Vukmirović Denis</w:t>
            </w:r>
          </w:p>
          <w:p w:rsidRDefault="00A31D42" w:rsidP="00A31D42" w:rsidR="00A31D42" w:rsidRPr="00A31D42">
            <w:pPr>
              <w:spacing w:lineRule="auto" w:line="276" w:after="0"/>
              <w:rPr>
                <w:rFonts w:cs="Times New Roman" w:eastAsia="Times New Roman"/>
              </w:rPr>
            </w:pPr>
            <w:r w:rsidRPr="00A31D42">
              <w:rPr>
                <w:rFonts w:cs="Times New Roman" w:eastAsia="Times New Roman"/>
              </w:rPr>
              <w:t>Dugi Rat,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81780971233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53.752,49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53.752,49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1187.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Vukoja Borislav</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01784442879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44.511,81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44.511,81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1188.</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Vukoja Drago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Galinec</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84824950339</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92.530,52</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92.530,52</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1189.</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Vukoja Ivan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78447075716</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18.310,37</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18.310,37</w:t>
            </w:r>
          </w:p>
        </w:tc>
        <w:tc>
          <w:tcPr>
            <w:tcW w:type="dxa" w:w="1721"/>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c>
          <w:tcPr>
            <w:tcW w:type="dxa" w:w="1260"/>
            <w:tcBorders>
              <w:top w:space="0" w:sz="6" w:color="000000" w:val="single"/>
              <w:left w:space="0" w:sz="6" w:color="000000" w:val="single"/>
              <w:bottom w:space="0" w:sz="6" w:color="000000" w:val="single"/>
              <w:right w:space="0" w:sz="6" w:color="000000" w:val="single"/>
            </w:tcBorders>
            <w:vAlign w:val="center"/>
          </w:tcPr>
          <w:p w:rsidRDefault="00A31D42" w:rsidP="00A31D42" w:rsidR="00A31D42" w:rsidRPr="00A31D42">
            <w:pPr>
              <w:spacing w:lineRule="auto" w:line="276" w:after="0"/>
              <w:jc w:val="center"/>
              <w:rPr>
                <w:rFonts w:cs="Times New Roman" w:eastAsia="Times New Roman"/>
              </w:rPr>
            </w:pP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1190.</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Vukoja Janko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Sreser</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39408275021</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79.331,34</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79.331,34</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1191.</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Vuković Ivica</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Moravice</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65992226129</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27.083,59</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27.083,59</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1192.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Vuković Lem</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61383822676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36.987,55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36.987,55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1193.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Vuković Marinko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Bitelić</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68874958203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41.072,57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41.072,57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1194.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Vuković Rosa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52254218301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50.789,58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50.789,58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- 97 -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1195.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Vuković Zlatko</w:t>
            </w:r>
          </w:p>
          <w:p w:rsidRDefault="00A31D42" w:rsidP="00A31D42" w:rsidR="00A31D42" w:rsidRPr="00A31D42">
            <w:pPr>
              <w:spacing w:lineRule="auto" w:line="276" w:after="0"/>
              <w:rPr>
                <w:rFonts w:cs="Times New Roman" w:eastAsia="Times New Roman"/>
              </w:rPr>
            </w:pPr>
            <w:r w:rsidRPr="00A31D42">
              <w:rPr>
                <w:rFonts w:cs="Times New Roman" w:eastAsia="Times New Roman"/>
              </w:rPr>
              <w:t>Brinje,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69456973105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33.298,75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33.298,75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1196.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Vukušić Zoran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68052325732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32.998,21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32.998,21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1197.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Vuleta</w:t>
            </w:r>
            <w:proofErr w:type="spellEnd"/>
            <w:r w:rsidRPr="00A31D42">
              <w:rPr>
                <w:rFonts w:cs="Times New Roman" w:eastAsia="Times New Roman"/>
              </w:rPr>
              <w:t xml:space="preserve"> Miljenko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Otok,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86884658508</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71.937,56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71.937,56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1198.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Vuletić Ante</w:t>
            </w:r>
          </w:p>
          <w:p w:rsidRDefault="00A31D42" w:rsidP="00A31D42" w:rsidR="00A31D42" w:rsidRPr="00A31D42">
            <w:pPr>
              <w:spacing w:lineRule="auto" w:line="276" w:after="0"/>
              <w:rPr>
                <w:rFonts w:cs="Times New Roman" w:eastAsia="Times New Roman"/>
              </w:rPr>
            </w:pPr>
            <w:r w:rsidRPr="00A31D42">
              <w:rPr>
                <w:rFonts w:cs="Times New Roman" w:eastAsia="Times New Roman"/>
              </w:rPr>
              <w:t>Cista Velika,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96517898255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9.241,51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9.241,51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1199.</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Vuletić Branko</w:t>
            </w:r>
          </w:p>
          <w:p w:rsidRDefault="00A31D42" w:rsidP="00A31D42" w:rsidR="00A31D42" w:rsidRPr="00A31D42">
            <w:pPr>
              <w:spacing w:lineRule="auto" w:line="276" w:after="0"/>
              <w:rPr>
                <w:rFonts w:cs="Times New Roman" w:eastAsia="Times New Roman"/>
              </w:rPr>
            </w:pPr>
            <w:r w:rsidRPr="00A31D42">
              <w:rPr>
                <w:rFonts w:cs="Times New Roman" w:eastAsia="Times New Roman"/>
              </w:rPr>
              <w:t>Gračac,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53084858970</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117.241,00</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117.241,00</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1200.</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Vuletić Jurica</w:t>
            </w:r>
          </w:p>
          <w:p w:rsidRDefault="00A31D42" w:rsidP="00A31D42" w:rsidR="00A31D42" w:rsidRPr="00A31D42">
            <w:pPr>
              <w:spacing w:lineRule="auto" w:line="276" w:after="0"/>
              <w:rPr>
                <w:rFonts w:cs="Times New Roman" w:eastAsia="Times New Roman"/>
              </w:rPr>
            </w:pPr>
            <w:r w:rsidRPr="00A31D42">
              <w:rPr>
                <w:rFonts w:cs="Times New Roman" w:eastAsia="Times New Roman"/>
              </w:rPr>
              <w:t>Knin, OIB: 44495748106</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32.741,15</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32.741,15</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1201.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Vuljan</w:t>
            </w:r>
            <w:proofErr w:type="spellEnd"/>
            <w:r w:rsidRPr="00A31D42">
              <w:rPr>
                <w:rFonts w:cs="Times New Roman" w:eastAsia="Times New Roman"/>
              </w:rPr>
              <w:t xml:space="preserve"> Bojan</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28442178284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108.438,90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108.438,90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1202.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Zadrić</w:t>
            </w:r>
            <w:proofErr w:type="spellEnd"/>
            <w:r w:rsidRPr="00A31D42">
              <w:rPr>
                <w:rFonts w:cs="Times New Roman" w:eastAsia="Times New Roman"/>
              </w:rPr>
              <w:t xml:space="preserve"> Slavko</w:t>
            </w:r>
          </w:p>
          <w:p w:rsidRDefault="00A31D42" w:rsidP="00A31D42" w:rsidR="00A31D42" w:rsidRPr="00A31D42">
            <w:pPr>
              <w:spacing w:lineRule="auto" w:line="276" w:after="0"/>
              <w:jc w:val="both"/>
              <w:rPr>
                <w:rFonts w:cs="Times New Roman" w:eastAsia="Times New Roman"/>
              </w:rPr>
            </w:pPr>
            <w:proofErr w:type="spellStart"/>
            <w:r w:rsidRPr="00A31D42">
              <w:rPr>
                <w:rFonts w:cs="Times New Roman" w:eastAsia="Times New Roman"/>
              </w:rPr>
              <w:t>Starigrad</w:t>
            </w:r>
            <w:proofErr w:type="spellEnd"/>
            <w:r w:rsidRPr="00A31D42">
              <w:rPr>
                <w:rFonts w:cs="Times New Roman" w:eastAsia="Times New Roman"/>
              </w:rPr>
              <w:t>, OIB:</w:t>
            </w:r>
          </w:p>
          <w:p w:rsidRDefault="00A31D42" w:rsidP="00A31D42" w:rsidR="00A31D42" w:rsidRPr="00A31D42">
            <w:pPr>
              <w:tabs>
                <w:tab w:pos="868" w:val="center"/>
              </w:tabs>
              <w:spacing w:lineRule="auto" w:line="276" w:after="0"/>
              <w:rPr>
                <w:rFonts w:cs="Times New Roman" w:eastAsia="Times New Roman"/>
              </w:rPr>
            </w:pPr>
            <w:r w:rsidRPr="00A31D42">
              <w:rPr>
                <w:rFonts w:cs="Times New Roman" w:eastAsia="Times New Roman"/>
              </w:rPr>
              <w:t>02843907005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121.123,63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121.123,63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1203.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Zavoreo</w:t>
            </w:r>
            <w:proofErr w:type="spellEnd"/>
            <w:r w:rsidRPr="00A31D42">
              <w:rPr>
                <w:rFonts w:cs="Times New Roman" w:eastAsia="Times New Roman"/>
              </w:rPr>
              <w:t>-Vojković Ranka</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12588639387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111.830,93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111.830,93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1204.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Zelenika Ivan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97234914845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66.477,17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66.477,17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1205.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Zelenika Marin</w:t>
            </w:r>
          </w:p>
          <w:p w:rsidRDefault="00A31D42" w:rsidP="00A31D42" w:rsidR="00A31D42" w:rsidRPr="00A31D42">
            <w:pPr>
              <w:spacing w:lineRule="auto" w:line="276" w:after="0"/>
              <w:rPr>
                <w:rFonts w:cs="Times New Roman" w:eastAsia="Times New Roman"/>
              </w:rPr>
            </w:pPr>
            <w:r w:rsidRPr="00A31D42">
              <w:rPr>
                <w:rFonts w:cs="Times New Roman" w:eastAsia="Times New Roman"/>
              </w:rPr>
              <w:t>Široki Brijeg, OIB: 87559730497</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304.230,89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304.230,89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1206.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Zelenika Pavo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62440629265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70.486,41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70.486,41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- 98 -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1207.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Zemunik Božena</w:t>
            </w:r>
          </w:p>
          <w:p w:rsidRDefault="00A31D42" w:rsidP="00A31D42" w:rsidR="00A31D42" w:rsidRPr="00A31D42">
            <w:pPr>
              <w:spacing w:lineRule="auto" w:line="276" w:after="0"/>
              <w:rPr>
                <w:rFonts w:cs="Times New Roman" w:eastAsia="Times New Roman"/>
              </w:rPr>
            </w:pPr>
            <w:r w:rsidRPr="00A31D42">
              <w:rPr>
                <w:rFonts w:cs="Times New Roman" w:eastAsia="Times New Roman"/>
              </w:rPr>
              <w:t>Jesenice,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92213059860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116.052,97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116.052,97</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1208.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Zirdum</w:t>
            </w:r>
            <w:proofErr w:type="spellEnd"/>
            <w:r w:rsidRPr="00A31D42">
              <w:rPr>
                <w:rFonts w:cs="Times New Roman" w:eastAsia="Times New Roman"/>
              </w:rPr>
              <w:t xml:space="preserve"> Ana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92769145030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28.343,11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28.343,11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1209.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Zlatunić</w:t>
            </w:r>
            <w:proofErr w:type="spellEnd"/>
            <w:r w:rsidRPr="00A31D42">
              <w:rPr>
                <w:rFonts w:cs="Times New Roman" w:eastAsia="Times New Roman"/>
              </w:rPr>
              <w:t xml:space="preserve"> Ivo</w:t>
            </w:r>
          </w:p>
          <w:p w:rsidRDefault="00A31D42" w:rsidP="00A31D42" w:rsidR="00A31D42" w:rsidRPr="00A31D42">
            <w:pPr>
              <w:spacing w:lineRule="auto" w:line="276" w:after="0"/>
              <w:rPr>
                <w:rFonts w:cs="Times New Roman" w:eastAsia="Times New Roman"/>
              </w:rPr>
            </w:pPr>
            <w:r w:rsidRPr="00A31D42">
              <w:rPr>
                <w:rFonts w:cs="Times New Roman" w:eastAsia="Times New Roman"/>
              </w:rPr>
              <w:t>Novi Travnik.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37253543246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41.505,21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41.505,21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1210.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Zoko</w:t>
            </w:r>
            <w:proofErr w:type="spellEnd"/>
            <w:r w:rsidRPr="00A31D42">
              <w:rPr>
                <w:rFonts w:cs="Times New Roman" w:eastAsia="Times New Roman"/>
              </w:rPr>
              <w:t xml:space="preserve"> Mate</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07899554073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1.268,94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1.268,94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1211.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Zovak</w:t>
            </w:r>
            <w:proofErr w:type="spellEnd"/>
            <w:r w:rsidRPr="00A31D42">
              <w:rPr>
                <w:rFonts w:cs="Times New Roman" w:eastAsia="Times New Roman"/>
              </w:rPr>
              <w:t xml:space="preserve"> Mario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Strožanac</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63606852651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44.078,24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44.078,24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1212.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Zović</w:t>
            </w:r>
            <w:proofErr w:type="spellEnd"/>
            <w:r w:rsidRPr="00A31D42">
              <w:rPr>
                <w:rFonts w:cs="Times New Roman" w:eastAsia="Times New Roman"/>
              </w:rPr>
              <w:t xml:space="preserve"> Tomislav</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10582392912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43.211,80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43.211,80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1213.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Zrno Josip</w:t>
            </w:r>
          </w:p>
          <w:p w:rsidRDefault="00A31D42" w:rsidP="00A31D42" w:rsidR="00A31D42" w:rsidRPr="00A31D42">
            <w:pPr>
              <w:spacing w:lineRule="auto" w:line="276" w:after="0"/>
              <w:rPr>
                <w:rFonts w:cs="Times New Roman" w:eastAsia="Times New Roman"/>
              </w:rPr>
            </w:pPr>
            <w:r w:rsidRPr="00A31D42">
              <w:rPr>
                <w:rFonts w:cs="Times New Roman" w:eastAsia="Times New Roman"/>
              </w:rPr>
              <w:t>Žepče,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31500623405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46.262,33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46.262,33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1214.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Zulim</w:t>
            </w:r>
            <w:proofErr w:type="spellEnd"/>
            <w:r w:rsidRPr="00A31D42">
              <w:rPr>
                <w:rFonts w:cs="Times New Roman" w:eastAsia="Times New Roman"/>
              </w:rPr>
              <w:t xml:space="preserve"> Ivo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52098606816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7.435,43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7.435,43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1215.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Zumeri</w:t>
            </w:r>
            <w:proofErr w:type="spellEnd"/>
            <w:r w:rsidRPr="00A31D42">
              <w:rPr>
                <w:rFonts w:cs="Times New Roman" w:eastAsia="Times New Roman"/>
              </w:rPr>
              <w:t xml:space="preserve"> Anđa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98960932710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43.338,98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43.338,98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1216.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Žaja Jakov</w:t>
            </w:r>
          </w:p>
          <w:p w:rsidRDefault="00A31D42" w:rsidP="00A31D42" w:rsidR="00A31D42" w:rsidRPr="00A31D42">
            <w:pPr>
              <w:spacing w:lineRule="auto" w:line="276" w:after="0"/>
              <w:rPr>
                <w:rFonts w:cs="Times New Roman" w:eastAsia="Times New Roman"/>
              </w:rPr>
            </w:pPr>
            <w:r w:rsidRPr="00A31D42">
              <w:rPr>
                <w:rFonts w:cs="Times New Roman" w:eastAsia="Times New Roman"/>
              </w:rPr>
              <w:t>Solin, OIB: 99666794702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111.928,60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111.928,60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1217.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Žaper</w:t>
            </w:r>
            <w:proofErr w:type="spellEnd"/>
            <w:r w:rsidRPr="00A31D42">
              <w:rPr>
                <w:rFonts w:cs="Times New Roman" w:eastAsia="Times New Roman"/>
              </w:rPr>
              <w:t xml:space="preserve"> Nikica</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Trilj</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66880653764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73.391,08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73.391,08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1218.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Žaper</w:t>
            </w:r>
            <w:proofErr w:type="spellEnd"/>
            <w:r w:rsidRPr="00A31D42">
              <w:rPr>
                <w:rFonts w:cs="Times New Roman" w:eastAsia="Times New Roman"/>
              </w:rPr>
              <w:t xml:space="preserve"> Slavko</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21541779474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152.649,60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152.649,60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1219.</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Žarko Petar</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Hrvace</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89847161193</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64.407,99</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64.407,99</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- 99 -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1220.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Žarković</w:t>
            </w:r>
            <w:proofErr w:type="spellEnd"/>
            <w:r w:rsidRPr="00A31D42">
              <w:rPr>
                <w:rFonts w:cs="Times New Roman" w:eastAsia="Times New Roman"/>
              </w:rPr>
              <w:t xml:space="preserve"> Josip</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80285151539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56.633,96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56.633,96</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1221.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Žderić Željko</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76440987322</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763.629,95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763.629,95</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1222.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Žigo</w:t>
            </w:r>
            <w:proofErr w:type="spellEnd"/>
            <w:r w:rsidRPr="00A31D42">
              <w:rPr>
                <w:rFonts w:cs="Times New Roman" w:eastAsia="Times New Roman"/>
              </w:rPr>
              <w:t xml:space="preserve"> Predrag</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 51188345064</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72.811,58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72.811,58</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1223.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Živalj Anđelko</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27907898050</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101.872,71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101.872,71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1224.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Živković Ivana</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 89049382445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61.119,33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61.119,33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1225.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Živković Nikola</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18018804101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73.173,90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73.173,90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1226.</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Žmire Branko</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18355425998</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42.505,66</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42.505,66</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1227.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Žmire Mirjana</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27592368179</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17.812,80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17.812,80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1228.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Žolo</w:t>
            </w:r>
            <w:proofErr w:type="spellEnd"/>
            <w:r w:rsidRPr="00A31D42">
              <w:rPr>
                <w:rFonts w:cs="Times New Roman" w:eastAsia="Times New Roman"/>
              </w:rPr>
              <w:t xml:space="preserve"> Nedjeljko</w:t>
            </w:r>
          </w:p>
          <w:p w:rsidRDefault="00A31D42" w:rsidP="00A31D42" w:rsidR="00A31D42" w:rsidRPr="00A31D42">
            <w:pPr>
              <w:spacing w:lineRule="auto" w:line="276" w:after="0"/>
              <w:rPr>
                <w:rFonts w:cs="Times New Roman" w:eastAsia="Times New Roman"/>
              </w:rPr>
            </w:pPr>
            <w:r w:rsidRPr="00A31D42">
              <w:rPr>
                <w:rFonts w:cs="Times New Roman" w:eastAsia="Times New Roman"/>
              </w:rPr>
              <w:t>Košute,OIB: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52723572693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81.743,72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81.743,72</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1229.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Žulj </w:t>
            </w:r>
            <w:proofErr w:type="spellStart"/>
            <w:r w:rsidRPr="00A31D42">
              <w:rPr>
                <w:rFonts w:cs="Times New Roman" w:eastAsia="Times New Roman"/>
              </w:rPr>
              <w:t>Lukica</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Zagreb, OIB: </w:t>
            </w:r>
          </w:p>
          <w:p w:rsidRDefault="00A31D42" w:rsidP="00A31D42" w:rsidR="00A31D42" w:rsidRPr="00A31D42">
            <w:pPr>
              <w:spacing w:lineRule="auto" w:line="276" w:after="0"/>
              <w:rPr>
                <w:rFonts w:cs="Times New Roman" w:eastAsia="Times New Roman"/>
              </w:rPr>
            </w:pPr>
            <w:r w:rsidRPr="00A31D42">
              <w:rPr>
                <w:rFonts w:cs="Times New Roman" w:eastAsia="Times New Roman"/>
              </w:rPr>
              <w:t>44723889186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35.260,24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35.260,24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1230.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Žulj Miro</w:t>
            </w:r>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Hrvace</w:t>
            </w:r>
            <w:proofErr w:type="spellEnd"/>
            <w:r w:rsidRPr="00A31D42">
              <w:rPr>
                <w:rFonts w:cs="Times New Roman" w:eastAsia="Times New Roman"/>
              </w:rPr>
              <w:t>, OIB: 508221167221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35.347,29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35.347,29</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1231.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Žunac</w:t>
            </w:r>
            <w:proofErr w:type="spellEnd"/>
            <w:r w:rsidRPr="00A31D42">
              <w:rPr>
                <w:rFonts w:cs="Times New Roman" w:eastAsia="Times New Roman"/>
              </w:rPr>
              <w:t xml:space="preserve"> Darko</w:t>
            </w:r>
          </w:p>
          <w:p w:rsidRDefault="00A31D42" w:rsidP="00A31D42" w:rsidR="00A31D42" w:rsidRPr="00A31D42">
            <w:pPr>
              <w:spacing w:lineRule="auto" w:line="276" w:after="0"/>
              <w:rPr>
                <w:rFonts w:cs="Times New Roman" w:eastAsia="Times New Roman"/>
              </w:rPr>
            </w:pPr>
            <w:r w:rsidRPr="00A31D42">
              <w:rPr>
                <w:rFonts w:cs="Times New Roman" w:eastAsia="Times New Roman"/>
              </w:rPr>
              <w:t>Karlovac,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11348423125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47.554,14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47.554,14</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1232.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Župić</w:t>
            </w:r>
            <w:proofErr w:type="spellEnd"/>
            <w:r w:rsidRPr="00A31D42">
              <w:rPr>
                <w:rFonts w:cs="Times New Roman" w:eastAsia="Times New Roman"/>
              </w:rPr>
              <w:t xml:space="preserve"> Pavao</w:t>
            </w:r>
          </w:p>
          <w:p w:rsidRDefault="00A31D42" w:rsidP="00A31D42" w:rsidR="00A31D42" w:rsidRPr="00A31D42">
            <w:pPr>
              <w:spacing w:lineRule="auto" w:line="276" w:after="0"/>
              <w:rPr>
                <w:rFonts w:cs="Times New Roman" w:eastAsia="Times New Roman"/>
              </w:rPr>
            </w:pPr>
            <w:r w:rsidRPr="00A31D42">
              <w:rPr>
                <w:rFonts w:cs="Times New Roman" w:eastAsia="Times New Roman"/>
              </w:rPr>
              <w:t>Sinj,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90789299553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32.391,20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32.391,20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- 100 -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1979"/>
        <w:gridCol w:w="1799"/>
        <w:gridCol w:w="1799"/>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1233.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Žure Goran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99333640821</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14.970,87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14.970,87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1234.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Žure </w:t>
            </w:r>
            <w:proofErr w:type="spellStart"/>
            <w:r w:rsidRPr="00A31D42">
              <w:rPr>
                <w:rFonts w:cs="Times New Roman" w:eastAsia="Times New Roman"/>
              </w:rPr>
              <w:t>Timeo</w:t>
            </w:r>
            <w:proofErr w:type="spellEnd"/>
          </w:p>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Srinjine</w:t>
            </w:r>
            <w:proofErr w:type="spellEnd"/>
            <w:r w:rsidRPr="00A31D42">
              <w:rPr>
                <w:rFonts w:cs="Times New Roman" w:eastAsia="Times New Roman"/>
              </w:rPr>
              <w: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93656342427</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48.743,90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48.743,90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1235.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Žutić Vinko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59812712229</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75.095,52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75.095,52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1236.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Žuvela Nikša</w:t>
            </w:r>
          </w:p>
          <w:p w:rsidRDefault="00A31D42" w:rsidP="00A31D42" w:rsidR="00A31D42" w:rsidRPr="00A31D42">
            <w:pPr>
              <w:spacing w:lineRule="auto" w:line="276" w:after="0"/>
              <w:rPr>
                <w:rFonts w:cs="Times New Roman" w:eastAsia="Times New Roman"/>
              </w:rPr>
            </w:pPr>
            <w:r w:rsidRPr="00A31D42">
              <w:rPr>
                <w:rFonts w:cs="Times New Roman" w:eastAsia="Times New Roman"/>
              </w:rPr>
              <w:t>Split,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25872462944</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123,921,30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123,921,30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1237.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Žužul Ante</w:t>
            </w:r>
          </w:p>
          <w:p w:rsidRDefault="00A31D42" w:rsidP="00A31D42" w:rsidR="00A31D42" w:rsidRPr="00A31D42">
            <w:pPr>
              <w:spacing w:lineRule="auto" w:line="276" w:after="0"/>
              <w:rPr>
                <w:rFonts w:cs="Times New Roman" w:eastAsia="Times New Roman"/>
              </w:rPr>
            </w:pPr>
            <w:r w:rsidRPr="00A31D42">
              <w:rPr>
                <w:rFonts w:cs="Times New Roman" w:eastAsia="Times New Roman"/>
              </w:rPr>
              <w:t>Imotski, 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90226778172</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71.271,06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71.271,06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1238.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Žužul Jurica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09337468395</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90.888,24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90.888,24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1239.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Baković Nikola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41279696501</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76.575,33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76.575,33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1240.</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Paleško</w:t>
            </w:r>
            <w:proofErr w:type="spellEnd"/>
            <w:r w:rsidRPr="00A31D42">
              <w:rPr>
                <w:rFonts w:cs="Times New Roman" w:eastAsia="Times New Roman"/>
              </w:rPr>
              <w:t xml:space="preserve"> Mirjana</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71390358437</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789.887,55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789.887,55</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Stečajni upravitelj</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1241.</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Paleško</w:t>
            </w:r>
            <w:proofErr w:type="spellEnd"/>
            <w:r w:rsidRPr="00A31D42">
              <w:rPr>
                <w:rFonts w:cs="Times New Roman" w:eastAsia="Times New Roman"/>
              </w:rPr>
              <w:t xml:space="preserve"> </w:t>
            </w:r>
            <w:proofErr w:type="spellStart"/>
            <w:r w:rsidRPr="00A31D42">
              <w:rPr>
                <w:rFonts w:cs="Times New Roman" w:eastAsia="Times New Roman"/>
              </w:rPr>
              <w:t>Perinka</w:t>
            </w:r>
            <w:proofErr w:type="spellEnd"/>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16331761381</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938.403,29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938.403,29</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Stečajni upravitelj</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1242.</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Paleško</w:t>
            </w:r>
            <w:proofErr w:type="spellEnd"/>
            <w:r w:rsidRPr="00A31D42">
              <w:rPr>
                <w:rFonts w:cs="Times New Roman" w:eastAsia="Times New Roman"/>
              </w:rPr>
              <w:t xml:space="preserve"> Tino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83908045439</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938.403,29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938.403,29</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Stečajni upravitelj</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1243.</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Čuljak</w:t>
            </w:r>
            <w:proofErr w:type="spellEnd"/>
            <w:r w:rsidRPr="00A31D42">
              <w:rPr>
                <w:rFonts w:cs="Times New Roman" w:eastAsia="Times New Roman"/>
              </w:rPr>
              <w:t xml:space="preserve"> Željko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32921319281</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116.248,75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116.248,75</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Stečajni upravitelj</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1244.</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proofErr w:type="spellStart"/>
            <w:r w:rsidRPr="00A31D42">
              <w:rPr>
                <w:rFonts w:cs="Times New Roman" w:eastAsia="Times New Roman"/>
              </w:rPr>
              <w:t>Tenžera</w:t>
            </w:r>
            <w:proofErr w:type="spellEnd"/>
            <w:r w:rsidRPr="00A31D42">
              <w:rPr>
                <w:rFonts w:cs="Times New Roman" w:eastAsia="Times New Roman"/>
              </w:rPr>
              <w:t xml:space="preserve"> Ante</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15621186316</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1.099.670,30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1.099.670,30</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Stečajni upravitelj</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1245.</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Bečić Ante</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41884281765</w:t>
            </w:r>
          </w:p>
        </w:tc>
        <w:tc>
          <w:tcPr>
            <w:tcW w:type="dxa" w:w="198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27.586,60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27.586,60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bl>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- 101 -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1952"/>
        <w:gridCol w:w="32"/>
        <w:gridCol w:w="1947"/>
        <w:gridCol w:w="36"/>
        <w:gridCol w:w="1763"/>
        <w:gridCol w:w="79"/>
        <w:gridCol w:w="1720"/>
        <w:gridCol w:w="1260"/>
      </w:tblGrid>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Red. broj:</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Ime/naziv</w:t>
            </w:r>
          </w:p>
          <w:p w:rsidRDefault="00A31D42" w:rsidP="00A31D42" w:rsidR="00A31D42" w:rsidRPr="00A31D42">
            <w:pPr>
              <w:spacing w:lineRule="auto" w:line="276" w:after="0"/>
              <w:rPr>
                <w:rFonts w:cs="Times New Roman" w:eastAsia="Times New Roman"/>
              </w:rPr>
            </w:pPr>
            <w:r w:rsidRPr="00A31D42">
              <w:rPr>
                <w:rFonts w:cs="Times New Roman" w:eastAsia="Times New Roman"/>
              </w:rPr>
              <w:t>vjerovnika:</w:t>
            </w:r>
          </w:p>
        </w:tc>
        <w:tc>
          <w:tcPr>
            <w:tcW w:type="dxa" w:w="1980"/>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Visina prijavljene  tražbine  kunama:</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Priznato u I/ viši isplatni red:</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Osporeno u 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 xml:space="preserve">    Osporio:</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1246.</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Savić Zoran</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86659946346</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490.000,00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490.000,00</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Stečajni upravitelj</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1247.</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Župa Miljenko</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41381000741</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264.000,00</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264.000,00</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Stečajni upravitelj</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1248.</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Vuković Tomislav</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91045063605</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232.447,83</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232.447,83</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Stečajni upravitelj</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sz w:val="20"/>
                <w:szCs w:val="20"/>
              </w:rPr>
            </w:pPr>
            <w:r w:rsidRPr="00A31D42">
              <w:rPr>
                <w:rFonts w:cs="Times New Roman" w:eastAsia="Times New Roman"/>
                <w:sz w:val="20"/>
                <w:szCs w:val="20"/>
              </w:rPr>
              <w:t>1249.</w:t>
            </w:r>
          </w:p>
        </w:tc>
        <w:tc>
          <w:tcPr>
            <w:tcW w:type="dxa" w:w="1953"/>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Vuković Krešimir</w:t>
            </w:r>
          </w:p>
          <w:p w:rsidRDefault="00A31D42" w:rsidP="00A31D42" w:rsidR="00A31D42" w:rsidRPr="00A31D42">
            <w:pPr>
              <w:spacing w:lineRule="auto" w:line="276" w:after="0"/>
              <w:rPr>
                <w:rFonts w:cs="Times New Roman" w:eastAsia="Times New Roman"/>
              </w:rPr>
            </w:pPr>
            <w:r w:rsidRPr="00A31D42">
              <w:rPr>
                <w:rFonts w:cs="Times New Roman" w:eastAsia="Times New Roman"/>
              </w:rPr>
              <w:t>OIB:</w:t>
            </w:r>
          </w:p>
          <w:p w:rsidRDefault="00A31D42" w:rsidP="00A31D42" w:rsidR="00A31D42" w:rsidRPr="00A31D42">
            <w:pPr>
              <w:spacing w:lineRule="auto" w:line="276" w:after="0"/>
              <w:rPr>
                <w:rFonts w:cs="Times New Roman" w:eastAsia="Times New Roman"/>
              </w:rPr>
            </w:pPr>
            <w:r w:rsidRPr="00A31D42">
              <w:rPr>
                <w:rFonts w:cs="Times New Roman" w:eastAsia="Times New Roman"/>
              </w:rPr>
              <w:t>81784922633</w:t>
            </w:r>
          </w:p>
        </w:tc>
        <w:tc>
          <w:tcPr>
            <w:tcW w:type="dxa" w:w="198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187.560,41</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800"/>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187.560,41</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Stečajni upravitelj</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sz w:val="20"/>
                <w:szCs w:val="20"/>
              </w:rPr>
            </w:pPr>
            <w:r w:rsidRPr="00A31D42">
              <w:rPr>
                <w:rFonts w:cs="Times New Roman" w:eastAsia="Times New Roman"/>
                <w:sz w:val="20"/>
                <w:szCs w:val="20"/>
              </w:rPr>
              <w:t>1250.</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RH - Min. financija, Porezna uprava Split, OIB: </w:t>
            </w:r>
            <w:r w:rsidRPr="00A31D42">
              <w:rPr>
                <w:rFonts w:cs="Times New Roman" w:eastAsia="Times New Roman"/>
                <w:color w:val="000000"/>
              </w:rPr>
              <w:t>18683136487</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color w:val="000000"/>
              </w:rPr>
              <w:t>112.861.063,81</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color w:val="000000"/>
              </w:rPr>
              <w:t>112.861.063,81</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sz w:val="20"/>
                <w:szCs w:val="20"/>
              </w:rPr>
            </w:pPr>
            <w:r w:rsidRPr="00A31D42">
              <w:rPr>
                <w:rFonts w:cs="Times New Roman" w:eastAsia="Times New Roman"/>
                <w:sz w:val="20"/>
                <w:szCs w:val="20"/>
              </w:rPr>
              <w:t>1251.</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rPr>
              <w:t xml:space="preserve">RH - Min. financija, Porezna uprava Split, OIB: </w:t>
            </w:r>
            <w:r w:rsidRPr="00A31D42">
              <w:rPr>
                <w:rFonts w:cs="Times New Roman" w:eastAsia="Times New Roman"/>
                <w:color w:val="000000"/>
              </w:rPr>
              <w:t>18683136487</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color w:val="000000"/>
              </w:rPr>
              <w:t>319 473,66</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color w:val="000000"/>
              </w:rPr>
              <w:t>319 473,66</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sz w:val="20"/>
                <w:szCs w:val="20"/>
              </w:rPr>
              <w:t>1252.</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rPr>
            </w:pPr>
            <w:r w:rsidRPr="00A31D42">
              <w:rPr>
                <w:rFonts w:cs="Times New Roman" w:eastAsia="Times New Roman"/>
                <w:color w:val="000000"/>
                <w:lang w:val="pl-PL"/>
              </w:rPr>
              <w:t xml:space="preserve">AORT, Agencija za osiguranje ra-dničkih tražbina, Zagreb, </w:t>
            </w:r>
            <w:r w:rsidRPr="00A31D42">
              <w:rPr>
                <w:rFonts w:cs="Times New Roman" w:eastAsia="Times New Roman"/>
                <w:color w:val="000000"/>
              </w:rPr>
              <w:t>OIB: 04323472109</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color w:val="000000"/>
              </w:rPr>
              <w:t>2.701.418,02</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color w:val="000000"/>
              </w:rPr>
              <w:t>2.701.418,02</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rPr>
            </w:pPr>
            <w:r w:rsidRPr="00A31D42">
              <w:rPr>
                <w:rFonts w:cs="Times New Roman" w:eastAsia="Times New Roman"/>
              </w:rPr>
              <w:t>-</w:t>
            </w:r>
          </w:p>
        </w:tc>
      </w:tr>
      <w:tr w:rsidTr="00A31D42" w:rsidR="00A31D42" w:rsidRPr="00A31D42">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jc w:val="center"/>
              <w:rPr>
                <w:rFonts w:cs="Times New Roman" w:eastAsia="Times New Roman"/>
                <w:b/>
              </w:rPr>
            </w:pPr>
            <w:r w:rsidRPr="00A31D42">
              <w:rPr>
                <w:rFonts w:cs="Times New Roman" w:eastAsia="Times New Roman"/>
                <w:b/>
                <w:sz w:val="20"/>
                <w:szCs w:val="20"/>
              </w:rPr>
              <w:t>1 - 1252.</w:t>
            </w:r>
          </w:p>
        </w:tc>
        <w:tc>
          <w:tcPr>
            <w:tcW w:type="dxa" w:w="1985"/>
            <w:gridSpan w:val="2"/>
            <w:tcBorders>
              <w:top w:space="0" w:sz="6" w:color="000000" w:val="single"/>
              <w:left w:space="0" w:sz="6" w:color="000000" w:val="single"/>
              <w:bottom w:space="0" w:sz="6" w:color="000000" w:val="single"/>
              <w:right w:space="0" w:sz="6" w:color="000000" w:val="single"/>
            </w:tcBorders>
            <w:hideMark/>
          </w:tcPr>
          <w:p w:rsidRDefault="00A31D42" w:rsidP="00A31D42" w:rsidR="00A31D42" w:rsidRPr="00A31D42">
            <w:pPr>
              <w:spacing w:lineRule="auto" w:line="276" w:after="0"/>
              <w:rPr>
                <w:rFonts w:cs="Times New Roman" w:eastAsia="Times New Roman"/>
                <w:b/>
              </w:rPr>
            </w:pPr>
            <w:r w:rsidRPr="00A31D42">
              <w:rPr>
                <w:rFonts w:cs="Times New Roman" w:eastAsia="Times New Roman"/>
                <w:b/>
                <w:color w:val="000000"/>
                <w:lang w:val="pl-PL"/>
              </w:rPr>
              <w:t>Ukupno I viši isplatni red:</w:t>
            </w:r>
          </w:p>
        </w:tc>
        <w:tc>
          <w:tcPr>
            <w:tcW w:type="dxa" w:w="1984"/>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b/>
              </w:rPr>
            </w:pPr>
            <w:r w:rsidRPr="00A31D42">
              <w:rPr>
                <w:rFonts w:cs="Times New Roman" w:eastAsia="Times New Roman"/>
                <w:b/>
                <w:color w:val="000000"/>
              </w:rPr>
              <w:t>193.392.842,04</w:t>
            </w:r>
          </w:p>
        </w:tc>
        <w:tc>
          <w:tcPr>
            <w:tcW w:type="dxa" w:w="1843"/>
            <w:gridSpan w:val="2"/>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b/>
              </w:rPr>
            </w:pPr>
            <w:r w:rsidRPr="00A31D42">
              <w:rPr>
                <w:rFonts w:cs="Times New Roman" w:eastAsia="Times New Roman"/>
                <w:b/>
                <w:color w:val="000000"/>
              </w:rPr>
              <w:t>187.753.040,44</w:t>
            </w:r>
          </w:p>
        </w:tc>
        <w:tc>
          <w:tcPr>
            <w:tcW w:type="dxa" w:w="1721"/>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b/>
              </w:rPr>
            </w:pPr>
            <w:r w:rsidRPr="00A31D42">
              <w:rPr>
                <w:rFonts w:cs="Times New Roman" w:eastAsia="Times New Roman"/>
                <w:b/>
              </w:rPr>
              <w:t>5.639.801,60</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A31D42" w:rsidP="00A31D42" w:rsidR="00A31D42" w:rsidRPr="00A31D42">
            <w:pPr>
              <w:spacing w:lineRule="auto" w:line="276" w:after="0"/>
              <w:jc w:val="center"/>
              <w:rPr>
                <w:rFonts w:cs="Times New Roman" w:eastAsia="Times New Roman"/>
                <w:b/>
              </w:rPr>
            </w:pPr>
            <w:r w:rsidRPr="00A31D42">
              <w:rPr>
                <w:rFonts w:cs="Times New Roman" w:eastAsia="Times New Roman"/>
                <w:b/>
              </w:rPr>
              <w:t>Stečajni upravit.</w:t>
            </w:r>
          </w:p>
        </w:tc>
      </w:tr>
    </w:tbl>
    <w:p w:rsidRDefault="00A31D42" w:rsidP="00A31D42" w:rsidR="00A31D42" w:rsidRPr="00A31D42">
      <w:pPr>
        <w:spacing w:after="0"/>
        <w:jc w:val="both"/>
        <w:rPr>
          <w:rFonts w:cs="Times New Roman" w:eastAsia="Times New Roman"/>
          <w:szCs w:val="20"/>
          <w:lang w:eastAsia="hr-HR"/>
        </w:rPr>
      </w:pPr>
    </w:p>
    <w:p w:rsidRDefault="00A31D42" w:rsidP="00A31D42" w:rsidR="00A31D42" w:rsidRPr="00A31D42">
      <w:pPr>
        <w:spacing w:after="0"/>
        <w:jc w:val="both"/>
        <w:rPr>
          <w:rFonts w:cs="Times New Roman" w:eastAsia="Times New Roman"/>
          <w:szCs w:val="20"/>
          <w:lang w:eastAsia="hr-HR"/>
        </w:rPr>
      </w:pPr>
    </w:p>
    <w:p w:rsidRDefault="00A31D42" w:rsidP="00A31D42" w:rsidR="00A31D42" w:rsidRPr="00A31D42">
      <w:pPr>
        <w:spacing w:after="0"/>
        <w:jc w:val="both"/>
        <w:rPr>
          <w:rFonts w:cs="Times New Roman" w:eastAsia="Times New Roman"/>
          <w:lang w:eastAsia="hr-HR"/>
        </w:rPr>
      </w:pPr>
      <w:r w:rsidRPr="00A31D42">
        <w:rPr>
          <w:rFonts w:cs="Times New Roman" w:eastAsia="Times New Roman"/>
          <w:b/>
          <w:lang w:eastAsia="hr-HR"/>
        </w:rPr>
        <w:t>II.</w:t>
      </w:r>
      <w:r w:rsidRPr="00A31D42">
        <w:rPr>
          <w:rFonts w:cs="Times New Roman" w:eastAsia="Times New Roman"/>
          <w:lang w:eastAsia="hr-HR"/>
        </w:rPr>
        <w:t xml:space="preserve">  Utvrđuje se kako je sve osporene tražbine vjerovnika iz točke I. izrijeke ovog Rješenja i u osporenim iznosima, osporio stečajni upravitelj Frano </w:t>
      </w:r>
      <w:proofErr w:type="spellStart"/>
      <w:r w:rsidRPr="00A31D42">
        <w:rPr>
          <w:rFonts w:cs="Times New Roman" w:eastAsia="Times New Roman"/>
          <w:lang w:eastAsia="hr-HR"/>
        </w:rPr>
        <w:t>Krišto</w:t>
      </w:r>
      <w:proofErr w:type="spellEnd"/>
      <w:r w:rsidRPr="00A31D42">
        <w:rPr>
          <w:rFonts w:cs="Times New Roman" w:eastAsia="Times New Roman"/>
          <w:lang w:eastAsia="hr-HR"/>
        </w:rPr>
        <w:t xml:space="preserve"> a iz razloga koji će se pobliže navesti u obrazloženju ovog Rješenja.  </w:t>
      </w:r>
    </w:p>
    <w:p w:rsidRDefault="00A31D42" w:rsidP="00A31D42" w:rsidR="00A31D42" w:rsidRPr="00A31D42">
      <w:pPr>
        <w:spacing w:after="0"/>
        <w:jc w:val="both"/>
        <w:rPr>
          <w:rFonts w:cs="Times New Roman" w:eastAsia="Times New Roman"/>
          <w:lang w:eastAsia="hr-HR"/>
        </w:rPr>
      </w:pPr>
    </w:p>
    <w:p w:rsidRDefault="00A31D42" w:rsidP="00A31D42" w:rsidR="00A31D42" w:rsidRPr="00A31D42">
      <w:pPr>
        <w:spacing w:after="0"/>
        <w:jc w:val="both"/>
        <w:rPr>
          <w:rFonts w:cs="Times New Roman" w:eastAsia="Times New Roman"/>
          <w:lang w:eastAsia="hr-HR"/>
        </w:rPr>
      </w:pPr>
      <w:r w:rsidRPr="00A31D42">
        <w:rPr>
          <w:rFonts w:cs="Times New Roman" w:eastAsia="Times New Roman"/>
          <w:b/>
          <w:lang w:eastAsia="hr-HR"/>
        </w:rPr>
        <w:t>III.</w:t>
      </w:r>
      <w:r w:rsidRPr="00A31D42">
        <w:rPr>
          <w:rFonts w:cs="Times New Roman" w:eastAsia="Times New Roman"/>
          <w:lang w:eastAsia="hr-HR"/>
        </w:rPr>
        <w:t xml:space="preserve">  Vjerovnici osporenih tražbina iz točke I. izrijeke ovog Rješenja, kojih se osporene tražbine u osporenom iznosu ne temelje na ovršnoj ispravi, upućuju se u roku od osam (8) dana nakon pravomoćnosti ovog Rješenja, pokrenuti parnicu protiv uvodno navedenoga stečajnog Dužnika, radi utvrđivanja u parnici osporenih iznosa tražbina koje se ne temelje na ovršnoj ispravi. Onaj vjerovnik koji u navedenom roku ne pokrene parnicu na koju je upućen, smatrat će se kako je odustao od prava na vođenje parnice. Ako je u vrijeme otvaranja ovoga</w:t>
      </w:r>
    </w:p>
    <w:p w:rsidRDefault="00A31D42" w:rsidP="00A31D42" w:rsidR="00A31D42" w:rsidRPr="00A31D42">
      <w:pPr>
        <w:spacing w:after="0"/>
        <w:jc w:val="both"/>
        <w:rPr>
          <w:rFonts w:cs="Times New Roman" w:eastAsia="Times New Roman"/>
          <w:lang w:eastAsia="hr-HR"/>
        </w:rPr>
      </w:pPr>
    </w:p>
    <w:p w:rsidRDefault="00A31D42" w:rsidP="00A31D42" w:rsidR="00A31D42" w:rsidRPr="00A31D42">
      <w:pPr>
        <w:spacing w:after="0"/>
        <w:jc w:val="both"/>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- 102 -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jc w:val="both"/>
        <w:rPr>
          <w:rFonts w:cs="Times New Roman" w:eastAsia="Times New Roman"/>
          <w:lang w:eastAsia="hr-HR"/>
        </w:rPr>
      </w:pPr>
    </w:p>
    <w:p w:rsidRDefault="00A31D42" w:rsidP="00A31D42" w:rsidR="00A31D42" w:rsidRPr="00A31D42">
      <w:pPr>
        <w:spacing w:after="0"/>
        <w:jc w:val="both"/>
        <w:rPr>
          <w:rFonts w:cs="Times New Roman" w:eastAsia="Times New Roman"/>
          <w:lang w:eastAsia="hr-HR"/>
        </w:rPr>
      </w:pPr>
    </w:p>
    <w:p w:rsidRDefault="00A31D42" w:rsidP="00A31D42" w:rsidR="00A31D42" w:rsidRPr="00A31D42">
      <w:pPr>
        <w:spacing w:after="0"/>
        <w:jc w:val="both"/>
        <w:rPr>
          <w:rFonts w:cs="Times New Roman" w:eastAsia="Times New Roman"/>
          <w:lang w:eastAsia="hr-HR"/>
        </w:rPr>
      </w:pPr>
    </w:p>
    <w:p w:rsidRDefault="00A31D42" w:rsidP="00A31D42" w:rsidR="00A31D42" w:rsidRPr="00A31D42">
      <w:pPr>
        <w:spacing w:after="0"/>
        <w:jc w:val="both"/>
        <w:rPr>
          <w:rFonts w:cs="Times New Roman" w:eastAsia="Times New Roman"/>
          <w:lang w:eastAsia="hr-HR"/>
        </w:rPr>
      </w:pPr>
      <w:r w:rsidRPr="00A31D42">
        <w:rPr>
          <w:rFonts w:cs="Times New Roman" w:eastAsia="Times New Roman"/>
          <w:lang w:eastAsia="hr-HR"/>
        </w:rPr>
        <w:t>stečajnog postupka pred državnim ili arbitražnim sudom već bio pokrenut parnični postupak o tražbini koja je osporena, postupak radi utvrđivanja tražbine nastavit će se preuzimanjem te parnice, pa se u tom slučaju isti Vjerovnici osporenih tražbina, upućuju u roku osam (8) dana od pravomoćnosti ovog Rješenja, podnijeti prijedlog za preuzimanje i nastavak takve parnice a onaj koji to ne učini u tom roku, smatrat će se kako je odustao od prava na vođenje parnice.</w:t>
      </w:r>
    </w:p>
    <w:p w:rsidRDefault="00A31D42" w:rsidP="00A31D42" w:rsidR="00A31D42" w:rsidRPr="00A31D42">
      <w:pPr>
        <w:spacing w:after="0"/>
        <w:jc w:val="both"/>
        <w:rPr>
          <w:rFonts w:cs="Times New Roman" w:eastAsia="Times New Roman"/>
          <w:lang w:eastAsia="hr-HR"/>
        </w:rPr>
      </w:pPr>
    </w:p>
    <w:p w:rsidRDefault="00A31D42" w:rsidP="00A31D42" w:rsidR="00A31D42" w:rsidRPr="00A31D42">
      <w:pPr>
        <w:spacing w:after="0"/>
        <w:jc w:val="both"/>
        <w:rPr>
          <w:rFonts w:cs="Times New Roman" w:eastAsia="Times New Roman"/>
          <w:lang w:eastAsia="hr-HR"/>
        </w:rPr>
      </w:pPr>
      <w:r w:rsidRPr="00A31D42">
        <w:rPr>
          <w:rFonts w:cs="Times New Roman" w:eastAsia="Times New Roman"/>
          <w:b/>
          <w:lang w:eastAsia="hr-HR"/>
        </w:rPr>
        <w:t>IV.</w:t>
      </w:r>
      <w:r w:rsidRPr="00A31D42">
        <w:rPr>
          <w:rFonts w:cs="Times New Roman" w:eastAsia="Times New Roman"/>
          <w:lang w:eastAsia="hr-HR"/>
        </w:rPr>
        <w:t xml:space="preserve">  Ovo će se Rješenje danom donošenja objaviti na mrežnoj stranici e-Oglasna ploča sudova, kojom se objavom isto Rješenje dostavlja Dužniku i svim vjerovnicima iz točke I/ izrijeke ovog Rješenja, uključujući i vjerovnicima osporenih tražbina, odnosno njihovim punomoćnicima, pri čemu jedna objava vrijedi kao dostava svima. Dostava se smatra obavljenom istekom osmoga dana od dana objave Rješenja na mrežnoj stranici e-Oglasna ploča sudova (članak 12, stavak 1. te članak 265, stavak 2, SZ).</w:t>
      </w:r>
    </w:p>
    <w:p w:rsidRDefault="00A31D42" w:rsidP="00A31D42" w:rsidR="00A31D42" w:rsidRPr="00A31D42">
      <w:pPr>
        <w:spacing w:after="0"/>
        <w:jc w:val="both"/>
        <w:rPr>
          <w:rFonts w:cs="Times New Roman" w:eastAsia="Times New Roman"/>
          <w:lang w:eastAsia="hr-HR"/>
        </w:rPr>
      </w:pPr>
    </w:p>
    <w:p w:rsidRDefault="00A31D42" w:rsidP="00A31D42" w:rsidR="00A31D42" w:rsidRPr="00A31D42">
      <w:pPr>
        <w:spacing w:after="0"/>
        <w:jc w:val="both"/>
        <w:rPr>
          <w:rFonts w:cs="Times New Roman" w:eastAsia="Times New Roman"/>
          <w:lang w:eastAsia="hr-HR"/>
        </w:rPr>
      </w:pPr>
      <w:r w:rsidRPr="00A31D42">
        <w:rPr>
          <w:rFonts w:cs="Times New Roman" w:eastAsia="Times New Roman"/>
          <w:b/>
          <w:lang w:eastAsia="hr-HR"/>
        </w:rPr>
        <w:t xml:space="preserve">      </w:t>
      </w:r>
    </w:p>
    <w:p w:rsidRDefault="00A31D42" w:rsidP="00A31D42" w:rsidR="00A31D42" w:rsidRPr="00A31D42">
      <w:pPr>
        <w:spacing w:after="0"/>
        <w:jc w:val="center"/>
        <w:rPr>
          <w:rFonts w:cs="Times New Roman" w:eastAsia="Times New Roman"/>
          <w:lang w:eastAsia="hr-HR"/>
        </w:rPr>
      </w:pPr>
      <w:r w:rsidRPr="00A31D42">
        <w:rPr>
          <w:rFonts w:cs="Times New Roman" w:eastAsia="Times New Roman"/>
          <w:lang w:eastAsia="hr-HR"/>
        </w:rPr>
        <w:t>Obrazloženje</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lang w:eastAsia="hr-HR"/>
        </w:rPr>
      </w:pPr>
      <w:r w:rsidRPr="00A31D42">
        <w:rPr>
          <w:rFonts w:cs="Times New Roman" w:eastAsia="Times New Roman"/>
          <w:lang w:eastAsia="hr-HR"/>
        </w:rPr>
        <w:t xml:space="preserve">          </w:t>
      </w:r>
      <w:r w:rsidRPr="00A31D42">
        <w:rPr>
          <w:rFonts w:cs="Times New Roman" w:eastAsia="Times New Roman"/>
          <w:b/>
          <w:lang w:eastAsia="hr-HR"/>
        </w:rPr>
        <w:t>1.</w:t>
      </w:r>
      <w:r w:rsidRPr="00A31D42">
        <w:rPr>
          <w:rFonts w:cs="Times New Roman" w:eastAsia="Times New Roman"/>
          <w:lang w:eastAsia="hr-HR"/>
        </w:rPr>
        <w:t xml:space="preserve"> Rješenjem ovog Suda od 16. studenog 2017, broj: 14. St-1196/2016, otvoren je stečajni postupak nad uvodno navedenim stečajnim Dužnikom.</w:t>
      </w:r>
    </w:p>
    <w:p w:rsidRDefault="00A31D42" w:rsidP="00A31D42" w:rsidR="00A31D42" w:rsidRPr="00A31D42">
      <w:pPr>
        <w:spacing w:after="0"/>
        <w:jc w:val="both"/>
        <w:rPr>
          <w:rFonts w:cs="Times New Roman" w:eastAsia="Times New Roman"/>
          <w:lang w:eastAsia="hr-HR"/>
        </w:rPr>
      </w:pPr>
    </w:p>
    <w:p w:rsidRDefault="00A31D42" w:rsidP="00A31D42" w:rsidR="00A31D42" w:rsidRPr="00A31D42">
      <w:pPr>
        <w:spacing w:after="0"/>
        <w:jc w:val="both"/>
        <w:rPr>
          <w:rFonts w:cs="Times New Roman" w:eastAsia="Times New Roman"/>
          <w:lang w:eastAsia="hr-HR"/>
        </w:rPr>
      </w:pPr>
      <w:r w:rsidRPr="00A31D42">
        <w:rPr>
          <w:rFonts w:cs="Times New Roman" w:eastAsia="Times New Roman"/>
          <w:lang w:eastAsia="hr-HR"/>
        </w:rPr>
        <w:t xml:space="preserve">          </w:t>
      </w:r>
      <w:r w:rsidRPr="00A31D42">
        <w:rPr>
          <w:rFonts w:cs="Times New Roman" w:eastAsia="Times New Roman"/>
          <w:b/>
          <w:lang w:eastAsia="hr-HR"/>
        </w:rPr>
        <w:t>2.</w:t>
      </w:r>
      <w:r w:rsidRPr="00A31D42">
        <w:rPr>
          <w:rFonts w:cs="Times New Roman" w:eastAsia="Times New Roman"/>
          <w:lang w:eastAsia="hr-HR"/>
        </w:rPr>
        <w:t xml:space="preserve"> Nakon što su vjerovnici prijavili tražbine u stečajni postupak, iste su tražbine ispitane na Ispitnom ročištu održanom 15. ožujka 2018. te je potom 18. travnja 2018, Sud sastavio Tablicu ispitanih tražbina stečajnih vjerovnika prvoga višega isplatnog reda, sukladno članku 264, SZ. Temeljem Tablice ispitanih tražbina, Sud ovim Rješenjem, temeljem odredbe članka 265, SZ, odlučuje o tome u kojem su iznosu utvrđene, odnosno, osporene pojedine tražbine stečajnih vjerovnika prvoga višega isplatnog reda te istim ovim Rješenjem Sud odlučuje i o upućivanju vjerovnika osporenih tražbina na parnicu radi utvrđivanja u parnici istih osporenih tražbina i u osporenom iznosu, sve navedeno sukladno odredbama članaka 265–269, SZ. </w:t>
      </w:r>
    </w:p>
    <w:p w:rsidRDefault="00A31D42" w:rsidP="00A31D42" w:rsidR="00A31D42" w:rsidRPr="00A31D42">
      <w:pPr>
        <w:spacing w:after="0"/>
        <w:jc w:val="both"/>
        <w:rPr>
          <w:rFonts w:cs="Times New Roman" w:eastAsia="Times New Roman"/>
          <w:lang w:eastAsia="hr-HR"/>
        </w:rPr>
      </w:pPr>
    </w:p>
    <w:p w:rsidRDefault="00A31D42" w:rsidP="00A31D42" w:rsidR="00A31D42" w:rsidRPr="00A31D42">
      <w:pPr>
        <w:spacing w:after="0"/>
        <w:jc w:val="both"/>
        <w:rPr>
          <w:rFonts w:cs="Times New Roman" w:eastAsia="Times New Roman"/>
          <w:lang w:eastAsia="hr-HR"/>
        </w:rPr>
      </w:pPr>
      <w:r w:rsidRPr="00A31D42">
        <w:rPr>
          <w:rFonts w:cs="Times New Roman" w:eastAsia="Times New Roman"/>
          <w:lang w:eastAsia="hr-HR"/>
        </w:rPr>
        <w:t>Sud ističe kako sa na Ispitnom ročištu održanom 15. ožujka 2018. ispitane sve tražbine svih stečajnih vjerovnika koje su prijavljene u roku, dakle, stečajnih vjerovnika i prvoga i drugoga višega isplatnog reda. Ovim Rješenjem kao djelomičnim rješenjem Sud odlučuje o utvrđenim, odnosno, osporenim tražbinama stečajnih vjerovnika samo prvoga višega isplatnog reda, za koje je vjerovnike Sud sastavio i Tablicu ispitanih tražbina a sve to zbog načela svrsishodnosti i zbog kompleksnosti osporavanja i broja osporenih tražbina stečajnih vjerovnika drugoga višega isplatnog reda od strane osporavatelja: stečajnog vjerovnika PRESS KON, d.o.o., Zagreb, koji je osporavatelj osporio više od dvije trećine tražbina stečajnih vjerovnika drugoga višega isplatnog reda. Sud smatra kako će – zbog kompleksnosti osporavanja i broja osporenih tražbina stečajnih vjerovnika drugoga višega isplatnog reda – za donošenje odluke (rješenja) o istim utvrđenim, odnosno, osporenim tražbinama stečajnih vjerovnika drugoga višega isplatnog reda, trebati znatno više truda i umijeća nego što je to potrebito za donošenje ovog Rješenja o utvrđenim/osporenim tražbinama stečajnih vjerovnika prvoga višega isplatnog reda. Takvo postupanje Sud temelji na odredbi članka 329, Zakona o parničnom postupku (</w:t>
      </w:r>
      <w:r w:rsidRPr="00A31D42">
        <w:rPr>
          <w:rFonts w:cs="Times New Roman" w:eastAsia="Times New Roman"/>
          <w:i/>
          <w:lang w:eastAsia="hr-HR"/>
        </w:rPr>
        <w:t>Narodne novine,</w:t>
      </w:r>
      <w:r w:rsidRPr="00A31D42">
        <w:rPr>
          <w:rFonts w:cs="Times New Roman" w:eastAsia="Times New Roman"/>
          <w:lang w:eastAsia="hr-HR"/>
        </w:rPr>
        <w:t xml:space="preserve"> br.-i: 148/11.-pročišćeni tekst, 25/13. i 89/14.-Odluka USRH, br.:</w:t>
      </w:r>
    </w:p>
    <w:p w:rsidRDefault="00A31D42" w:rsidP="00A31D42" w:rsidR="00A31D42" w:rsidRPr="00A31D42">
      <w:pPr>
        <w:spacing w:after="0"/>
        <w:jc w:val="both"/>
        <w:rPr>
          <w:rFonts w:cs="Times New Roman" w:eastAsia="Times New Roman"/>
          <w:lang w:eastAsia="hr-HR"/>
        </w:rPr>
      </w:pPr>
    </w:p>
    <w:p w:rsidRDefault="00A31D42" w:rsidP="00A31D42" w:rsidR="00A31D42" w:rsidRPr="00A31D42">
      <w:pPr>
        <w:spacing w:after="0"/>
        <w:jc w:val="both"/>
        <w:rPr>
          <w:rFonts w:cs="Times New Roman" w:eastAsia="Times New Roman"/>
          <w:lang w:eastAsia="hr-HR"/>
        </w:rPr>
      </w:pPr>
    </w:p>
    <w:p w:rsidRDefault="00A31D42" w:rsidP="00A31D42" w:rsidR="00A31D42" w:rsidRPr="00A31D42">
      <w:pPr>
        <w:spacing w:after="0"/>
        <w:jc w:val="both"/>
        <w:rPr>
          <w:rFonts w:cs="Times New Roman" w:eastAsia="Times New Roman"/>
          <w:szCs w:val="20"/>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- 103 -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jc w:val="both"/>
        <w:rPr>
          <w:rFonts w:cs="Times New Roman" w:eastAsia="Times New Roman"/>
          <w:lang w:eastAsia="hr-HR"/>
        </w:rPr>
      </w:pPr>
    </w:p>
    <w:p w:rsidRDefault="00A31D42" w:rsidP="00A31D42" w:rsidR="00A31D42" w:rsidRPr="00A31D42">
      <w:pPr>
        <w:spacing w:after="0"/>
        <w:jc w:val="both"/>
        <w:rPr>
          <w:rFonts w:cs="Times New Roman" w:eastAsia="Times New Roman"/>
          <w:lang w:eastAsia="hr-HR"/>
        </w:rPr>
      </w:pPr>
    </w:p>
    <w:p w:rsidRDefault="00A31D42" w:rsidP="00A31D42" w:rsidR="00A31D42" w:rsidRPr="00A31D42">
      <w:pPr>
        <w:spacing w:after="0"/>
        <w:jc w:val="both"/>
        <w:rPr>
          <w:rFonts w:cs="Times New Roman" w:eastAsia="Times New Roman"/>
          <w:lang w:eastAsia="hr-HR"/>
        </w:rPr>
      </w:pPr>
    </w:p>
    <w:p w:rsidRDefault="00A31D42" w:rsidP="00A31D42" w:rsidR="00A31D42" w:rsidRPr="00A31D42">
      <w:pPr>
        <w:spacing w:after="0"/>
        <w:jc w:val="both"/>
        <w:rPr>
          <w:rFonts w:cs="Times New Roman" w:eastAsia="Times New Roman"/>
          <w:lang w:eastAsia="hr-HR"/>
        </w:rPr>
      </w:pPr>
      <w:r w:rsidRPr="00A31D42">
        <w:rPr>
          <w:rFonts w:cs="Times New Roman" w:eastAsia="Times New Roman"/>
          <w:lang w:eastAsia="hr-HR"/>
        </w:rPr>
        <w:t xml:space="preserve">U-I-885/2013., dalje: ZPP), u vezi sa člankom 10, SZ. Članak 10, SZ, naime, propisuje: </w:t>
      </w:r>
      <w:r w:rsidRPr="00A31D42">
        <w:rPr>
          <w:rFonts w:cs="Times New Roman" w:eastAsia="Times New Roman"/>
          <w:i/>
          <w:lang w:eastAsia="hr-HR"/>
        </w:rPr>
        <w:t>U (...) stečajnom postupku na odgovarajući se način primjenjuju pravila parničnoga postupka u postupku pred trgovačkim sudovima.</w:t>
      </w:r>
      <w:r w:rsidRPr="00A31D42">
        <w:rPr>
          <w:rFonts w:cs="Times New Roman" w:eastAsia="Times New Roman"/>
          <w:lang w:eastAsia="hr-HR"/>
        </w:rPr>
        <w:t xml:space="preserve"> Člankom 329, ZPP-a, propisano je: </w:t>
      </w:r>
    </w:p>
    <w:p w:rsidRDefault="00A31D42" w:rsidP="00A31D42" w:rsidR="00A31D42" w:rsidRPr="00A31D42">
      <w:pPr>
        <w:spacing w:after="0"/>
        <w:jc w:val="both"/>
        <w:rPr>
          <w:rFonts w:cs="Times New Roman" w:eastAsia="Times New Roman"/>
          <w:lang w:eastAsia="hr-HR"/>
        </w:rPr>
      </w:pPr>
    </w:p>
    <w:p w:rsidRDefault="00A31D42" w:rsidP="00A31D42" w:rsidR="00A31D42" w:rsidRPr="00A31D42">
      <w:pPr>
        <w:spacing w:after="0"/>
        <w:jc w:val="center"/>
        <w:rPr>
          <w:rFonts w:cs="Times New Roman" w:eastAsia="Calibri"/>
          <w:i/>
        </w:rPr>
      </w:pPr>
      <w:r w:rsidRPr="00A31D42">
        <w:rPr>
          <w:rFonts w:cs="Times New Roman" w:eastAsia="Calibri"/>
          <w:b/>
          <w:bCs/>
          <w:i/>
          <w:color w:val="000000"/>
        </w:rPr>
        <w:t>Djelomična presuda</w:t>
      </w:r>
    </w:p>
    <w:p w:rsidRDefault="00A31D42" w:rsidP="00A31D42" w:rsidR="00A31D42" w:rsidRPr="00A31D42">
      <w:pPr>
        <w:spacing w:after="0"/>
        <w:jc w:val="center"/>
        <w:rPr>
          <w:rFonts w:cs="Times New Roman" w:eastAsia="Calibri"/>
          <w:i/>
        </w:rPr>
      </w:pPr>
      <w:r w:rsidRPr="00A31D42">
        <w:rPr>
          <w:rFonts w:cs="Times New Roman" w:eastAsia="Calibri"/>
          <w:i/>
        </w:rPr>
        <w:t>Članak 329.</w:t>
      </w:r>
    </w:p>
    <w:p w:rsidRDefault="00A31D42" w:rsidP="00A31D42" w:rsidR="00A31D42" w:rsidRPr="00A31D42">
      <w:pPr>
        <w:spacing w:after="0"/>
        <w:jc w:val="both"/>
        <w:rPr>
          <w:rFonts w:cs="Times New Roman" w:eastAsia="Calibri"/>
          <w:i/>
        </w:rPr>
      </w:pPr>
      <w:r w:rsidRPr="00A31D42">
        <w:rPr>
          <w:rFonts w:cs="Times New Roman" w:eastAsia="Calibri"/>
          <w:i/>
        </w:rPr>
        <w:t>Ako su na temelju raspravljanja sazreli za konačnu odluku samo neki od više tužbenih zahtjeva, ili ako je samo dio jednog zahtjeva sazrio za konačnu odluku, sud može u vezi sa sazrelim zahtjevima, odnosno dijelom zahtjeva zaključiti raspravu i donijeti presudu (djelomična presuda). Pri ocjeni hoće li donijeti djelomičnu presudu sud će osobito uzeti u obzir veličinu zahtjeva ili dijela zahtjeva koji je sazrio za odluku.</w:t>
      </w:r>
    </w:p>
    <w:p w:rsidRDefault="00A31D42" w:rsidP="00A31D42" w:rsidR="00A31D42" w:rsidRPr="00A31D42">
      <w:pPr>
        <w:spacing w:after="0"/>
        <w:jc w:val="both"/>
        <w:rPr>
          <w:rFonts w:cs="Times New Roman" w:eastAsia="Calibri"/>
          <w:i/>
        </w:rPr>
      </w:pPr>
      <w:r w:rsidRPr="00A31D42">
        <w:rPr>
          <w:rFonts w:cs="Times New Roman" w:eastAsia="Calibri"/>
          <w:i/>
        </w:rPr>
        <w:t>Sud je dužan bez odgode donijeti djelomičnu presudu ako su, na temelju priznanja ili odricanja od više istaknutih zahtjeva samo neki sazreli za konačnu odluku, ili ako je samo dio jednog zahtjeva sazrio za takvu odluku.</w:t>
      </w:r>
    </w:p>
    <w:p w:rsidRDefault="00A31D42" w:rsidP="00A31D42" w:rsidR="00A31D42" w:rsidRPr="00A31D42">
      <w:pPr>
        <w:spacing w:after="0"/>
        <w:jc w:val="both"/>
        <w:rPr>
          <w:rFonts w:cs="Times New Roman" w:eastAsia="Calibri"/>
          <w:i/>
        </w:rPr>
      </w:pPr>
      <w:r w:rsidRPr="00A31D42">
        <w:rPr>
          <w:rFonts w:cs="Times New Roman" w:eastAsia="Calibri"/>
          <w:i/>
        </w:rPr>
        <w:t xml:space="preserve">U slučaju iz članka 200. ovoga Zakona sud je dužan donijeti djelomičnu presudu ako je tužbeni zahtjev koji se tiče više </w:t>
      </w:r>
      <w:proofErr w:type="spellStart"/>
      <w:r w:rsidRPr="00A31D42">
        <w:rPr>
          <w:rFonts w:cs="Times New Roman" w:eastAsia="Calibri"/>
          <w:i/>
        </w:rPr>
        <w:t>suparničara</w:t>
      </w:r>
      <w:proofErr w:type="spellEnd"/>
      <w:r w:rsidRPr="00A31D42">
        <w:rPr>
          <w:rFonts w:cs="Times New Roman" w:eastAsia="Calibri"/>
          <w:i/>
        </w:rPr>
        <w:t xml:space="preserve"> sazrio za konačnu odluku na temelju priznanja ili odricanja samo prema kojem od </w:t>
      </w:r>
      <w:proofErr w:type="spellStart"/>
      <w:r w:rsidRPr="00A31D42">
        <w:rPr>
          <w:rFonts w:cs="Times New Roman" w:eastAsia="Calibri"/>
          <w:i/>
        </w:rPr>
        <w:t>suparničara</w:t>
      </w:r>
      <w:proofErr w:type="spellEnd"/>
      <w:r w:rsidRPr="00A31D42">
        <w:rPr>
          <w:rFonts w:cs="Times New Roman" w:eastAsia="Calibri"/>
          <w:i/>
        </w:rPr>
        <w:t xml:space="preserve">, ili ako je neki od više tužbenih zahtjeva koji se tiču različitih </w:t>
      </w:r>
      <w:proofErr w:type="spellStart"/>
      <w:r w:rsidRPr="00A31D42">
        <w:rPr>
          <w:rFonts w:cs="Times New Roman" w:eastAsia="Calibri"/>
          <w:i/>
        </w:rPr>
        <w:t>suparničara</w:t>
      </w:r>
      <w:proofErr w:type="spellEnd"/>
      <w:r w:rsidRPr="00A31D42">
        <w:rPr>
          <w:rFonts w:cs="Times New Roman" w:eastAsia="Calibri"/>
          <w:i/>
        </w:rPr>
        <w:t xml:space="preserve"> sazrio na temelju priznanja ili odricanja za konačnu odluku samo prema </w:t>
      </w:r>
      <w:proofErr w:type="spellStart"/>
      <w:r w:rsidRPr="00A31D42">
        <w:rPr>
          <w:rFonts w:cs="Times New Roman" w:eastAsia="Calibri"/>
          <w:i/>
        </w:rPr>
        <w:t>suparničaru</w:t>
      </w:r>
      <w:proofErr w:type="spellEnd"/>
      <w:r w:rsidRPr="00A31D42">
        <w:rPr>
          <w:rFonts w:cs="Times New Roman" w:eastAsia="Calibri"/>
          <w:i/>
        </w:rPr>
        <w:t xml:space="preserve"> kojeg se tiče.</w:t>
      </w:r>
    </w:p>
    <w:p w:rsidRDefault="00A31D42" w:rsidP="00A31D42" w:rsidR="00A31D42" w:rsidRPr="00A31D42">
      <w:pPr>
        <w:spacing w:after="0"/>
        <w:jc w:val="both"/>
        <w:rPr>
          <w:rFonts w:cs="Times New Roman" w:eastAsia="Calibri"/>
          <w:i/>
        </w:rPr>
      </w:pPr>
      <w:r w:rsidRPr="00A31D42">
        <w:rPr>
          <w:rFonts w:cs="Times New Roman" w:eastAsia="Calibri"/>
          <w:i/>
        </w:rPr>
        <w:t>Djelomičnu presudu sud može (stavak 1.), odnosno dužan je (stavak 2. i 3.) donijeti, u skladu s prethodnim odredbama ovoga članka i kad je podnesena protutužba, ako je za odluku sazrio zahtjev tužbe ili protutužbe.</w:t>
      </w:r>
    </w:p>
    <w:p w:rsidRDefault="00A31D42" w:rsidP="00A31D42" w:rsidR="00A31D42" w:rsidRPr="00A31D42">
      <w:pPr>
        <w:spacing w:after="0"/>
        <w:jc w:val="both"/>
        <w:rPr>
          <w:rFonts w:cs="Times New Roman" w:eastAsia="Calibri"/>
          <w:i/>
        </w:rPr>
      </w:pPr>
      <w:r w:rsidRPr="00A31D42">
        <w:rPr>
          <w:rFonts w:cs="Times New Roman" w:eastAsia="Calibri"/>
          <w:i/>
        </w:rPr>
        <w:t>U skladu s odredbama stavka 1. do 3. ovoga članka sud će postupiti i u slučaju spajanja dviju ili više parnica radi zajedničkog raspravljanja i odlučivanja.</w:t>
      </w:r>
    </w:p>
    <w:p w:rsidRDefault="00A31D42" w:rsidP="00A31D42" w:rsidR="00A31D42" w:rsidRPr="00A31D42">
      <w:pPr>
        <w:spacing w:after="0"/>
        <w:jc w:val="both"/>
        <w:rPr>
          <w:rFonts w:cs="Times New Roman" w:eastAsia="Calibri"/>
          <w:i/>
        </w:rPr>
      </w:pPr>
      <w:r w:rsidRPr="00A31D42">
        <w:rPr>
          <w:rFonts w:cs="Times New Roman" w:eastAsia="Calibri"/>
          <w:i/>
        </w:rPr>
        <w:t>Što se tiče pravnih lijekova i ovrhe, djelomična presuda smatra se samostalnom presudom.</w:t>
      </w:r>
    </w:p>
    <w:p w:rsidRDefault="00A31D42" w:rsidP="00A31D42" w:rsidR="00A31D42" w:rsidRPr="00A31D42">
      <w:pPr>
        <w:spacing w:after="0"/>
        <w:jc w:val="both"/>
        <w:rPr>
          <w:rFonts w:cs="Times New Roman" w:eastAsia="Calibri"/>
          <w:i/>
        </w:rPr>
      </w:pPr>
      <w:r w:rsidRPr="00A31D42">
        <w:rPr>
          <w:rFonts w:cs="Times New Roman" w:eastAsia="Calibri"/>
          <w:i/>
        </w:rPr>
        <w:t>U slučaju žalbe protiv djelomične presude sud će umnožiti spis i prijepis spisa sa žalbom i odgovorom na žalbu dostaviti drugostupanjskom sudu, a postupak glede zahtjeva ili dijela zahtjeva o kojemu nije odlučio nastaviti.</w:t>
      </w:r>
    </w:p>
    <w:p w:rsidRDefault="00A31D42" w:rsidP="00A31D42" w:rsidR="00A31D42" w:rsidRPr="00A31D42">
      <w:pPr>
        <w:spacing w:after="0"/>
        <w:jc w:val="both"/>
        <w:rPr>
          <w:rFonts w:cs="Times New Roman" w:eastAsia="Times New Roman"/>
          <w:lang w:eastAsia="hr-HR"/>
        </w:rPr>
      </w:pPr>
    </w:p>
    <w:p w:rsidRDefault="00A31D42" w:rsidP="00A31D42" w:rsidR="00A31D42" w:rsidRPr="00A31D42">
      <w:pPr>
        <w:spacing w:after="0"/>
        <w:jc w:val="both"/>
        <w:rPr>
          <w:rFonts w:cs="Times New Roman" w:eastAsia="Times New Roman"/>
          <w:lang w:eastAsia="hr-HR"/>
        </w:rPr>
      </w:pPr>
      <w:r w:rsidRPr="00A31D42">
        <w:rPr>
          <w:rFonts w:cs="Times New Roman" w:eastAsia="Times New Roman"/>
          <w:lang w:eastAsia="hr-HR"/>
        </w:rPr>
        <w:t xml:space="preserve">Dakle, sukladno navedenom članku 329, ZPP-a i radi ostvarenja načela svrsishodnosti, smatrajući kako je za odlučivanje o utvrđenim, odnosno, osporenim tražbinama stečajnih vjerovnika prvoga višega isplatnog reda zahtjev </w:t>
      </w:r>
      <w:r w:rsidRPr="00A31D42">
        <w:rPr>
          <w:rFonts w:cs="Times New Roman" w:eastAsia="Times New Roman"/>
          <w:i/>
          <w:lang w:eastAsia="hr-HR"/>
        </w:rPr>
        <w:t>(...) sazrio za konačnu odluku (...)</w:t>
      </w:r>
      <w:r w:rsidRPr="00A31D42">
        <w:rPr>
          <w:rFonts w:cs="Times New Roman" w:eastAsia="Times New Roman"/>
          <w:lang w:eastAsia="hr-HR"/>
        </w:rPr>
        <w:t>, tj., Sud može odlučiti neovisno što istovremeno ne odlučuje i o utvrđenim, odnosno, osporenim tražbinama i stečajnih vjerovnika drugoga višega isplatnog reda, Sud je ovim Rješenjem (kao djelomičnim) odlučio o utvrđenim, odnosno, osporenim tražbinama stečajnih vjerovnika samo prvoga višega isplatnog reda i o upućivanju u parnicu tih vjerovnika kojima su tražbine osporene, kako je to i riješeno u izrijeci ovog Rješenja. O utvrđenim, odnosno, osporenim tražbinama i stečajnih vjerovnika drugoga višega isplatnog reda, ispitanim na istome Ispitnom ročištu održanom 15. ožujka 2018, Sud će odlučiti drugim posebnim i samostalnim rješenjem.</w:t>
      </w:r>
    </w:p>
    <w:p w:rsidRDefault="00A31D42" w:rsidP="00A31D42" w:rsidR="00A31D42" w:rsidRPr="00A31D42">
      <w:pPr>
        <w:spacing w:after="0"/>
        <w:jc w:val="both"/>
        <w:rPr>
          <w:rFonts w:cs="Times New Roman" w:eastAsia="Times New Roman"/>
          <w:lang w:eastAsia="hr-HR"/>
        </w:rPr>
      </w:pPr>
    </w:p>
    <w:p w:rsidRDefault="00A31D42" w:rsidP="00A31D42" w:rsidR="00A31D42" w:rsidRPr="00A31D42">
      <w:pPr>
        <w:spacing w:after="0"/>
        <w:jc w:val="both"/>
        <w:rPr>
          <w:rFonts w:cs="Times New Roman" w:eastAsia="Calibri"/>
          <w:i/>
          <w:iCs/>
        </w:rPr>
      </w:pPr>
      <w:r w:rsidRPr="00A31D42">
        <w:rPr>
          <w:rFonts w:cs="Times New Roman" w:eastAsia="Calibri"/>
        </w:rPr>
        <w:t xml:space="preserve">          </w:t>
      </w:r>
      <w:r w:rsidRPr="00A31D42">
        <w:rPr>
          <w:rFonts w:cs="Times New Roman" w:eastAsia="Calibri"/>
          <w:b/>
        </w:rPr>
        <w:t>3.</w:t>
      </w:r>
      <w:r w:rsidRPr="00A31D42">
        <w:rPr>
          <w:rFonts w:cs="Times New Roman" w:eastAsia="Calibri"/>
        </w:rPr>
        <w:t xml:space="preserve">  Člankom 260, stavkom 1, SZ, propisano je:</w:t>
      </w:r>
      <w:r w:rsidRPr="00A31D42">
        <w:rPr>
          <w:rFonts w:cs="Times New Roman" w:eastAsia="Calibri"/>
          <w:i/>
          <w:iCs/>
        </w:rPr>
        <w:t xml:space="preserve"> (1) Na ispitnom ročištu prijavljene se tražbine ispituju prema svojim iznosima i redu.</w:t>
      </w:r>
      <w:r w:rsidRPr="00A31D42">
        <w:rPr>
          <w:rFonts w:cs="Times New Roman" w:eastAsia="Calibri"/>
        </w:rPr>
        <w:t xml:space="preserve"> </w:t>
      </w:r>
    </w:p>
    <w:p w:rsidRDefault="00A31D42" w:rsidP="00A31D42" w:rsidR="00A31D42" w:rsidRPr="00A31D42">
      <w:pPr>
        <w:spacing w:after="0"/>
        <w:jc w:val="both"/>
        <w:rPr>
          <w:rFonts w:cs="Times New Roman" w:eastAsia="Times New Roman"/>
          <w:lang w:eastAsia="hr-HR"/>
        </w:rPr>
      </w:pPr>
    </w:p>
    <w:p w:rsidRDefault="00A31D42" w:rsidP="00A31D42" w:rsidR="00A31D42" w:rsidRPr="00A31D42">
      <w:pPr>
        <w:spacing w:after="0"/>
        <w:jc w:val="both"/>
        <w:rPr>
          <w:rFonts w:cs="Times New Roman" w:eastAsia="Times New Roman"/>
          <w:szCs w:val="20"/>
          <w:lang w:eastAsia="hr-HR"/>
        </w:rPr>
      </w:pPr>
    </w:p>
    <w:p w:rsidRDefault="00A31D42" w:rsidP="00A31D42" w:rsidR="00A31D42" w:rsidRPr="00A31D42">
      <w:pPr>
        <w:spacing w:after="0"/>
        <w:jc w:val="both"/>
        <w:rPr>
          <w:rFonts w:cs="Times New Roman" w:eastAsia="Times New Roman"/>
          <w:szCs w:val="20"/>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- 104 -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jc w:val="both"/>
        <w:rPr>
          <w:rFonts w:cs="Times New Roman" w:eastAsia="Times New Roman"/>
          <w:lang w:eastAsia="hr-HR"/>
        </w:rPr>
      </w:pPr>
    </w:p>
    <w:p w:rsidRDefault="00A31D42" w:rsidP="00A31D42" w:rsidR="00A31D42" w:rsidRPr="00A31D42">
      <w:pPr>
        <w:spacing w:after="0"/>
        <w:jc w:val="both"/>
        <w:rPr>
          <w:rFonts w:cs="Times New Roman" w:eastAsia="Times New Roman"/>
          <w:lang w:eastAsia="hr-HR"/>
        </w:rPr>
      </w:pPr>
    </w:p>
    <w:p w:rsidRDefault="00A31D42" w:rsidP="00A31D42" w:rsidR="00A31D42" w:rsidRPr="00A31D42">
      <w:pPr>
        <w:spacing w:after="0"/>
        <w:jc w:val="both"/>
        <w:rPr>
          <w:rFonts w:cs="Times New Roman" w:eastAsia="Times New Roman"/>
          <w:lang w:eastAsia="hr-HR"/>
        </w:rPr>
      </w:pPr>
      <w:r w:rsidRPr="00A31D42">
        <w:rPr>
          <w:rFonts w:cs="Times New Roman" w:eastAsia="Times New Roman"/>
          <w:lang w:eastAsia="hr-HR"/>
        </w:rPr>
        <w:t xml:space="preserve"> </w:t>
      </w:r>
    </w:p>
    <w:p w:rsidRDefault="00A31D42" w:rsidP="00A31D42" w:rsidR="00A31D42" w:rsidRPr="00A31D42">
      <w:pPr>
        <w:spacing w:after="0"/>
        <w:jc w:val="both"/>
        <w:rPr>
          <w:rFonts w:cs="Times New Roman" w:eastAsia="Calibri" w:hAnsi="Calibri" w:ascii="Calibri"/>
          <w:sz w:val="22"/>
          <w:szCs w:val="22"/>
        </w:rPr>
      </w:pPr>
      <w:r w:rsidRPr="00A31D42">
        <w:rPr>
          <w:rFonts w:cs="Times New Roman" w:eastAsia="Calibri"/>
        </w:rPr>
        <w:t>Također, člankom 264, SZ, propisano je:</w:t>
      </w:r>
      <w:r w:rsidRPr="00A31D42">
        <w:rPr>
          <w:rFonts w:cs="Times New Roman" w:eastAsia="Calibri"/>
          <w:i/>
        </w:rPr>
        <w:t xml:space="preserve"> Sud sastavlja tablicu ispitanih tražbina u koju za svaku prijavljenu tražbinu unosi u kojoj je mjeri tražbina utvrđena prema svom iznosu i svom redu odnosno tko je tražbinu osporio. Osporavanje tražbina dužnika pojedinca također se unosi u tablicu. Na mjenicama ili drugim ispravama o dugu sud će naznačiti da je tražbina utvrđena.</w:t>
      </w:r>
      <w:r w:rsidRPr="00A31D42">
        <w:rPr>
          <w:rFonts w:cs="Times New Roman" w:eastAsia="Calibri" w:hAnsi="Calibri" w:ascii="Calibri"/>
          <w:sz w:val="22"/>
          <w:szCs w:val="22"/>
        </w:rPr>
        <w:t xml:space="preserve"> </w:t>
      </w:r>
    </w:p>
    <w:p w:rsidRDefault="00A31D42" w:rsidP="00A31D42" w:rsidR="00A31D42" w:rsidRPr="00A31D42">
      <w:pPr>
        <w:spacing w:after="0"/>
        <w:jc w:val="both"/>
        <w:rPr>
          <w:rFonts w:cs="Times New Roman" w:eastAsia="Times New Roman"/>
          <w:lang w:eastAsia="hr-HR"/>
        </w:rPr>
      </w:pPr>
    </w:p>
    <w:p w:rsidRDefault="00A31D42" w:rsidP="00A31D42" w:rsidR="00A31D42" w:rsidRPr="00A31D42">
      <w:pPr>
        <w:spacing w:after="0"/>
        <w:jc w:val="both"/>
        <w:rPr>
          <w:rFonts w:cs="Times New Roman" w:eastAsia="Times New Roman"/>
          <w:lang w:eastAsia="hr-HR"/>
        </w:rPr>
      </w:pPr>
      <w:r w:rsidRPr="00A31D42">
        <w:rPr>
          <w:rFonts w:cs="Times New Roman" w:eastAsia="Times New Roman"/>
          <w:lang w:eastAsia="hr-HR"/>
        </w:rPr>
        <w:t>Nadalje, člancima 265, 266, 267. i 269, SZ, propisano je:</w:t>
      </w:r>
    </w:p>
    <w:p w:rsidRDefault="00A31D42" w:rsidP="00A31D42" w:rsidR="00A31D42" w:rsidRPr="00A31D42">
      <w:pPr>
        <w:spacing w:after="0"/>
        <w:jc w:val="both"/>
        <w:rPr>
          <w:rFonts w:cs="Times New Roman" w:eastAsia="Times New Roman"/>
          <w:lang w:eastAsia="hr-HR"/>
        </w:rPr>
      </w:pPr>
    </w:p>
    <w:p w:rsidRDefault="00A31D42" w:rsidP="00A31D42" w:rsidR="00A31D42" w:rsidRPr="00A31D42">
      <w:pPr>
        <w:spacing w:after="0"/>
        <w:jc w:val="center"/>
        <w:rPr>
          <w:rFonts w:cs="Times New Roman" w:eastAsia="Calibri"/>
          <w:i/>
        </w:rPr>
      </w:pPr>
      <w:r w:rsidRPr="00A31D42">
        <w:rPr>
          <w:rFonts w:cs="Times New Roman" w:eastAsia="Calibri"/>
          <w:i/>
        </w:rPr>
        <w:t>Rješenje o utvrđenim i osporenim tražbinama</w:t>
      </w:r>
    </w:p>
    <w:p w:rsidRDefault="00A31D42" w:rsidP="00A31D42" w:rsidR="00A31D42" w:rsidRPr="00A31D42">
      <w:pPr>
        <w:spacing w:after="0"/>
        <w:jc w:val="center"/>
        <w:rPr>
          <w:rFonts w:cs="Times New Roman" w:eastAsia="Calibri"/>
          <w:i/>
        </w:rPr>
      </w:pPr>
      <w:r w:rsidRPr="00A31D42">
        <w:rPr>
          <w:rFonts w:cs="Times New Roman" w:eastAsia="Calibri"/>
          <w:i/>
        </w:rPr>
        <w:t>Članak 265.</w:t>
      </w:r>
    </w:p>
    <w:p w:rsidRDefault="00A31D42" w:rsidP="00A31D42" w:rsidR="00A31D42" w:rsidRPr="00A31D42">
      <w:pPr>
        <w:spacing w:after="0"/>
        <w:jc w:val="both"/>
        <w:rPr>
          <w:rFonts w:cs="Times New Roman" w:eastAsia="Calibri"/>
          <w:i/>
        </w:rPr>
      </w:pPr>
    </w:p>
    <w:p w:rsidRDefault="00A31D42" w:rsidP="00A31D42" w:rsidR="00A31D42" w:rsidRPr="00A31D42">
      <w:pPr>
        <w:spacing w:after="0"/>
        <w:jc w:val="both"/>
        <w:rPr>
          <w:rFonts w:cs="Times New Roman" w:eastAsia="Calibri"/>
          <w:i/>
        </w:rPr>
      </w:pPr>
      <w:r w:rsidRPr="00A31D42">
        <w:rPr>
          <w:rFonts w:cs="Times New Roman" w:eastAsia="Calibri"/>
          <w:i/>
        </w:rPr>
        <w:t>(1) Na temelju tablice ispitanih tražbina sud donosi rješenje kojim odlučuje u kojem iznosu i kojem isplatnom redu su utvrđene, odnosno osporene pojedine tražbine. Tim rješenjem sud odlučuje i o upućivanju na parnicu radi utvrđivanja, odnosno osporavanja tražbine.</w:t>
      </w:r>
    </w:p>
    <w:p w:rsidRDefault="00A31D42" w:rsidP="00A31D42" w:rsidR="00A31D42" w:rsidRPr="00A31D42">
      <w:pPr>
        <w:spacing w:after="0"/>
        <w:jc w:val="both"/>
        <w:rPr>
          <w:rFonts w:cs="Times New Roman" w:eastAsia="Calibri"/>
          <w:i/>
        </w:rPr>
      </w:pPr>
      <w:r w:rsidRPr="00A31D42">
        <w:rPr>
          <w:rFonts w:cs="Times New Roman" w:eastAsia="Calibri"/>
          <w:i/>
        </w:rPr>
        <w:t>(2) Rješenje o utvrđenim i osporenim tražbinama objavljuje se na mrežnoj stranici e-Oglasna ploča sudova.</w:t>
      </w:r>
    </w:p>
    <w:p w:rsidRDefault="00A31D42" w:rsidP="00A31D42" w:rsidR="00A31D42" w:rsidRPr="00A31D42">
      <w:pPr>
        <w:spacing w:after="0"/>
        <w:jc w:val="both"/>
        <w:rPr>
          <w:rFonts w:cs="Times New Roman" w:eastAsia="Calibri"/>
          <w:i/>
        </w:rPr>
      </w:pPr>
      <w:r w:rsidRPr="00A31D42">
        <w:rPr>
          <w:rFonts w:cs="Times New Roman" w:eastAsia="Calibri"/>
          <w:i/>
        </w:rPr>
        <w:t>(3) Protiv rješenja iz stavka 1. ovoga članka pravo na žalbu ima svaki vjerovnik u dijelu koji se tiče njegove prijavljene tražbine, odnosno tražbine koju je osporio i stečajni upravitelj.</w:t>
      </w:r>
    </w:p>
    <w:p w:rsidRDefault="00A31D42" w:rsidP="00A31D42" w:rsidR="00A31D42" w:rsidRPr="00A31D42">
      <w:pPr>
        <w:spacing w:after="0"/>
        <w:jc w:val="both"/>
        <w:rPr>
          <w:rFonts w:cs="Times New Roman" w:eastAsia="Calibri"/>
          <w:i/>
        </w:rPr>
      </w:pPr>
      <w:r w:rsidRPr="00A31D42">
        <w:rPr>
          <w:rFonts w:cs="Times New Roman" w:eastAsia="Calibri"/>
          <w:i/>
        </w:rPr>
        <w:t>(4) Vjerovnici čije su tražbine utvrđene o tome neće biti posebno obaviješteni, o čemu će biti upozoreni prije ispitnoga ročišta. Ti vjerovnici mogu na svoj trošak tražiti da im se izda ovjerovljeni izvadak rješenja.</w:t>
      </w:r>
    </w:p>
    <w:p w:rsidRDefault="00A31D42" w:rsidP="00A31D42" w:rsidR="00A31D42" w:rsidRPr="00A31D42">
      <w:pPr>
        <w:spacing w:after="0"/>
        <w:jc w:val="both"/>
        <w:rPr>
          <w:rFonts w:cs="Times New Roman" w:eastAsia="Calibri"/>
          <w:i/>
        </w:rPr>
      </w:pPr>
    </w:p>
    <w:p w:rsidRDefault="00A31D42" w:rsidP="00A31D42" w:rsidR="00A31D42" w:rsidRPr="00A31D42">
      <w:pPr>
        <w:spacing w:after="0"/>
        <w:jc w:val="center"/>
        <w:rPr>
          <w:rFonts w:cs="Times New Roman" w:eastAsia="Calibri"/>
          <w:i/>
        </w:rPr>
      </w:pPr>
      <w:r w:rsidRPr="00A31D42">
        <w:rPr>
          <w:rFonts w:cs="Times New Roman" w:eastAsia="Calibri"/>
          <w:i/>
        </w:rPr>
        <w:t>Osporene tražbine</w:t>
      </w:r>
    </w:p>
    <w:p w:rsidRDefault="00A31D42" w:rsidP="00A31D42" w:rsidR="00A31D42" w:rsidRPr="00A31D42">
      <w:pPr>
        <w:spacing w:after="0"/>
        <w:jc w:val="center"/>
        <w:rPr>
          <w:rFonts w:cs="Times New Roman" w:eastAsia="Calibri"/>
          <w:i/>
        </w:rPr>
      </w:pPr>
      <w:r w:rsidRPr="00A31D42">
        <w:rPr>
          <w:rFonts w:cs="Times New Roman" w:eastAsia="Calibri"/>
          <w:i/>
        </w:rPr>
        <w:t>Članak 266.</w:t>
      </w:r>
    </w:p>
    <w:p w:rsidRDefault="00A31D42" w:rsidP="00A31D42" w:rsidR="00A31D42" w:rsidRPr="00A31D42">
      <w:pPr>
        <w:spacing w:after="0"/>
        <w:jc w:val="both"/>
        <w:rPr>
          <w:rFonts w:cs="Times New Roman" w:eastAsia="Calibri"/>
          <w:i/>
        </w:rPr>
      </w:pPr>
    </w:p>
    <w:p w:rsidRDefault="00A31D42" w:rsidP="00A31D42" w:rsidR="00A31D42" w:rsidRPr="00A31D42">
      <w:pPr>
        <w:spacing w:after="0"/>
        <w:jc w:val="both"/>
        <w:rPr>
          <w:rFonts w:cs="Times New Roman" w:eastAsia="Calibri"/>
          <w:i/>
        </w:rPr>
      </w:pPr>
      <w:r w:rsidRPr="00A31D42">
        <w:rPr>
          <w:rFonts w:cs="Times New Roman" w:eastAsia="Calibri"/>
          <w:i/>
        </w:rPr>
        <w:t>(1) Ako je stečajni upravitelj osporio tražbinu, sud će vjerovnika uputiti na parnicu protiv stečajnoga dužnika radi utvrđivanja osporene tražbine.</w:t>
      </w:r>
    </w:p>
    <w:p w:rsidRDefault="00A31D42" w:rsidP="00A31D42" w:rsidR="00A31D42" w:rsidRPr="00A31D42">
      <w:pPr>
        <w:spacing w:after="0"/>
        <w:jc w:val="both"/>
        <w:rPr>
          <w:rFonts w:cs="Times New Roman" w:eastAsia="Calibri"/>
          <w:i/>
        </w:rPr>
      </w:pPr>
      <w:r w:rsidRPr="00A31D42">
        <w:rPr>
          <w:rFonts w:cs="Times New Roman" w:eastAsia="Calibri"/>
          <w:i/>
        </w:rPr>
        <w:t>(2) Ako je koji od stečajnih vjerovnika osporio tražbinu koju je priznao stečajni upravitelj, sud će stečajnoga vjerovnika uputiti na parnicu radi utvrđivanja osporene tražbine. Osporavatelj u takvoj parnici nastupa u ime i za račun stečajnoga dužnika.</w:t>
      </w:r>
    </w:p>
    <w:p w:rsidRDefault="00A31D42" w:rsidP="00A31D42" w:rsidR="00A31D42" w:rsidRPr="00A31D42">
      <w:pPr>
        <w:spacing w:after="0"/>
        <w:jc w:val="both"/>
        <w:rPr>
          <w:rFonts w:cs="Times New Roman" w:eastAsia="Calibri"/>
          <w:i/>
        </w:rPr>
      </w:pPr>
      <w:r w:rsidRPr="00A31D42">
        <w:rPr>
          <w:rFonts w:cs="Times New Roman" w:eastAsia="Calibri"/>
          <w:i/>
        </w:rPr>
        <w:t>(3) Ako su osporene tražbine radnika i prijašnjih dužnikovih radnika, parnica radi utvrđivanja osporene tražbine vodi se prema općim odredbama u postupku pred sudovima, te posebnim odredbama za parnice u radnim sporovima.</w:t>
      </w:r>
    </w:p>
    <w:p w:rsidRDefault="00A31D42" w:rsidP="00A31D42" w:rsidR="00A31D42" w:rsidRPr="00A31D42">
      <w:pPr>
        <w:spacing w:after="0"/>
        <w:jc w:val="both"/>
        <w:rPr>
          <w:rFonts w:cs="Times New Roman" w:eastAsia="Calibri"/>
          <w:i/>
        </w:rPr>
      </w:pPr>
      <w:r w:rsidRPr="00A31D42">
        <w:rPr>
          <w:rFonts w:cs="Times New Roman" w:eastAsia="Calibri"/>
          <w:i/>
        </w:rPr>
        <w:t>(4) Ako za osporenu tražbinu postoji ovršna isprava, sud će na parnicu uputiti osporavatelja da dokaže osnovanost svoga osporavanja.</w:t>
      </w:r>
    </w:p>
    <w:p w:rsidRDefault="00A31D42" w:rsidP="00A31D42" w:rsidR="00A31D42" w:rsidRPr="00A31D42">
      <w:pPr>
        <w:spacing w:after="0"/>
        <w:jc w:val="both"/>
        <w:rPr>
          <w:rFonts w:cs="Times New Roman" w:eastAsia="Calibri"/>
          <w:i/>
        </w:rPr>
      </w:pPr>
    </w:p>
    <w:p w:rsidRDefault="00A31D42" w:rsidP="00A31D42" w:rsidR="00A31D42" w:rsidRPr="00A31D42">
      <w:pPr>
        <w:spacing w:after="0"/>
        <w:jc w:val="center"/>
        <w:rPr>
          <w:rFonts w:cs="Times New Roman" w:eastAsia="Calibri"/>
          <w:i/>
        </w:rPr>
      </w:pPr>
      <w:r w:rsidRPr="00A31D42">
        <w:rPr>
          <w:rFonts w:cs="Times New Roman" w:eastAsia="Calibri"/>
          <w:i/>
        </w:rPr>
        <w:t>Rok za pokretanje parnice</w:t>
      </w:r>
    </w:p>
    <w:p w:rsidRDefault="00A31D42" w:rsidP="00A31D42" w:rsidR="00A31D42" w:rsidRPr="00A31D42">
      <w:pPr>
        <w:spacing w:after="0"/>
        <w:jc w:val="center"/>
        <w:rPr>
          <w:rFonts w:cs="Times New Roman" w:eastAsia="Calibri"/>
          <w:i/>
        </w:rPr>
      </w:pPr>
      <w:r w:rsidRPr="00A31D42">
        <w:rPr>
          <w:rFonts w:cs="Times New Roman" w:eastAsia="Calibri"/>
          <w:i/>
        </w:rPr>
        <w:t>Članak 267.</w:t>
      </w:r>
    </w:p>
    <w:p w:rsidRDefault="00A31D42" w:rsidP="00A31D42" w:rsidR="00A31D42" w:rsidRPr="00A31D42">
      <w:pPr>
        <w:spacing w:after="0"/>
        <w:jc w:val="both"/>
        <w:rPr>
          <w:rFonts w:cs="Times New Roman" w:eastAsia="Calibri"/>
          <w:i/>
        </w:rPr>
      </w:pPr>
      <w:r w:rsidRPr="00A31D42">
        <w:rPr>
          <w:rFonts w:cs="Times New Roman" w:eastAsia="Calibri"/>
          <w:i/>
        </w:rPr>
        <w:t>(1) Ako osoba koja je upućena na parnicu ne pokrene parnicu u roku od osam dana od dana pravomoćnosti rješenja o upućivanju u parnicu, odnosno primitka drugostupanjske odluke, smatrat će se da je odustala od prava na vođenje parnice.</w:t>
      </w:r>
    </w:p>
    <w:p w:rsidRDefault="00A31D42" w:rsidP="00A31D42" w:rsidR="00A31D42" w:rsidRPr="00A31D42">
      <w:pPr>
        <w:spacing w:after="0"/>
        <w:jc w:val="both"/>
        <w:rPr>
          <w:rFonts w:cs="Times New Roman" w:eastAsia="Calibri"/>
          <w:i/>
        </w:rPr>
      </w:pPr>
      <w:r w:rsidRPr="00A31D42">
        <w:rPr>
          <w:rFonts w:cs="Times New Roman" w:eastAsia="Calibri"/>
          <w:i/>
        </w:rPr>
        <w:t>(2) Ako osporavatelj tražbine za koju postoji ovršna isprava ne pokrene parnicu u roku iz stavka 1. ovoga članka, smatrat će se da je osporavanje otklonjeno.</w:t>
      </w:r>
    </w:p>
    <w:p w:rsidRDefault="00A31D42" w:rsidP="00A31D42" w:rsidR="00A31D42" w:rsidRPr="00A31D42">
      <w:pPr>
        <w:spacing w:after="0"/>
        <w:jc w:val="both"/>
        <w:rPr>
          <w:rFonts w:cs="Times New Roman" w:eastAsia="Calibri"/>
        </w:rPr>
      </w:pPr>
    </w:p>
    <w:p w:rsidRDefault="00A31D42" w:rsidP="00A31D42" w:rsidR="00A31D42" w:rsidRPr="00A31D42">
      <w:pPr>
        <w:spacing w:after="0"/>
        <w:jc w:val="both"/>
        <w:rPr>
          <w:rFonts w:cs="Times New Roman" w:eastAsia="Times New Roman"/>
          <w:szCs w:val="20"/>
          <w:lang w:eastAsia="hr-HR"/>
        </w:rPr>
      </w:pPr>
    </w:p>
    <w:p w:rsidRDefault="00A31D42" w:rsidP="00A31D42" w:rsidR="00A31D42" w:rsidRPr="00A31D42">
      <w:pPr>
        <w:spacing w:after="0"/>
        <w:jc w:val="both"/>
        <w:rPr>
          <w:rFonts w:cs="Times New Roman" w:eastAsia="Times New Roman"/>
          <w:szCs w:val="20"/>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- 105 -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jc w:val="both"/>
        <w:rPr>
          <w:rFonts w:cs="Times New Roman" w:eastAsia="Calibri"/>
        </w:rPr>
      </w:pPr>
    </w:p>
    <w:p w:rsidRDefault="00A31D42" w:rsidP="00A31D42" w:rsidR="00A31D42" w:rsidRPr="00A31D42">
      <w:pPr>
        <w:spacing w:after="0"/>
        <w:jc w:val="both"/>
        <w:rPr>
          <w:rFonts w:cs="Times New Roman" w:eastAsia="Calibri"/>
        </w:rPr>
      </w:pPr>
    </w:p>
    <w:p w:rsidRDefault="00A31D42" w:rsidP="00A31D42" w:rsidR="00A31D42" w:rsidRPr="00A31D42">
      <w:pPr>
        <w:spacing w:after="0"/>
        <w:jc w:val="both"/>
        <w:rPr>
          <w:rFonts w:cs="Times New Roman" w:eastAsia="Calibri"/>
        </w:rPr>
      </w:pPr>
    </w:p>
    <w:p w:rsidRDefault="00A31D42" w:rsidP="00A31D42" w:rsidR="00A31D42" w:rsidRPr="00A31D42">
      <w:pPr>
        <w:spacing w:after="0"/>
        <w:jc w:val="center"/>
        <w:rPr>
          <w:rFonts w:cs="Times New Roman" w:eastAsia="Calibri"/>
          <w:i/>
        </w:rPr>
      </w:pPr>
      <w:r w:rsidRPr="00A31D42">
        <w:rPr>
          <w:rFonts w:cs="Times New Roman" w:eastAsia="Calibri"/>
          <w:i/>
        </w:rPr>
        <w:t>Nastavljanje parnica</w:t>
      </w:r>
    </w:p>
    <w:p w:rsidRDefault="00A31D42" w:rsidP="00A31D42" w:rsidR="00A31D42" w:rsidRPr="00A31D42">
      <w:pPr>
        <w:spacing w:after="0"/>
        <w:jc w:val="center"/>
        <w:rPr>
          <w:rFonts w:cs="Times New Roman" w:eastAsia="Calibri"/>
          <w:i/>
        </w:rPr>
      </w:pPr>
      <w:r w:rsidRPr="00A31D42">
        <w:rPr>
          <w:rFonts w:cs="Times New Roman" w:eastAsia="Calibri"/>
          <w:i/>
        </w:rPr>
        <w:t>Članak 269.</w:t>
      </w:r>
    </w:p>
    <w:p w:rsidRDefault="00A31D42" w:rsidP="00A31D42" w:rsidR="00A31D42" w:rsidRPr="00A31D42">
      <w:pPr>
        <w:spacing w:after="0"/>
        <w:jc w:val="both"/>
        <w:rPr>
          <w:rFonts w:cs="Times New Roman" w:eastAsia="Calibri"/>
          <w:i/>
        </w:rPr>
      </w:pPr>
      <w:r w:rsidRPr="00A31D42">
        <w:rPr>
          <w:rFonts w:cs="Times New Roman" w:eastAsia="Calibri"/>
          <w:i/>
        </w:rPr>
        <w:t>(1) Ako je u vrijeme otvaranja stečajnoga postupka već pokrenut parnični postupak o tražbini pred državnim ili arbitražnim sudom, postupak radi utvrđivanja tražbine nastavit će se preuzimanjem te parnice.</w:t>
      </w:r>
    </w:p>
    <w:p w:rsidRDefault="00A31D42" w:rsidP="00A31D42" w:rsidR="00A31D42" w:rsidRPr="00A31D42">
      <w:pPr>
        <w:spacing w:after="0"/>
        <w:jc w:val="both"/>
        <w:rPr>
          <w:rFonts w:cs="Times New Roman" w:eastAsia="Calibri"/>
          <w:i/>
        </w:rPr>
      </w:pPr>
      <w:r w:rsidRPr="00A31D42">
        <w:rPr>
          <w:rFonts w:cs="Times New Roman" w:eastAsia="Calibri"/>
          <w:i/>
        </w:rPr>
        <w:t>(2) Prijedlog za nastavak parnice iz stavka 1. ovoga članka može podnijeti vjerovnik čija je tražbina osporena, u roku od osam dana od dana pravomoćnosti rješenja o upućivanju na parnicu odnosno primitka drugostupanjske odluke. Osporavatelj parnicu nastavlja u ime i za račun dužnika.</w:t>
      </w:r>
    </w:p>
    <w:p w:rsidRDefault="00A31D42" w:rsidP="00A31D42" w:rsidR="00A31D42" w:rsidRPr="00A31D42">
      <w:pPr>
        <w:spacing w:after="0"/>
        <w:jc w:val="both"/>
        <w:rPr>
          <w:rFonts w:cs="Times New Roman" w:eastAsia="Calibri"/>
          <w:i/>
        </w:rPr>
      </w:pPr>
      <w:r w:rsidRPr="00A31D42">
        <w:rPr>
          <w:rFonts w:cs="Times New Roman" w:eastAsia="Calibri"/>
          <w:i/>
        </w:rPr>
        <w:t>(3) Ako vjerovnik osporene tražbine koji je upućen na parnicu ne predloži nastavak parnice u roku iz stavka 2. ovoga članka, smatrat će se da je odustao od prava na vođenje parnice.</w:t>
      </w:r>
    </w:p>
    <w:p w:rsidRDefault="00A31D42" w:rsidP="00A31D42" w:rsidR="00A31D42" w:rsidRPr="00A31D42">
      <w:pPr>
        <w:spacing w:after="0"/>
        <w:jc w:val="both"/>
        <w:rPr>
          <w:rFonts w:cs="Times New Roman" w:eastAsia="Times New Roman"/>
          <w:lang w:eastAsia="hr-HR"/>
        </w:rPr>
      </w:pPr>
    </w:p>
    <w:p w:rsidRDefault="00A31D42" w:rsidP="00A31D42" w:rsidR="00A31D42" w:rsidRPr="00A31D42">
      <w:pPr>
        <w:spacing w:after="0"/>
        <w:jc w:val="both"/>
        <w:rPr>
          <w:rFonts w:cs="Times New Roman" w:eastAsia="Times New Roman"/>
          <w:lang w:eastAsia="hr-HR"/>
        </w:rPr>
      </w:pPr>
      <w:r w:rsidRPr="00A31D42">
        <w:rPr>
          <w:rFonts w:cs="Times New Roman" w:eastAsia="Times New Roman"/>
          <w:lang w:eastAsia="hr-HR"/>
        </w:rPr>
        <w:t xml:space="preserve">         </w:t>
      </w:r>
      <w:r w:rsidRPr="00A31D42">
        <w:rPr>
          <w:rFonts w:cs="Times New Roman" w:eastAsia="Times New Roman"/>
          <w:b/>
          <w:lang w:eastAsia="hr-HR"/>
        </w:rPr>
        <w:t>4.</w:t>
      </w:r>
      <w:r w:rsidRPr="00A31D42">
        <w:rPr>
          <w:rFonts w:cs="Times New Roman" w:eastAsia="Times New Roman"/>
          <w:lang w:eastAsia="hr-HR"/>
        </w:rPr>
        <w:t xml:space="preserve">  Sukladno navedenim odredbama SZ, nakon što je Sud prethodno sastavio Tablicu ispitanih tražbina, Sud ovim Rješenjem utvrđuje kao utvrđene (priznate), odnosno, osporene tražbine stečajnih vjerovnika prvoga višega isplatnog reda, ispitane na Ispitnom ročištu održanom 15. ožujka 2018. i to upravo onako kako je to navedeno pod točkom I/ izrijeke ovog Rješenja. </w:t>
      </w:r>
    </w:p>
    <w:p w:rsidRDefault="00A31D42" w:rsidP="00A31D42" w:rsidR="00A31D42" w:rsidRPr="00A31D42">
      <w:pPr>
        <w:spacing w:after="0"/>
        <w:jc w:val="both"/>
        <w:rPr>
          <w:rFonts w:cs="Times New Roman" w:eastAsia="Times New Roman"/>
          <w:lang w:eastAsia="hr-HR"/>
        </w:rPr>
      </w:pPr>
    </w:p>
    <w:p w:rsidRDefault="00A31D42" w:rsidP="00A31D42" w:rsidR="00A31D42" w:rsidRPr="00A31D42">
      <w:pPr>
        <w:spacing w:after="0"/>
        <w:jc w:val="both"/>
        <w:rPr>
          <w:rFonts w:cs="Times New Roman" w:eastAsia="Times New Roman"/>
          <w:lang w:eastAsia="hr-HR"/>
        </w:rPr>
      </w:pPr>
      <w:r w:rsidRPr="00A31D42">
        <w:rPr>
          <w:rFonts w:cs="Times New Roman" w:eastAsia="Times New Roman"/>
          <w:b/>
          <w:lang w:eastAsia="hr-HR"/>
        </w:rPr>
        <w:t>5.</w:t>
      </w:r>
      <w:r w:rsidRPr="00A31D42">
        <w:rPr>
          <w:rFonts w:cs="Times New Roman" w:eastAsia="Times New Roman"/>
          <w:lang w:eastAsia="hr-HR"/>
        </w:rPr>
        <w:t xml:space="preserve"> U odnosu na osporene tražbine, ističe se kako je sve osporene tražbine u prvome višemu isplatnom redu osporio Stečajni upravitelj, pošto je vjerovnik PRESS KON, d.o.o., Zagreb, koji je na Ispitnom ročištu bio osporio tražbine stečajnog vjerovnika REPUBLIKE HRVATSKE – Ministarstva financija, navedene pod rednim brojem 1250. u iznosu od: 112.861.063,81 kunu i pod rednim brojem 1251. u iznosu od: 319.473,66 kuna, isto je osporavanje ovaj Osporavatelj povukao podneskom od 26. ožujka 2018.  Razloge osporavanja osporenih tražbina, Stečajni je upravitelj obrazložio u podnesku od 13. ožujka 2018. a koji je u Sudu fizički zaprimljen 14. ožujka 2018. i to ovako:</w:t>
      </w:r>
    </w:p>
    <w:p w:rsidRDefault="00A31D42" w:rsidP="00A31D42" w:rsidR="00A31D42" w:rsidRPr="00A31D42">
      <w:pPr>
        <w:spacing w:after="0"/>
        <w:jc w:val="both"/>
        <w:rPr>
          <w:rFonts w:cs="Times New Roman" w:eastAsia="Times New Roman"/>
          <w:lang w:eastAsia="hr-HR"/>
        </w:rPr>
      </w:pPr>
    </w:p>
    <w:p w:rsidRDefault="00A31D42" w:rsidP="00A31D42" w:rsidR="00A31D42" w:rsidRPr="00A31D42">
      <w:pPr>
        <w:spacing w:after="0"/>
        <w:jc w:val="both"/>
        <w:rPr>
          <w:rFonts w:cs="Times New Roman" w:eastAsia="Times New Roman"/>
          <w:lang w:eastAsia="hr-HR"/>
        </w:rPr>
      </w:pPr>
      <w:r w:rsidRPr="00A31D42">
        <w:rPr>
          <w:rFonts w:cs="Times New Roman" w:eastAsia="Times New Roman"/>
          <w:b/>
          <w:lang w:eastAsia="hr-HR"/>
        </w:rPr>
        <w:t>5/1)</w:t>
      </w:r>
      <w:r w:rsidRPr="00A31D42">
        <w:rPr>
          <w:rFonts w:cs="Times New Roman" w:eastAsia="Times New Roman"/>
          <w:lang w:eastAsia="hr-HR"/>
        </w:rPr>
        <w:t xml:space="preserve"> Vjerovniku pod rednim brojem 2, </w:t>
      </w:r>
      <w:proofErr w:type="spellStart"/>
      <w:r w:rsidRPr="00A31D42">
        <w:rPr>
          <w:rFonts w:cs="Times New Roman" w:eastAsia="Times New Roman"/>
          <w:lang w:eastAsia="hr-HR"/>
        </w:rPr>
        <w:t>Alagić</w:t>
      </w:r>
      <w:proofErr w:type="spellEnd"/>
      <w:r w:rsidRPr="00A31D42">
        <w:rPr>
          <w:rFonts w:cs="Times New Roman" w:eastAsia="Times New Roman"/>
          <w:lang w:eastAsia="hr-HR"/>
        </w:rPr>
        <w:t xml:space="preserve"> Stipe, osporen je iznos od: 14.553,14 kuna a iz razloga što mu je dio tog iznosa 1.566,72 kune) isplaćen kao akontacija, na iznos jubilarne nagrade (2.296,41 kuna) nije stekao pravo a za preostali osporeni iznos (10.690,01 kunu) je u tijeku postupak pred sudom koji se vodi pod brojem: </w:t>
      </w:r>
      <w:proofErr w:type="spellStart"/>
      <w:r w:rsidRPr="00A31D42">
        <w:rPr>
          <w:rFonts w:cs="Times New Roman" w:eastAsia="Times New Roman"/>
          <w:lang w:eastAsia="hr-HR"/>
        </w:rPr>
        <w:t>Pr</w:t>
      </w:r>
      <w:proofErr w:type="spellEnd"/>
      <w:r w:rsidRPr="00A31D42">
        <w:rPr>
          <w:rFonts w:cs="Times New Roman" w:eastAsia="Times New Roman"/>
          <w:lang w:eastAsia="hr-HR"/>
        </w:rPr>
        <w:t>-397/15.</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lang w:eastAsia="hr-HR"/>
        </w:rPr>
      </w:pPr>
      <w:r w:rsidRPr="00A31D42">
        <w:rPr>
          <w:rFonts w:cs="Times New Roman" w:eastAsia="Times New Roman"/>
          <w:b/>
          <w:lang w:eastAsia="hr-HR"/>
        </w:rPr>
        <w:t>5/2)</w:t>
      </w:r>
      <w:r w:rsidRPr="00A31D42">
        <w:rPr>
          <w:rFonts w:cs="Times New Roman" w:eastAsia="Times New Roman"/>
          <w:lang w:eastAsia="hr-HR"/>
        </w:rPr>
        <w:t xml:space="preserve"> Vjerovniku pod rednim brojem 102, Bilić </w:t>
      </w:r>
      <w:proofErr w:type="spellStart"/>
      <w:r w:rsidRPr="00A31D42">
        <w:rPr>
          <w:rFonts w:cs="Times New Roman" w:eastAsia="Times New Roman"/>
          <w:lang w:eastAsia="hr-HR"/>
        </w:rPr>
        <w:t>Emislav</w:t>
      </w:r>
      <w:proofErr w:type="spellEnd"/>
      <w:r w:rsidRPr="00A31D42">
        <w:rPr>
          <w:rFonts w:cs="Times New Roman" w:eastAsia="Times New Roman"/>
          <w:lang w:eastAsia="hr-HR"/>
        </w:rPr>
        <w:t xml:space="preserve">, osporen je iznos od: 61.023,53 kune a iz razloga što je u tijeku </w:t>
      </w:r>
      <w:r w:rsidRPr="00A31D42">
        <w:rPr>
          <w:rFonts w:cs="Times New Roman" w:eastAsia="Times New Roman"/>
          <w:i/>
          <w:lang w:eastAsia="hr-HR"/>
        </w:rPr>
        <w:t>(...) neokončani sudski postupak, koji je u prekidu</w:t>
      </w:r>
      <w:r w:rsidRPr="00A31D42">
        <w:rPr>
          <w:rFonts w:cs="Times New Roman" w:eastAsia="Times New Roman"/>
          <w:lang w:eastAsia="hr-HR"/>
        </w:rPr>
        <w:t xml:space="preserve"> koji je prekid posljedica otvaranja ovoga stečajnog postupka.</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lang w:eastAsia="hr-HR"/>
        </w:rPr>
      </w:pPr>
      <w:r w:rsidRPr="00A31D42">
        <w:rPr>
          <w:rFonts w:cs="Times New Roman" w:eastAsia="Times New Roman"/>
          <w:b/>
          <w:lang w:eastAsia="hr-HR"/>
        </w:rPr>
        <w:t>5/3)</w:t>
      </w:r>
      <w:r w:rsidRPr="00A31D42">
        <w:rPr>
          <w:rFonts w:cs="Times New Roman" w:eastAsia="Times New Roman"/>
          <w:lang w:eastAsia="hr-HR"/>
        </w:rPr>
        <w:t xml:space="preserve"> Vjerovniku pod rednim brojem 137, Boban Milan, osporen je iznos od: 1.500,09 kune a iz razloga što je </w:t>
      </w:r>
      <w:r w:rsidRPr="00A31D42">
        <w:rPr>
          <w:rFonts w:cs="Times New Roman" w:eastAsia="Times New Roman"/>
          <w:i/>
          <w:lang w:eastAsia="hr-HR"/>
        </w:rPr>
        <w:t>(...) neispravan obračun neisplaćenih plaća u prijavi koju je u njegovo ime podnio odvjetnik</w:t>
      </w:r>
      <w:r w:rsidRPr="00A31D42">
        <w:rPr>
          <w:rFonts w:cs="Times New Roman" w:eastAsia="Times New Roman"/>
          <w:lang w:eastAsia="hr-HR"/>
        </w:rPr>
        <w:t>.</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lang w:eastAsia="hr-HR"/>
        </w:rPr>
      </w:pPr>
      <w:r w:rsidRPr="00A31D42">
        <w:rPr>
          <w:rFonts w:cs="Times New Roman" w:eastAsia="Times New Roman"/>
          <w:b/>
          <w:lang w:eastAsia="hr-HR"/>
        </w:rPr>
        <w:t>5/4)</w:t>
      </w:r>
      <w:r w:rsidRPr="00A31D42">
        <w:rPr>
          <w:rFonts w:cs="Times New Roman" w:eastAsia="Times New Roman"/>
          <w:lang w:eastAsia="hr-HR"/>
        </w:rPr>
        <w:t xml:space="preserve"> Vjerovniku pod rednim brojem 190, </w:t>
      </w:r>
      <w:proofErr w:type="spellStart"/>
      <w:r w:rsidRPr="00A31D42">
        <w:rPr>
          <w:rFonts w:cs="Times New Roman" w:eastAsia="Times New Roman"/>
          <w:lang w:eastAsia="hr-HR"/>
        </w:rPr>
        <w:t>Brtan</w:t>
      </w:r>
      <w:proofErr w:type="spellEnd"/>
      <w:r w:rsidRPr="00A31D42">
        <w:rPr>
          <w:rFonts w:cs="Times New Roman" w:eastAsia="Times New Roman"/>
          <w:lang w:eastAsia="hr-HR"/>
        </w:rPr>
        <w:t xml:space="preserve"> Ivo, osporen je iznos od: 14,00 kuna a iz razloga što je krivi obračun.</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- 106 -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lang w:eastAsia="hr-HR"/>
        </w:rPr>
      </w:pPr>
      <w:r w:rsidRPr="00A31D42">
        <w:rPr>
          <w:rFonts w:cs="Times New Roman" w:eastAsia="Times New Roman"/>
          <w:b/>
          <w:lang w:eastAsia="hr-HR"/>
        </w:rPr>
        <w:t>5/</w:t>
      </w:r>
      <w:proofErr w:type="spellStart"/>
      <w:r w:rsidRPr="00A31D42">
        <w:rPr>
          <w:rFonts w:cs="Times New Roman" w:eastAsia="Times New Roman"/>
          <w:b/>
          <w:lang w:eastAsia="hr-HR"/>
        </w:rPr>
        <w:t>5</w:t>
      </w:r>
      <w:proofErr w:type="spellEnd"/>
      <w:r w:rsidRPr="00A31D42">
        <w:rPr>
          <w:rFonts w:cs="Times New Roman" w:eastAsia="Times New Roman"/>
          <w:b/>
          <w:lang w:eastAsia="hr-HR"/>
        </w:rPr>
        <w:t>)</w:t>
      </w:r>
      <w:r w:rsidRPr="00A31D42">
        <w:rPr>
          <w:rFonts w:cs="Times New Roman" w:eastAsia="Times New Roman"/>
          <w:lang w:eastAsia="hr-HR"/>
        </w:rPr>
        <w:t xml:space="preserve"> Vjerovniku pod rednim brojem 307, </w:t>
      </w:r>
      <w:proofErr w:type="spellStart"/>
      <w:r w:rsidRPr="00A31D42">
        <w:rPr>
          <w:rFonts w:cs="Times New Roman" w:eastAsia="Times New Roman"/>
          <w:lang w:eastAsia="hr-HR"/>
        </w:rPr>
        <w:t>Dodig</w:t>
      </w:r>
      <w:proofErr w:type="spellEnd"/>
      <w:r w:rsidRPr="00A31D42">
        <w:rPr>
          <w:rFonts w:cs="Times New Roman" w:eastAsia="Times New Roman"/>
          <w:lang w:eastAsia="hr-HR"/>
        </w:rPr>
        <w:t xml:space="preserve"> Vice, osporen je iznos od: 273.189,99 kuna a iz razloga što je ovaj iznos (koji je prijavljen po odvjetniku) sadržan u prijavi tražbine RH MF Porezna uprava (doprinosi i porezi iz plaće i na plaću, koja je priznata u cijelosti.</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lang w:eastAsia="hr-HR"/>
        </w:rPr>
      </w:pPr>
      <w:r w:rsidRPr="00A31D42">
        <w:rPr>
          <w:rFonts w:cs="Times New Roman" w:eastAsia="Times New Roman"/>
          <w:b/>
          <w:lang w:eastAsia="hr-HR"/>
        </w:rPr>
        <w:t>5/6)</w:t>
      </w:r>
      <w:r w:rsidRPr="00A31D42">
        <w:rPr>
          <w:rFonts w:cs="Times New Roman" w:eastAsia="Times New Roman"/>
          <w:lang w:eastAsia="hr-HR"/>
        </w:rPr>
        <w:t xml:space="preserve"> Vjerovniku pod rednim brojem 444, </w:t>
      </w:r>
      <w:proofErr w:type="spellStart"/>
      <w:r w:rsidRPr="00A31D42">
        <w:rPr>
          <w:rFonts w:cs="Times New Roman" w:eastAsia="Times New Roman"/>
          <w:lang w:eastAsia="hr-HR"/>
        </w:rPr>
        <w:t>Jeleč</w:t>
      </w:r>
      <w:proofErr w:type="spellEnd"/>
      <w:r w:rsidRPr="00A31D42">
        <w:rPr>
          <w:rFonts w:cs="Times New Roman" w:eastAsia="Times New Roman"/>
          <w:lang w:eastAsia="hr-HR"/>
        </w:rPr>
        <w:t xml:space="preserve"> Josip, osporen je iznos od: 22.704,18 kuna a iz razloga zbog kojeg je osporen iznos tražbine vjerovnika pod rednim brojem 307, </w:t>
      </w:r>
      <w:proofErr w:type="spellStart"/>
      <w:r w:rsidRPr="00A31D42">
        <w:rPr>
          <w:rFonts w:cs="Times New Roman" w:eastAsia="Times New Roman"/>
          <w:lang w:eastAsia="hr-HR"/>
        </w:rPr>
        <w:t>Dodig</w:t>
      </w:r>
      <w:proofErr w:type="spellEnd"/>
      <w:r w:rsidRPr="00A31D42">
        <w:rPr>
          <w:rFonts w:cs="Times New Roman" w:eastAsia="Times New Roman"/>
          <w:lang w:eastAsia="hr-HR"/>
        </w:rPr>
        <w:t xml:space="preserve"> Vice.</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lang w:eastAsia="hr-HR"/>
        </w:rPr>
      </w:pPr>
      <w:r w:rsidRPr="00A31D42">
        <w:rPr>
          <w:rFonts w:cs="Times New Roman" w:eastAsia="Times New Roman"/>
          <w:b/>
          <w:lang w:eastAsia="hr-HR"/>
        </w:rPr>
        <w:t>5/7)</w:t>
      </w:r>
      <w:r w:rsidRPr="00A31D42">
        <w:rPr>
          <w:rFonts w:cs="Times New Roman" w:eastAsia="Times New Roman"/>
          <w:lang w:eastAsia="hr-HR"/>
        </w:rPr>
        <w:t xml:space="preserve"> Vjerovniku pod rednim brojem 753, Miletić Mijo, osporen je iznos od: 210.195,25 kuna a iz razloga što se osporeni iznos odnosi na zahtjev za izgubljenu zaradu zbog otkaza i u vezi kojeg se zahtjeva vodi postupak pred Općinskim sudom u Splitu pod brojem: </w:t>
      </w:r>
      <w:proofErr w:type="spellStart"/>
      <w:r w:rsidRPr="00A31D42">
        <w:rPr>
          <w:rFonts w:cs="Times New Roman" w:eastAsia="Times New Roman"/>
          <w:lang w:eastAsia="hr-HR"/>
        </w:rPr>
        <w:t>Pr</w:t>
      </w:r>
      <w:proofErr w:type="spellEnd"/>
      <w:r w:rsidRPr="00A31D42">
        <w:rPr>
          <w:rFonts w:cs="Times New Roman" w:eastAsia="Times New Roman"/>
          <w:lang w:eastAsia="hr-HR"/>
        </w:rPr>
        <w:t xml:space="preserve">-420/14, koji je u prekidu zbog otvaranja ovoga stečajnog postupka. </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lang w:eastAsia="hr-HR"/>
        </w:rPr>
      </w:pPr>
      <w:r w:rsidRPr="00A31D42">
        <w:rPr>
          <w:rFonts w:cs="Times New Roman" w:eastAsia="Times New Roman"/>
          <w:b/>
          <w:lang w:eastAsia="hr-HR"/>
        </w:rPr>
        <w:t>5/8)</w:t>
      </w:r>
      <w:r w:rsidRPr="00A31D42">
        <w:rPr>
          <w:rFonts w:cs="Times New Roman" w:eastAsia="Times New Roman"/>
          <w:lang w:eastAsia="hr-HR"/>
        </w:rPr>
        <w:t xml:space="preserve"> Vjerovniku pod rednim brojem 1240, </w:t>
      </w:r>
      <w:proofErr w:type="spellStart"/>
      <w:r w:rsidRPr="00A31D42">
        <w:rPr>
          <w:rFonts w:cs="Times New Roman" w:eastAsia="Times New Roman"/>
          <w:lang w:eastAsia="hr-HR"/>
        </w:rPr>
        <w:t>Paleško</w:t>
      </w:r>
      <w:proofErr w:type="spellEnd"/>
      <w:r w:rsidRPr="00A31D42">
        <w:rPr>
          <w:rFonts w:cs="Times New Roman" w:eastAsia="Times New Roman"/>
          <w:lang w:eastAsia="hr-HR"/>
        </w:rPr>
        <w:t xml:space="preserve"> Mirjana, osporen je cijeli iznos od: 789.887,55 kuna a iz razloga što se u vezi tog zahtjeva vodi postupak pred Općinskim sudom u Splitu pod brojem: </w:t>
      </w:r>
      <w:proofErr w:type="spellStart"/>
      <w:r w:rsidRPr="00A31D42">
        <w:rPr>
          <w:rFonts w:cs="Times New Roman" w:eastAsia="Times New Roman"/>
          <w:lang w:eastAsia="hr-HR"/>
        </w:rPr>
        <w:t>Pr</w:t>
      </w:r>
      <w:proofErr w:type="spellEnd"/>
      <w:r w:rsidRPr="00A31D42">
        <w:rPr>
          <w:rFonts w:cs="Times New Roman" w:eastAsia="Times New Roman"/>
          <w:lang w:eastAsia="hr-HR"/>
        </w:rPr>
        <w:t xml:space="preserve">-786/17, koji je u prekidu zbog otvaranja ovoga stečajnog postupka. </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lang w:eastAsia="hr-HR"/>
        </w:rPr>
      </w:pPr>
      <w:r w:rsidRPr="00A31D42">
        <w:rPr>
          <w:rFonts w:cs="Times New Roman" w:eastAsia="Times New Roman"/>
          <w:b/>
          <w:lang w:eastAsia="hr-HR"/>
        </w:rPr>
        <w:t>5/9)</w:t>
      </w:r>
      <w:r w:rsidRPr="00A31D42">
        <w:rPr>
          <w:rFonts w:cs="Times New Roman" w:eastAsia="Times New Roman"/>
          <w:lang w:eastAsia="hr-HR"/>
        </w:rPr>
        <w:t xml:space="preserve"> Vjerovniku pod rednim brojem 1241, </w:t>
      </w:r>
      <w:proofErr w:type="spellStart"/>
      <w:r w:rsidRPr="00A31D42">
        <w:rPr>
          <w:rFonts w:cs="Times New Roman" w:eastAsia="Times New Roman"/>
          <w:lang w:eastAsia="hr-HR"/>
        </w:rPr>
        <w:t>Paleško</w:t>
      </w:r>
      <w:proofErr w:type="spellEnd"/>
      <w:r w:rsidRPr="00A31D42">
        <w:rPr>
          <w:rFonts w:cs="Times New Roman" w:eastAsia="Times New Roman"/>
          <w:lang w:eastAsia="hr-HR"/>
        </w:rPr>
        <w:t xml:space="preserve"> </w:t>
      </w:r>
      <w:proofErr w:type="spellStart"/>
      <w:r w:rsidRPr="00A31D42">
        <w:rPr>
          <w:rFonts w:cs="Times New Roman" w:eastAsia="Times New Roman"/>
          <w:lang w:eastAsia="hr-HR"/>
        </w:rPr>
        <w:t>Perinka</w:t>
      </w:r>
      <w:proofErr w:type="spellEnd"/>
      <w:r w:rsidRPr="00A31D42">
        <w:rPr>
          <w:rFonts w:cs="Times New Roman" w:eastAsia="Times New Roman"/>
          <w:lang w:eastAsia="hr-HR"/>
        </w:rPr>
        <w:t xml:space="preserve">, osporen je cijeli iznos od: 938.403,29 kuna a iz razloga što se u vezi tog zahtjeva vodi postupak pred Općinskim sudom u Splitu, koji je u prekidu zbog otvaranja ovoga stečajnog postupka. </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lang w:eastAsia="hr-HR"/>
        </w:rPr>
      </w:pPr>
      <w:r w:rsidRPr="00A31D42">
        <w:rPr>
          <w:rFonts w:cs="Times New Roman" w:eastAsia="Times New Roman"/>
          <w:b/>
          <w:lang w:eastAsia="hr-HR"/>
        </w:rPr>
        <w:t>5/10)</w:t>
      </w:r>
      <w:r w:rsidRPr="00A31D42">
        <w:rPr>
          <w:rFonts w:cs="Times New Roman" w:eastAsia="Times New Roman"/>
          <w:lang w:eastAsia="hr-HR"/>
        </w:rPr>
        <w:t xml:space="preserve"> Vjerovniku pod rednim brojem 1242, </w:t>
      </w:r>
      <w:proofErr w:type="spellStart"/>
      <w:r w:rsidRPr="00A31D42">
        <w:rPr>
          <w:rFonts w:cs="Times New Roman" w:eastAsia="Times New Roman"/>
          <w:lang w:eastAsia="hr-HR"/>
        </w:rPr>
        <w:t>Paleško</w:t>
      </w:r>
      <w:proofErr w:type="spellEnd"/>
      <w:r w:rsidRPr="00A31D42">
        <w:rPr>
          <w:rFonts w:cs="Times New Roman" w:eastAsia="Times New Roman"/>
          <w:lang w:eastAsia="hr-HR"/>
        </w:rPr>
        <w:t xml:space="preserve"> Tino, osporen je cijeli iznos od: 938.403,29 kuna a iz razloga što se u vezi tog zahtjeva vodi postupak pred Općinskim sudom u Splitu, koji je u prekidu zbog otvaranja ovoga stečajnog postupka. </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lang w:eastAsia="hr-HR"/>
        </w:rPr>
      </w:pPr>
      <w:r w:rsidRPr="00A31D42">
        <w:rPr>
          <w:rFonts w:cs="Times New Roman" w:eastAsia="Times New Roman"/>
          <w:b/>
          <w:lang w:eastAsia="hr-HR"/>
        </w:rPr>
        <w:t>5/11)</w:t>
      </w:r>
      <w:r w:rsidRPr="00A31D42">
        <w:rPr>
          <w:rFonts w:cs="Times New Roman" w:eastAsia="Times New Roman"/>
          <w:lang w:eastAsia="hr-HR"/>
        </w:rPr>
        <w:t xml:space="preserve"> Vjerovniku pod rednim brojem 1243, </w:t>
      </w:r>
      <w:proofErr w:type="spellStart"/>
      <w:r w:rsidRPr="00A31D42">
        <w:rPr>
          <w:rFonts w:cs="Times New Roman" w:eastAsia="Times New Roman"/>
          <w:lang w:eastAsia="hr-HR"/>
        </w:rPr>
        <w:t>Čuljak</w:t>
      </w:r>
      <w:proofErr w:type="spellEnd"/>
      <w:r w:rsidRPr="00A31D42">
        <w:rPr>
          <w:rFonts w:cs="Times New Roman" w:eastAsia="Times New Roman"/>
          <w:lang w:eastAsia="hr-HR"/>
        </w:rPr>
        <w:t xml:space="preserve"> Željko, osporen je cijeli iznos od: 116.248,75 kuna a iz razloga što ista tražbina nije bila prijavljena u </w:t>
      </w:r>
      <w:proofErr w:type="spellStart"/>
      <w:r w:rsidRPr="00A31D42">
        <w:rPr>
          <w:rFonts w:cs="Times New Roman" w:eastAsia="Times New Roman"/>
          <w:lang w:eastAsia="hr-HR"/>
        </w:rPr>
        <w:t>predstečajnoj</w:t>
      </w:r>
      <w:proofErr w:type="spellEnd"/>
      <w:r w:rsidRPr="00A31D42">
        <w:rPr>
          <w:rFonts w:cs="Times New Roman" w:eastAsia="Times New Roman"/>
          <w:lang w:eastAsia="hr-HR"/>
        </w:rPr>
        <w:t xml:space="preserve"> nagodbi a postojala je prije </w:t>
      </w:r>
      <w:proofErr w:type="spellStart"/>
      <w:r w:rsidRPr="00A31D42">
        <w:rPr>
          <w:rFonts w:cs="Times New Roman" w:eastAsia="Times New Roman"/>
          <w:lang w:eastAsia="hr-HR"/>
        </w:rPr>
        <w:t>predstečajne</w:t>
      </w:r>
      <w:proofErr w:type="spellEnd"/>
      <w:r w:rsidRPr="00A31D42">
        <w:rPr>
          <w:rFonts w:cs="Times New Roman" w:eastAsia="Times New Roman"/>
          <w:lang w:eastAsia="hr-HR"/>
        </w:rPr>
        <w:t xml:space="preserve"> nagodbe. </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lang w:eastAsia="hr-HR"/>
        </w:rPr>
      </w:pPr>
      <w:r w:rsidRPr="00A31D42">
        <w:rPr>
          <w:rFonts w:cs="Times New Roman" w:eastAsia="Times New Roman"/>
          <w:b/>
          <w:lang w:eastAsia="hr-HR"/>
        </w:rPr>
        <w:t>5/12)</w:t>
      </w:r>
      <w:r w:rsidRPr="00A31D42">
        <w:rPr>
          <w:rFonts w:cs="Times New Roman" w:eastAsia="Times New Roman"/>
          <w:lang w:eastAsia="hr-HR"/>
        </w:rPr>
        <w:t xml:space="preserve"> Vjerovniku pod rednim brojem 1244, </w:t>
      </w:r>
      <w:proofErr w:type="spellStart"/>
      <w:r w:rsidRPr="00A31D42">
        <w:rPr>
          <w:rFonts w:cs="Times New Roman" w:eastAsia="Times New Roman"/>
          <w:lang w:eastAsia="hr-HR"/>
        </w:rPr>
        <w:t>Tenžera</w:t>
      </w:r>
      <w:proofErr w:type="spellEnd"/>
      <w:r w:rsidRPr="00A31D42">
        <w:rPr>
          <w:rFonts w:cs="Times New Roman" w:eastAsia="Times New Roman"/>
          <w:lang w:eastAsia="hr-HR"/>
        </w:rPr>
        <w:t xml:space="preserve"> Ante, osporen je cijeli iznos od: 1.099.670,30 kuna a iz razloga što je ovaj zahtjev odbijen presudom Općinskog suda u Splitu pod brojem: </w:t>
      </w:r>
      <w:proofErr w:type="spellStart"/>
      <w:r w:rsidRPr="00A31D42">
        <w:rPr>
          <w:rFonts w:cs="Times New Roman" w:eastAsia="Times New Roman"/>
          <w:lang w:eastAsia="hr-HR"/>
        </w:rPr>
        <w:t>Pnš</w:t>
      </w:r>
      <w:proofErr w:type="spellEnd"/>
      <w:r w:rsidRPr="00A31D42">
        <w:rPr>
          <w:rFonts w:cs="Times New Roman" w:eastAsia="Times New Roman"/>
          <w:lang w:eastAsia="hr-HR"/>
        </w:rPr>
        <w:t xml:space="preserve">-85/12. </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lang w:eastAsia="hr-HR"/>
        </w:rPr>
      </w:pPr>
      <w:r w:rsidRPr="00A31D42">
        <w:rPr>
          <w:rFonts w:cs="Times New Roman" w:eastAsia="Times New Roman"/>
          <w:b/>
          <w:lang w:eastAsia="hr-HR"/>
        </w:rPr>
        <w:t>5/13)</w:t>
      </w:r>
      <w:r w:rsidRPr="00A31D42">
        <w:rPr>
          <w:rFonts w:cs="Times New Roman" w:eastAsia="Times New Roman"/>
          <w:lang w:eastAsia="hr-HR"/>
        </w:rPr>
        <w:t xml:space="preserve"> Vjerovniku pod rednim brojem 1246, Savić Zoran, osporen je cijeli iznos od: 490.000,00 kuna a iz razloga što se u vezi tog zahtjeva vodi postupak pred Općinskim sudom u Splitu pod brojem: IIP-1219/07. </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lang w:eastAsia="hr-HR"/>
        </w:rPr>
      </w:pPr>
      <w:r w:rsidRPr="00A31D42">
        <w:rPr>
          <w:rFonts w:cs="Times New Roman" w:eastAsia="Times New Roman"/>
          <w:b/>
          <w:lang w:eastAsia="hr-HR"/>
        </w:rPr>
        <w:t>5/14)</w:t>
      </w:r>
      <w:r w:rsidRPr="00A31D42">
        <w:rPr>
          <w:rFonts w:cs="Times New Roman" w:eastAsia="Times New Roman"/>
          <w:lang w:eastAsia="hr-HR"/>
        </w:rPr>
        <w:t xml:space="preserve"> Vjerovniku pod rednim brojem 1247, Župa Miljenko, osporen je cijeli iznos od: 264.000,00 kuna a iz razloga što je neuredna tražbina. </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lang w:eastAsia="hr-HR"/>
        </w:rPr>
      </w:pPr>
      <w:r w:rsidRPr="00A31D42">
        <w:rPr>
          <w:rFonts w:cs="Times New Roman" w:eastAsia="Times New Roman"/>
          <w:b/>
          <w:lang w:eastAsia="hr-HR"/>
        </w:rPr>
        <w:t>5/15)</w:t>
      </w:r>
      <w:r w:rsidRPr="00A31D42">
        <w:rPr>
          <w:rFonts w:cs="Times New Roman" w:eastAsia="Times New Roman"/>
          <w:lang w:eastAsia="hr-HR"/>
        </w:rPr>
        <w:t xml:space="preserve"> Vjerovniku pod rednim brojem 1248, Vuković Tomislav, osporen je cijeli iznos od: 232.447,83 kuna a iz razloga što se u vezi tog zahtjeva vodi postupak pred Općinskim sudom u Splitu pod brojem: </w:t>
      </w:r>
      <w:proofErr w:type="spellStart"/>
      <w:r w:rsidRPr="00A31D42">
        <w:rPr>
          <w:rFonts w:cs="Times New Roman" w:eastAsia="Times New Roman"/>
          <w:lang w:eastAsia="hr-HR"/>
        </w:rPr>
        <w:t>Pn</w:t>
      </w:r>
      <w:proofErr w:type="spellEnd"/>
      <w:r w:rsidRPr="00A31D42">
        <w:rPr>
          <w:rFonts w:cs="Times New Roman" w:eastAsia="Times New Roman"/>
          <w:lang w:eastAsia="hr-HR"/>
        </w:rPr>
        <w:t xml:space="preserve">-97/16. </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- 107 -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lang w:eastAsia="hr-HR"/>
        </w:rPr>
      </w:pPr>
      <w:r w:rsidRPr="00A31D42">
        <w:rPr>
          <w:rFonts w:cs="Times New Roman" w:eastAsia="Times New Roman"/>
          <w:b/>
          <w:lang w:eastAsia="hr-HR"/>
        </w:rPr>
        <w:t>5/16)</w:t>
      </w:r>
      <w:r w:rsidRPr="00A31D42">
        <w:rPr>
          <w:rFonts w:cs="Times New Roman" w:eastAsia="Times New Roman"/>
          <w:lang w:eastAsia="hr-HR"/>
        </w:rPr>
        <w:t xml:space="preserve"> Vjerovniku pod rednim brojem 1249, Vuković Krešimir, osporen je cijeli iznos od: 187.560,41 kuna a iz razloga što se u vezi tog zahtjeva vodi postupak pred Općinskim sudom u Splitu pod brojem: </w:t>
      </w:r>
      <w:proofErr w:type="spellStart"/>
      <w:r w:rsidRPr="00A31D42">
        <w:rPr>
          <w:rFonts w:cs="Times New Roman" w:eastAsia="Times New Roman"/>
          <w:lang w:eastAsia="hr-HR"/>
        </w:rPr>
        <w:t>Pn</w:t>
      </w:r>
      <w:proofErr w:type="spellEnd"/>
      <w:r w:rsidRPr="00A31D42">
        <w:rPr>
          <w:rFonts w:cs="Times New Roman" w:eastAsia="Times New Roman"/>
          <w:lang w:eastAsia="hr-HR"/>
        </w:rPr>
        <w:t xml:space="preserve">-97/16. </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lang w:eastAsia="hr-HR"/>
        </w:rPr>
      </w:pPr>
      <w:r w:rsidRPr="00A31D42">
        <w:rPr>
          <w:rFonts w:cs="Times New Roman" w:eastAsia="Times New Roman"/>
          <w:lang w:eastAsia="hr-HR"/>
        </w:rPr>
        <w:t xml:space="preserve">          </w:t>
      </w:r>
      <w:r w:rsidRPr="00A31D42">
        <w:rPr>
          <w:rFonts w:cs="Times New Roman" w:eastAsia="Times New Roman"/>
          <w:b/>
          <w:lang w:eastAsia="hr-HR"/>
        </w:rPr>
        <w:t>6.</w:t>
      </w:r>
      <w:r w:rsidRPr="00A31D42">
        <w:rPr>
          <w:rFonts w:cs="Times New Roman" w:eastAsia="Times New Roman"/>
          <w:lang w:eastAsia="hr-HR"/>
        </w:rPr>
        <w:t xml:space="preserve"> Vjerovnike osporenih tražbina a koje se u osporenim iznosima ne temelje na ovršnoj ispravi, Sud je uputio pokrenuti parnicu protiv Dužnika u propisanom roku od osam (8) dana od pravomoćnosti Rješenja, radi utvrđenja u parnici osporenog iznosa tražbine koji nije utemeljen na ovršnoj ispravi, sukladno člancima 265, stavku 1; 266, stavku 1. i 267, stavku 1, SZ. Ako upućeni u parnicu istu parnicu ne pokrene u navedenom roku od osam (8) dana od pravomoćnosti ovog Rješenja, smatrat će se kako su isti odustali od prava na vođenje parnice, kako je to i propisano navedenim člankom 267, stavkom 1, SZ. Ako je o osporenoj tražbini, u vrijeme otvaranja ovoga stečajnog postupka, pred državnim ili arbitražnim sudom, već bio pokrenut parnični postupak, postupak radi utvrđivanja takve tražbine nastaviti će se preuzimanjem te parnice pa su Vjerovnici osporenih tražbina upućen u roku od osam (8) dana od pravomoćnosti ovog Rješenja, parničnom sudu podnijeti prijedlog za preuzimanje i nastavak takve parnice a ako to ne učine u tome roku, smatrat će se kako su odustali od prava na vođenje parnice, kako je to sve propisano člankom 269, SZ, sukladno čemu je i riješeno kao pod točkom III, izrijeke Rješenja.</w:t>
      </w:r>
    </w:p>
    <w:p w:rsidRDefault="00A31D42" w:rsidP="00A31D42" w:rsidR="00A31D42" w:rsidRPr="00A31D42">
      <w:pPr>
        <w:spacing w:after="0"/>
        <w:jc w:val="both"/>
        <w:rPr>
          <w:rFonts w:cs="Times New Roman" w:eastAsia="Times New Roman"/>
          <w:lang w:eastAsia="hr-HR"/>
        </w:rPr>
      </w:pPr>
    </w:p>
    <w:p w:rsidRDefault="00A31D42" w:rsidP="00A31D42" w:rsidR="00A31D42" w:rsidRPr="00A31D42">
      <w:pPr>
        <w:spacing w:after="0"/>
        <w:jc w:val="both"/>
        <w:rPr>
          <w:rFonts w:cs="Times New Roman" w:eastAsia="Times New Roman"/>
          <w:lang w:eastAsia="hr-HR"/>
        </w:rPr>
      </w:pPr>
      <w:r w:rsidRPr="00A31D42">
        <w:rPr>
          <w:rFonts w:cs="Times New Roman" w:eastAsia="Times New Roman"/>
          <w:lang w:eastAsia="hr-HR"/>
        </w:rPr>
        <w:t xml:space="preserve">          </w:t>
      </w:r>
      <w:r w:rsidRPr="00A31D42">
        <w:rPr>
          <w:rFonts w:cs="Times New Roman" w:eastAsia="Times New Roman"/>
          <w:b/>
          <w:lang w:eastAsia="hr-HR"/>
        </w:rPr>
        <w:t>7.</w:t>
      </w:r>
      <w:r w:rsidRPr="00A31D42">
        <w:rPr>
          <w:rFonts w:cs="Times New Roman" w:eastAsia="Times New Roman"/>
          <w:lang w:eastAsia="hr-HR"/>
        </w:rPr>
        <w:t xml:space="preserve"> Točka IV, izrijeke Rješenja, temelji se na članku 265, stavku 2. i na članku 12, SZ, pri čemu je Sud radi pravne sigurnosti vjerovnika i Dužnika odredio kako se Rješenje dostavlja Dužniku i svim vjerovnicima iz točke I/ Izrijeke ovog Rješenja, uključujući i vjerovnicima osporenih tražbina, odnosno, njihovim punomoćnicima i to objavom na mrežnoj stranici e-Oglasne ploče sudova, gdje će se izvršiti samo jedna objava za sve. Dostava se smatra obavljenom istekom osmoga dana od dana objave Rješenja na mrežnoj stranici e-Oglasna ploča sudova, kako je to sve i propisano člankom 12, stavkom 1. i člankom 265, stavkom 2, SZ.</w:t>
      </w:r>
    </w:p>
    <w:p w:rsidRDefault="00A31D42" w:rsidP="00A31D42" w:rsidR="00A31D42" w:rsidRPr="00A31D42">
      <w:pPr>
        <w:spacing w:after="0"/>
        <w:jc w:val="both"/>
        <w:rPr>
          <w:rFonts w:cs="Times New Roman" w:eastAsia="Times New Roman"/>
          <w:lang w:eastAsia="hr-HR"/>
        </w:rPr>
      </w:pPr>
    </w:p>
    <w:p w:rsidRDefault="00A31D42" w:rsidP="00A31D42" w:rsidR="00A31D42" w:rsidRPr="00A31D42">
      <w:pPr>
        <w:spacing w:after="0"/>
        <w:jc w:val="both"/>
        <w:rPr>
          <w:rFonts w:cs="Times New Roman" w:eastAsia="Times New Roman"/>
          <w:lang w:eastAsia="hr-HR"/>
        </w:rPr>
      </w:pPr>
      <w:r w:rsidRPr="00A31D42">
        <w:rPr>
          <w:rFonts w:cs="Times New Roman" w:eastAsia="Times New Roman"/>
          <w:b/>
          <w:lang w:eastAsia="hr-HR"/>
        </w:rPr>
        <w:t>8.</w:t>
      </w:r>
      <w:r w:rsidRPr="00A31D42">
        <w:rPr>
          <w:rFonts w:cs="Times New Roman" w:eastAsia="Times New Roman"/>
          <w:lang w:eastAsia="hr-HR"/>
        </w:rPr>
        <w:t xml:space="preserve"> Radi svega izloženog i temeljem navedenih odredaba pozitivnih propisa, riješeno je kao u izrijeci ovog Rješenja.</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center"/>
        <w:rPr>
          <w:rFonts w:cs="Times New Roman" w:eastAsia="Times New Roman"/>
          <w:lang w:eastAsia="hr-HR"/>
        </w:rPr>
      </w:pPr>
      <w:r w:rsidRPr="00A31D42">
        <w:rPr>
          <w:rFonts w:cs="Times New Roman" w:eastAsia="Times New Roman"/>
          <w:lang w:eastAsia="hr-HR"/>
        </w:rPr>
        <w:t>Split, 19. travnja 2018.</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r w:rsidRPr="00A31D42">
        <w:rPr>
          <w:rFonts w:cs="Times New Roman" w:eastAsia="Times New Roman"/>
          <w:lang w:eastAsia="hr-HR"/>
        </w:rPr>
        <w:t xml:space="preserve">            </w:t>
      </w:r>
    </w:p>
    <w:p w:rsidRDefault="00A31D42" w:rsidP="00A31D42" w:rsidR="00A31D42" w:rsidRPr="00A31D42">
      <w:pPr>
        <w:spacing w:after="0"/>
        <w:rPr>
          <w:rFonts w:cs="Times New Roman" w:eastAsia="Times New Roman"/>
          <w:lang w:eastAsia="hr-HR"/>
        </w:rPr>
      </w:pPr>
      <w:r w:rsidRPr="00A31D42">
        <w:rPr>
          <w:rFonts w:cs="Times New Roman" w:eastAsia="Times New Roman"/>
          <w:lang w:eastAsia="hr-HR"/>
        </w:rPr>
        <w:t xml:space="preserve">                                                                                                                S U D A C:</w:t>
      </w:r>
    </w:p>
    <w:p w:rsidRDefault="00A31D42" w:rsidP="00A31D42" w:rsidR="00A31D42" w:rsidRPr="00A31D42">
      <w:pPr>
        <w:spacing w:after="0"/>
        <w:rPr>
          <w:rFonts w:cs="Times New Roman" w:eastAsia="Times New Roman"/>
          <w:lang w:eastAsia="hr-HR"/>
        </w:rPr>
      </w:pPr>
      <w:r w:rsidRPr="00A31D42">
        <w:rPr>
          <w:rFonts w:cs="Times New Roman" w:eastAsia="Times New Roman"/>
          <w:lang w:eastAsia="hr-HR"/>
        </w:rPr>
        <w:t xml:space="preserve">                                                                                                             Jozo Ćaleta, v.r.,</w:t>
      </w:r>
    </w:p>
    <w:p w:rsidRDefault="00A31D42" w:rsidP="00A31D42" w:rsidR="00A31D42" w:rsidRPr="00A31D42">
      <w:pPr>
        <w:spacing w:after="0"/>
        <w:rPr>
          <w:rFonts w:cs="Times New Roman" w:eastAsia="Times New Roman"/>
          <w:lang w:eastAsia="hr-HR"/>
        </w:rPr>
      </w:pPr>
      <w:r w:rsidRPr="00A31D42">
        <w:rPr>
          <w:rFonts w:cs="Times New Roman" w:eastAsia="Times New Roman"/>
          <w:lang w:eastAsia="hr-HR"/>
        </w:rPr>
        <w:t xml:space="preserve">                   </w:t>
      </w:r>
      <w:r w:rsidRPr="00A31D42">
        <w:rPr>
          <w:rFonts w:cs="Times New Roman" w:eastAsia="Times New Roman"/>
          <w:lang w:eastAsia="hr-HR"/>
        </w:rPr>
        <w:tab/>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lang w:eastAsia="hr-HR"/>
        </w:rPr>
      </w:pPr>
      <w:r w:rsidRPr="00A31D42">
        <w:rPr>
          <w:rFonts w:cs="Times New Roman" w:eastAsia="Times New Roman"/>
          <w:u w:val="single"/>
          <w:lang w:eastAsia="hr-HR"/>
        </w:rPr>
        <w:t>Pravna pouka:</w:t>
      </w:r>
      <w:r w:rsidRPr="00A31D42">
        <w:rPr>
          <w:rFonts w:cs="Times New Roman" w:eastAsia="Times New Roman"/>
          <w:lang w:eastAsia="hr-HR"/>
        </w:rPr>
        <w:t xml:space="preserve"> Protiv ovog Rješenja može izjaviti žalbu Stečajni upravitelj i svaki vjerovnik u dijelu koji se tiče njegove prijavljene tražbine (članak 51, SZ). Žalba se izjavljuje u roku od osam (8) dana nakon isteka osmog dana od dana objave Rješenja na mrežnoj stranici e-Oglasna ploča sudova (članak 19, stavak 2 i 12, stavak 2, SZ), ista se žalba podnosi u tri primjerka Trgovačkom sudu u Splitu, Split, </w:t>
      </w:r>
      <w:proofErr w:type="spellStart"/>
      <w:r w:rsidRPr="00A31D42">
        <w:rPr>
          <w:rFonts w:cs="Times New Roman" w:eastAsia="Times New Roman"/>
          <w:lang w:eastAsia="hr-HR"/>
        </w:rPr>
        <w:t>Sukoišanska</w:t>
      </w:r>
      <w:proofErr w:type="spellEnd"/>
      <w:r w:rsidRPr="00A31D42">
        <w:rPr>
          <w:rFonts w:cs="Times New Roman" w:eastAsia="Times New Roman"/>
          <w:lang w:eastAsia="hr-HR"/>
        </w:rPr>
        <w:t xml:space="preserve"> 6, kao sudu prvog stupnja a o istoj žalbi u drugom stupnju odlučuje Visoki trgovački sud Republike Hrvatske u Zagrebu.</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szCs w:val="20"/>
          <w:lang w:eastAsia="hr-HR"/>
        </w:rPr>
      </w:pPr>
    </w:p>
    <w:p w:rsidRDefault="00A31D42" w:rsidP="00A31D42" w:rsidR="00A31D42" w:rsidRPr="00A31D42">
      <w:pPr>
        <w:spacing w:after="0"/>
        <w:jc w:val="both"/>
        <w:rPr>
          <w:rFonts w:cs="Times New Roman" w:eastAsia="Times New Roman"/>
          <w:b/>
          <w:lang w:eastAsia="hr-HR"/>
        </w:rPr>
      </w:pPr>
      <w:r w:rsidRPr="00A31D42">
        <w:rPr>
          <w:rFonts w:cs="Times New Roman" w:eastAsia="Times New Roman"/>
          <w:lang w:eastAsia="hr-HR"/>
        </w:rPr>
        <w:t xml:space="preserve">                                                                        </w:t>
      </w:r>
      <w:r w:rsidRPr="00A31D42">
        <w:rPr>
          <w:rFonts w:cs="Times New Roman" w:eastAsia="Times New Roman"/>
          <w:b/>
          <w:lang w:eastAsia="hr-HR"/>
        </w:rPr>
        <w:t xml:space="preserve"> - 108 -</w:t>
      </w:r>
      <w:r w:rsidRPr="00A31D42">
        <w:rPr>
          <w:rFonts w:cs="Times New Roman" w:eastAsia="Times New Roman"/>
          <w:lang w:eastAsia="hr-HR"/>
        </w:rPr>
        <w:t xml:space="preserve">                          </w:t>
      </w:r>
      <w:r w:rsidRPr="00A31D42">
        <w:rPr>
          <w:rFonts w:cs="Times New Roman" w:eastAsia="Times New Roman"/>
          <w:b/>
          <w:lang w:eastAsia="hr-HR"/>
        </w:rPr>
        <w:t>Broj: 14. St-1196/2016.</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r w:rsidRPr="00A31D42">
        <w:rPr>
          <w:rFonts w:cs="Times New Roman" w:eastAsia="Times New Roman"/>
          <w:lang w:eastAsia="hr-HR"/>
        </w:rPr>
        <w:t xml:space="preserve">Dna:  </w:t>
      </w:r>
    </w:p>
    <w:p w:rsidRDefault="00A31D42" w:rsidP="00A31D42" w:rsidR="00A31D42" w:rsidRPr="00A31D42">
      <w:pPr>
        <w:spacing w:after="0"/>
        <w:rPr>
          <w:rFonts w:cs="Times New Roman" w:eastAsia="Times New Roman"/>
          <w:lang w:eastAsia="hr-HR"/>
        </w:rPr>
      </w:pPr>
    </w:p>
    <w:p w:rsidRDefault="00A31D42" w:rsidP="00A31D42" w:rsidR="00A31D42" w:rsidRPr="00A31D42">
      <w:pPr>
        <w:numPr>
          <w:ilvl w:val="0"/>
          <w:numId w:val="48"/>
        </w:numPr>
        <w:spacing w:after="0"/>
        <w:jc w:val="both"/>
        <w:rPr>
          <w:rFonts w:cs="Times New Roman" w:eastAsia="Times New Roman"/>
          <w:lang w:eastAsia="hr-HR"/>
        </w:rPr>
      </w:pPr>
      <w:r w:rsidRPr="00A31D42">
        <w:rPr>
          <w:rFonts w:cs="Times New Roman" w:eastAsia="Times New Roman"/>
          <w:lang w:eastAsia="hr-HR"/>
        </w:rPr>
        <w:t>Mrežna stranica  e-Oglasna ploča sudova – rok 30. dana, kojom se objavom na Mrežnoj stranici e-Oglasna ploča sudova Rješenje dostavlja Dužniku i svim vjerovnicima, uključujući i vjerovnicima osporenih tražbina, odnosno, njihovim punomoćnicima. Dostava se smatra obavljenom istekom osmoga dana od dana objave Rješenja na mrežnoj stranici e-Oglasna ploča sudova (članci: 12, stavak 1. i 2. i članak 265, SZ).</w:t>
      </w:r>
    </w:p>
    <w:p w:rsidRDefault="00A31D42" w:rsidP="00A31D42" w:rsidR="00A31D42" w:rsidRPr="00A31D42">
      <w:pPr>
        <w:numPr>
          <w:ilvl w:val="0"/>
          <w:numId w:val="48"/>
        </w:numPr>
        <w:spacing w:after="0"/>
        <w:rPr>
          <w:rFonts w:cs="Times New Roman" w:eastAsia="Times New Roman"/>
          <w:lang w:eastAsia="hr-HR"/>
        </w:rPr>
      </w:pPr>
      <w:r w:rsidRPr="00A31D42">
        <w:rPr>
          <w:rFonts w:cs="Times New Roman" w:eastAsia="Times New Roman"/>
          <w:lang w:eastAsia="hr-HR"/>
        </w:rPr>
        <w:t>Spis.</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lang w:eastAsia="hr-HR"/>
        </w:rPr>
      </w:pPr>
      <w:r w:rsidRPr="00A31D42">
        <w:rPr>
          <w:rFonts w:cs="Times New Roman" w:eastAsia="Times New Roman"/>
          <w:lang w:eastAsia="hr-HR"/>
        </w:rPr>
        <w:t xml:space="preserve">        Split, 19. travnja 2018.                                               Sudac: Jozo Ćaleta,</w:t>
      </w:r>
    </w:p>
    <w:p w:rsidRDefault="00A31D42" w:rsidP="00A31D42" w:rsidR="00A31D42" w:rsidRPr="00A31D42">
      <w:pPr>
        <w:spacing w:after="0"/>
        <w:rPr>
          <w:rFonts w:cs="Times New Roman" w:eastAsia="Times New Roman"/>
          <w:lang w:eastAsia="hr-HR"/>
        </w:rPr>
      </w:pPr>
    </w:p>
    <w:p w:rsidRDefault="00A31D42" w:rsidP="00A31D42" w:rsidR="00A31D42" w:rsidRPr="00A31D42">
      <w:pPr>
        <w:spacing w:after="0"/>
        <w:jc w:val="both"/>
        <w:rPr>
          <w:rFonts w:cs="Times New Roman" w:eastAsia="Times New Roman"/>
          <w:lang w:eastAsia="hr-HR"/>
        </w:rPr>
      </w:pPr>
    </w:p>
    <w:p w:rsidRDefault="00A31D42" w:rsidP="00A31D42" w:rsidR="00A31D42" w:rsidRPr="00A31D42">
      <w:pPr>
        <w:spacing w:after="0"/>
        <w:jc w:val="both"/>
        <w:rPr>
          <w:rFonts w:cs="Times New Roman" w:eastAsia="Times New Roman"/>
          <w:lang w:eastAsia="hr-HR"/>
        </w:rPr>
      </w:pPr>
    </w:p>
    <w:p w:rsidRDefault="00A31D42" w:rsidP="00A31D42" w:rsidR="00A31D42" w:rsidRPr="00A31D42">
      <w:pPr>
        <w:spacing w:after="0"/>
        <w:jc w:val="both"/>
        <w:rPr>
          <w:rFonts w:cs="Times New Roman" w:eastAsia="Calibri"/>
        </w:rPr>
      </w:pPr>
    </w:p>
    <w:p w:rsidRDefault="00A31D42" w:rsidP="00A31D42" w:rsidR="00A31D42" w:rsidRPr="00A31D42">
      <w:pPr>
        <w:spacing w:after="0"/>
        <w:jc w:val="both"/>
        <w:rPr>
          <w:rFonts w:cs="Times New Roman" w:eastAsia="Calibri"/>
        </w:rPr>
      </w:pPr>
    </w:p>
    <w:p w:rsidRDefault="00A31D42" w:rsidP="00A31D42" w:rsidR="00A31D42" w:rsidRPr="00A31D42">
      <w:pPr>
        <w:spacing w:after="0"/>
        <w:jc w:val="both"/>
        <w:rPr>
          <w:rFonts w:cs="Times New Roman" w:eastAsia="Calibri"/>
        </w:rPr>
      </w:pPr>
    </w:p>
    <w:p w:rsidRDefault="00A31D42" w:rsidP="00A31D42" w:rsidR="00A31D42" w:rsidRPr="00A31D42">
      <w:pPr>
        <w:spacing w:after="0"/>
        <w:jc w:val="both"/>
        <w:rPr>
          <w:rFonts w:cs="Times New Roman" w:eastAsia="Calibri"/>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1C3267"/>
    <w:multiLevelType w:val="hybridMultilevel"/>
    <w:tmpl w:val="84448D64"/>
    <w:lvl w:tplc="04090011"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3"/>
  </w:num>
  <w:num w:numId="43">
    <w:abstractNumId w:val="12"/>
  </w:num>
  <w:num w:numId="44">
    <w:abstractNumId w:val="40"/>
  </w:num>
  <w:num w:numId="45">
    <w:abstractNumId w:val="16"/>
  </w:num>
  <w:num w:numId="46">
    <w:abstractNumId w:val="16"/>
    <w:lvlOverride w:ilvl="0">
      <w:startOverride w:val="1"/>
    </w:lvlOverride>
  </w:num>
  <w:num w:numId="47">
    <w:abstractNumId w:val="41"/>
  </w:num>
  <w:num w:numId="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1D42"/>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qFormat/>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aliases w:val="uvlaka 3,uvlaka 2"/>
    <w:basedOn w:val="Normal"/>
    <w:link w:val="TijelotekstaChar"/>
    <w:unhideWhenUsed/>
    <w:rsid w:val="00551CB3"/>
    <w:pPr>
      <w:spacing w:after="120"/>
    </w:pPr>
  </w:style>
  <w:style w:customStyle="true" w:styleId="TijelotekstaChar" w:type="character">
    <w:name w:val="Tijelo teksta Char"/>
    <w:aliases w:val="uvlaka 3 Char,uvlaka 2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Bezpopisa1" w:type="numbering">
    <w:name w:val="Bez popisa1"/>
    <w:next w:val="Bezpopisa"/>
    <w:uiPriority w:val="99"/>
    <w:semiHidden/>
    <w:unhideWhenUsed/>
    <w:rsid w:val="00A31D42"/>
  </w:style>
  <w:style w:customStyle="true" w:styleId="TijelotekstaChar1" w:type="character">
    <w:name w:val="Tijelo teksta Char1"/>
    <w:aliases w:val="uvlaka 3 Char1,uvlaka 2 Char1"/>
    <w:basedOn w:val="Zadanifontodlomka"/>
    <w:semiHidden/>
    <w:rsid w:val="00A31D42"/>
    <w:rPr>
      <w:rFonts w:cs="Times New Roman" w:eastAsia="Times New Roman" w:hAnsi="Times New Roman" w:ascii="Times New Roman"/>
      <w:sz w:val="24"/>
      <w:szCs w:val="24"/>
      <w:lang w:eastAsia="hr-HR" w:val="hr-HR"/>
    </w:rPr>
  </w:style>
  <w:style w:customStyle="true" w:styleId="t-9-8" w:type="paragraph">
    <w:name w:val="t-9-8"/>
    <w:basedOn w:val="Normal"/>
    <w:rsid w:val="00A31D42"/>
    <w:pPr>
      <w:spacing w:afterAutospacing="true" w:after="100" w:beforeAutospacing="true" w:before="100"/>
    </w:pPr>
    <w:rPr>
      <w:rFonts w:cs="Times New Roman" w:eastAsia="Times New Roman"/>
      <w:lang w:val="en-US"/>
    </w:rPr>
  </w:style>
  <w:style w:customStyle="true" w:styleId="clanak" w:type="paragraph">
    <w:name w:val="clanak"/>
    <w:basedOn w:val="Normal"/>
    <w:rsid w:val="00A31D42"/>
    <w:pPr>
      <w:spacing w:afterAutospacing="true" w:after="100" w:beforeAutospacing="true" w:before="100"/>
      <w:jc w:val="center"/>
    </w:pPr>
    <w:rPr>
      <w:rFonts w:cs="Times New Roman" w:eastAsia="Times New Roman"/>
      <w:lang w:val="en-US"/>
    </w:rPr>
  </w:style>
  <w:style w:customStyle="true" w:styleId="clanak-kurziv" w:type="paragraph">
    <w:name w:val="clanak-kurziv"/>
    <w:basedOn w:val="Normal"/>
    <w:rsid w:val="00A31D42"/>
    <w:pPr>
      <w:spacing w:afterAutospacing="true" w:after="100" w:beforeAutospacing="true" w:before="100"/>
      <w:jc w:val="center"/>
    </w:pPr>
    <w:rPr>
      <w:rFonts w:cs="Times New Roman" w:eastAsia="Times New Roman"/>
      <w:i/>
      <w:iCs/>
      <w:lang w:val="en-US"/>
    </w:rPr>
  </w:style>
  <w:style w:customStyle="true" w:styleId="t-9-8-sredina" w:type="paragraph">
    <w:name w:val="t-9-8-sredina"/>
    <w:basedOn w:val="Normal"/>
    <w:rsid w:val="00A31D42"/>
    <w:pPr>
      <w:spacing w:afterAutospacing="true" w:after="100" w:beforeAutospacing="true" w:before="100"/>
      <w:jc w:val="center"/>
    </w:pPr>
    <w:rPr>
      <w:rFonts w:cs="Times New Roman" w:eastAsia="Times New Roman"/>
      <w:lang w:val="en-US"/>
    </w:rPr>
  </w:style>
  <w:style w:customStyle="true" w:styleId="t-10-9-kurz-s" w:type="paragraph">
    <w:name w:val="t-10-9-kurz-s"/>
    <w:basedOn w:val="Normal"/>
    <w:rsid w:val="00A31D42"/>
    <w:pPr>
      <w:spacing w:after="225" w:beforeAutospacing="true" w:before="100"/>
    </w:pPr>
    <w:rPr>
      <w:rFonts w:cs="Times New Roman" w:eastAsia="Times New Roman"/>
      <w:lang w:eastAsia="hr-HR"/>
    </w:rPr>
  </w:style>
  <w:style w:customStyle="true" w:styleId="clanak-" w:type="paragraph">
    <w:name w:val="clanak-"/>
    <w:basedOn w:val="Normal"/>
    <w:rsid w:val="00A31D42"/>
    <w:pPr>
      <w:spacing w:after="225" w:beforeAutospacing="true" w:before="100"/>
    </w:pPr>
    <w:rPr>
      <w:rFonts w:cs="Times New Roman" w:eastAsia="Times New Roman"/>
      <w:lang w:eastAsia="hr-HR"/>
    </w:rPr>
  </w:style>
  <w:style w:customStyle="true" w:styleId="bold1" w:type="character">
    <w:name w:val="bold1"/>
    <w:basedOn w:val="Zadanifontodlomka"/>
    <w:rsid w:val="00A31D42"/>
    <w:rPr>
      <w:b/>
      <w:bCs/>
    </w:rPr>
  </w:style>
  <w:style w:customStyle="true" w:styleId="kurziv1" w:type="character">
    <w:name w:val="kurziv1"/>
    <w:basedOn w:val="Zadanifontodlomka"/>
    <w:rsid w:val="00A31D42"/>
    <w:rPr>
      <w:i/>
      <w:iC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qFormat/>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aliases w:val="uvlaka 3,uvlaka 2"/>
    <w:basedOn w:val="Normal"/>
    <w:link w:val="TijelotekstaChar"/>
    <w:unhideWhenUsed/>
    <w:rsid w:val="00551CB3"/>
    <w:pPr>
      <w:spacing w:after="120"/>
    </w:pPr>
  </w:style>
  <w:style w:customStyle="1" w:styleId="TijelotekstaChar" w:type="character">
    <w:name w:val="Tijelo teksta Char"/>
    <w:aliases w:val="uvlaka 3 Char,uvlaka 2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Bezpopisa1" w:type="numbering">
    <w:name w:val="Bez popisa1"/>
    <w:next w:val="Bezpopisa"/>
    <w:uiPriority w:val="99"/>
    <w:semiHidden/>
    <w:unhideWhenUsed/>
    <w:rsid w:val="00A31D42"/>
  </w:style>
  <w:style w:customStyle="1" w:styleId="TijelotekstaChar1" w:type="character">
    <w:name w:val="Tijelo teksta Char1"/>
    <w:aliases w:val="uvlaka 3 Char1,uvlaka 2 Char1"/>
    <w:basedOn w:val="Zadanifontodlomka"/>
    <w:semiHidden/>
    <w:rsid w:val="00A31D42"/>
    <w:rPr>
      <w:rFonts w:ascii="Times New Roman" w:cs="Times New Roman" w:eastAsia="Times New Roman" w:hAnsi="Times New Roman"/>
      <w:sz w:val="24"/>
      <w:szCs w:val="24"/>
      <w:lang w:eastAsia="hr-HR" w:val="hr-HR"/>
    </w:rPr>
  </w:style>
  <w:style w:customStyle="1" w:styleId="t-9-8" w:type="paragraph">
    <w:name w:val="t-9-8"/>
    <w:basedOn w:val="Normal"/>
    <w:rsid w:val="00A31D42"/>
    <w:pPr>
      <w:spacing w:after="100" w:afterAutospacing="1" w:before="100" w:beforeAutospacing="1"/>
    </w:pPr>
    <w:rPr>
      <w:rFonts w:cs="Times New Roman" w:eastAsia="Times New Roman"/>
      <w:lang w:val="en-US"/>
    </w:rPr>
  </w:style>
  <w:style w:customStyle="1" w:styleId="clanak" w:type="paragraph">
    <w:name w:val="clanak"/>
    <w:basedOn w:val="Normal"/>
    <w:rsid w:val="00A31D42"/>
    <w:pPr>
      <w:spacing w:after="100" w:afterAutospacing="1" w:before="100" w:beforeAutospacing="1"/>
      <w:jc w:val="center"/>
    </w:pPr>
    <w:rPr>
      <w:rFonts w:cs="Times New Roman" w:eastAsia="Times New Roman"/>
      <w:lang w:val="en-US"/>
    </w:rPr>
  </w:style>
  <w:style w:customStyle="1" w:styleId="clanak-kurziv" w:type="paragraph">
    <w:name w:val="clanak-kurziv"/>
    <w:basedOn w:val="Normal"/>
    <w:rsid w:val="00A31D42"/>
    <w:pPr>
      <w:spacing w:after="100" w:afterAutospacing="1" w:before="100" w:beforeAutospacing="1"/>
      <w:jc w:val="center"/>
    </w:pPr>
    <w:rPr>
      <w:rFonts w:cs="Times New Roman" w:eastAsia="Times New Roman"/>
      <w:i/>
      <w:iCs/>
      <w:lang w:val="en-US"/>
    </w:rPr>
  </w:style>
  <w:style w:customStyle="1" w:styleId="t-9-8-sredina" w:type="paragraph">
    <w:name w:val="t-9-8-sredina"/>
    <w:basedOn w:val="Normal"/>
    <w:rsid w:val="00A31D42"/>
    <w:pPr>
      <w:spacing w:after="100" w:afterAutospacing="1" w:before="100" w:beforeAutospacing="1"/>
      <w:jc w:val="center"/>
    </w:pPr>
    <w:rPr>
      <w:rFonts w:cs="Times New Roman" w:eastAsia="Times New Roman"/>
      <w:lang w:val="en-US"/>
    </w:rPr>
  </w:style>
  <w:style w:customStyle="1" w:styleId="t-10-9-kurz-s" w:type="paragraph">
    <w:name w:val="t-10-9-kurz-s"/>
    <w:basedOn w:val="Normal"/>
    <w:rsid w:val="00A31D42"/>
    <w:pPr>
      <w:spacing w:after="225" w:before="100" w:beforeAutospacing="1"/>
    </w:pPr>
    <w:rPr>
      <w:rFonts w:cs="Times New Roman" w:eastAsia="Times New Roman"/>
      <w:lang w:eastAsia="hr-HR"/>
    </w:rPr>
  </w:style>
  <w:style w:customStyle="1" w:styleId="clanak-" w:type="paragraph">
    <w:name w:val="clanak-"/>
    <w:basedOn w:val="Normal"/>
    <w:rsid w:val="00A31D42"/>
    <w:pPr>
      <w:spacing w:after="225" w:before="100" w:beforeAutospacing="1"/>
    </w:pPr>
    <w:rPr>
      <w:rFonts w:cs="Times New Roman" w:eastAsia="Times New Roman"/>
      <w:lang w:eastAsia="hr-HR"/>
    </w:rPr>
  </w:style>
  <w:style w:customStyle="1" w:styleId="bold1" w:type="character">
    <w:name w:val="bold1"/>
    <w:basedOn w:val="Zadanifontodlomka"/>
    <w:rsid w:val="00A31D42"/>
    <w:rPr>
      <w:b/>
      <w:bCs/>
    </w:rPr>
  </w:style>
  <w:style w:customStyle="1" w:styleId="kurziv1" w:type="character">
    <w:name w:val="kurziv1"/>
    <w:basedOn w:val="Zadanifontodlomka"/>
    <w:rsid w:val="00A31D42"/>
    <w:rPr>
      <w:i/>
      <w:iC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7254519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St-1196/2016-276</izvorni_sadrzaj>
    <derivirana_varijabla naziv="DomainObject.Oznaka_1">St-1196/2016-276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1196</izvorni_sadrzaj>
    <derivirana_varijabla naziv="DomainObject.Predmet.Broj_1">1196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303 zaposlenih</izvorni_sadrzaj>
    <derivirana_varijabla naziv="DomainObject.Predmet.Opis_1">303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St-1196/2016</izvorni_sadrzaj>
    <derivirana_varijabla naziv="DomainObject.Predmet.OznakaBroj_1">St-1196/2016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
žalba na rješenje o odbijanju zahtjeva za razrješenje privremenog stečajnog upravitelja zajedno sa preslikom cijelog spisa otpremljena na VTS, dok je original spisa u ref. 4. TS Split</izvorni_sadrzaj>
    <derivirana_varijabla naziv="DomainObject.Predmet.PrimjedbaSuca_1">Čl. 110. st. 1. SZ
žalba na rješenje o odbijanju zahtjeva za razrješenje privremenog stečajnog upravitelja zajedno sa preslikom cijelog spisa otpremljena na VTS, dok je original spisa u ref. 4. TS Split</derivirana_varijabla>
  </DomainObject.Predmet.PrimjedbaSuca>
  <DomainObject.Predmet.PrimjedbaUpisnicara>
    <izvorni_sadrzaj/>
    <derivirana_varijabla naziv="DomainObject.Predmet.PrimjedbaUpisnicara_1"/>
  </DomainObject.Predmet.PrimjedbaUpisnicara>
  <DomainObject.Predmet.ProtustrankaFormated>
    <izvorni_sadrzaj>  KONSTRUKTOR-INŽENJERING dioničko društvo za graditeljstvo u stečaju zastupanog po punomoćniku Tomislav Krka</izvorni_sadrzaj>
    <derivirana_varijabla naziv="DomainObject.Predmet.ProtustrankaFormated_1">  KONSTRUKTOR-INŽENJERING dioničko društvo za graditeljstvo u stečaju zastupanog po punomoćniku Tomislav Krka</derivirana_varijabla>
  </DomainObject.Predmet.ProtustrankaFormated>
  <DomainObject.Predmet.ProtustrankaFormatedOIB>
    <izvorni_sadrzaj>  KONSTRUKTOR-INŽENJERING dioničko društvo za graditeljstvo u stečaju, OIB 81356391287 zastupanog po punomoćniku Tomislav Krka</izvorni_sadrzaj>
    <derivirana_varijabla naziv="DomainObject.Predmet.ProtustrankaFormatedOIB_1">  KONSTRUKTOR-INŽENJERING dioničko društvo za graditeljstvo u stečaju, OIB 81356391287 zastupanog po punomoćniku Tomislav Krka</derivirana_varijabla>
  </DomainObject.Predmet.ProtustrankaFormatedOIB>
  <DomainObject.Predmet.ProtustrankaFormatedWithAdress>
    <izvorni_sadrzaj> KONSTRUKTOR-INŽENJERING dioničko društvo za graditeljstvo u stečaju, Svačićeva 4, 21000 Split zastupanog po punomoćniku Tomislav Krka</izvorni_sadrzaj>
    <derivirana_varijabla naziv="DomainObject.Predmet.ProtustrankaFormatedWithAdress_1"> KONSTRUKTOR-INŽENJERING dioničko društvo za graditeljstvo u stečaju, Svačićeva 4, 21000 Split zastupanog po punomoćniku Tomislav Krka</derivirana_varijabla>
  </DomainObject.Predmet.ProtustrankaFormatedWithAdress>
  <DomainObject.Predmet.ProtustrankaFormatedWithAdressOIB>
    <izvorni_sadrzaj> KONSTRUKTOR-INŽENJERING dioničko društvo za graditeljstvo u stečaju, OIB 81356391287, Svačićeva 4, 21000 Split zastupanog po punomoćniku Tomislav Krka</izvorni_sadrzaj>
    <derivirana_varijabla naziv="DomainObject.Predmet.ProtustrankaFormatedWithAdressOIB_1"> KONSTRUKTOR-INŽENJERING dioničko društvo za graditeljstvo u stečaju, OIB 81356391287, Svačićeva 4, 21000 Split zastupanog po punomoćniku Tomislav Krka</derivirana_varijabla>
  </DomainObject.Predmet.ProtustrankaFormatedWithAdressOIB>
  <DomainObject.Predmet.ProtustrankaWithAdress>
    <izvorni_sadrzaj>KONSTRUKTOR-INŽENJERING dioničko društvo za graditeljstvo u stečaju Svačićeva 4, 21000 Split</izvorni_sadrzaj>
    <derivirana_varijabla naziv="DomainObject.Predmet.ProtustrankaWithAdress_1">KONSTRUKTOR-INŽENJERING dioničko društvo za graditeljstvo u stečaju Svačićeva 4, 21000 Split</derivirana_varijabla>
  </DomainObject.Predmet.ProtustrankaWithAdress>
  <DomainObject.Predmet.ProtustrankaWithAdressOIB>
    <izvorni_sadrzaj>KONSTRUKTOR-INŽENJERING dioničko društvo za graditeljstvo u stečaju, OIB 81356391287, Svačićeva 4, 21000 Split</izvorni_sadrzaj>
    <derivirana_varijabla naziv="DomainObject.Predmet.ProtustrankaWithAdressOIB_1">KONSTRUKTOR-INŽENJERING dioničko društvo za graditeljstvo u stečaju, OIB 81356391287, Svačićeva 4, 21000 Split</derivirana_varijabla>
  </DomainObject.Predmet.ProtustrankaWithAdressOIB>
  <DomainObject.Predmet.ProtustrankaNazivFormated>
    <izvorni_sadrzaj>KONSTRUKTOR-INŽENJERING dioničko društvo za graditeljstvo u stečaju</izvorni_sadrzaj>
    <derivirana_varijabla naziv="DomainObject.Predmet.ProtustrankaNazivFormated_1">KONSTRUKTOR-INŽENJERING dioničko društvo za graditeljstvo u stečaju</derivirana_varijabla>
  </DomainObject.Predmet.ProtustrankaNazivFormated>
  <DomainObject.Predmet.ProtustrankaNazivFormatedOIB>
    <izvorni_sadrzaj>KONSTRUKTOR-INŽENJERING dioničko društvo za graditeljstvo u stečaju, OIB 81356391287</izvorni_sadrzaj>
    <derivirana_varijabla naziv="DomainObject.Predmet.ProtustrankaNazivFormatedOIB_1">KONSTRUKTOR-INŽENJERING dioničko društvo za graditeljstvo u stečaju, OIB 81356391287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Raiffeisenbank Austria d.d. zastupanog po punomoćniku Ivo Staničić; PISAC COMMERCE d.o.o.; SVEUČILIŠTE U RIJECI; Nada Erak; M T G, društvo s ograničenom odgovornošću za građevinarstvo i trgovinu - u stečaju; NAŠICECEMENT d.d.; KUKA d.o.o. za građevinarstvo i transport - u stečaju; VITA društvo s ograničenom odgovornošću za proizvodnju, trgovinu i usluge; Marijan i Mijo Tolj; Stečajna masa iza METAL OPATIJA društvo s ograničenom odgovornošću u stečaju; ASCO d.o.o. za savjetovanje i razvoj; WERKOS Društvo s ograničenom odgovornošću za inženjering u graditeljstvu u stečaju; BAČVICE PIVNICA društvo s ograničenom odgovornošću za ugostiteljstvo; ČIKOLA d.o.o. za građevinarstvo i trgovinu; HŽ INFRASTRUKTURA d.o.o. za upravljanje, održavanje i izgradnju željezničke infrastrukture; CELEBES IT d.o.o. za proizvodnju i usluge; Ivan Gotovac; TEMPO-inženjering društvo s ograničenom odgovornošću za graditeljstvo, trgovinu i usluge u stečaju; DAMM KOMERCE, trgovina i usluge d.o.o.; OPIK d.o.o. za proizvodnju, montažu i konstrukciju oplatnih sistema - u stečaju; PATRLJI, društvo s ograničenom odgovornošću za građenje; HETA ASSET RESOLUTION AG; ZAGREBAČKI HOLDING, društvo s ograničenom odgovornošću za javni prijevoz, opskrbu vodom, održavanje čistoće, putnička a; TERMO SERVIS društvo s ograničenom odgovornošću za inženjering, projektiranje, graditeljstvo, upravljanje nekretninama, trg; Zdravko Damić</izvorni_sadrzaj>
    <derivirana_varijabla naziv="DomainObject.Predmet.StrankaFormated_1">  FINANCIJSKA AGENCIJA, RC SPLIT; Raiffeisenbank Austria d.d. zastupanog po punomoćniku Ivo Staničić; PISAC COMMERCE d.o.o.; SVEUČILIŠTE U RIJECI; Nada Erak; M T G, društvo s ograničenom odgovornošću za građevinarstvo i trgovinu - u stečaju; NAŠICECEMENT d.d.; KUKA d.o.o. za građevinarstvo i transport - u stečaju; VITA društvo s ograničenom odgovornošću za proizvodnju, trgovinu i usluge; Marijan i Mijo Tolj; Stečajna masa iza METAL OPATIJA društvo s ograničenom odgovornošću u stečaju; ASCO d.o.o. za savjetovanje i razvoj; WERKOS Društvo s ograničenom odgovornošću za inženjering u graditeljstvu u stečaju; BAČVICE PIVNICA društvo s ograničenom odgovornošću za ugostiteljstvo; ČIKOLA d.o.o. za građevinarstvo i trgovinu; HŽ INFRASTRUKTURA d.o.o. za upravljanje, održavanje i izgradnju željezničke infrastrukture; CELEBES IT d.o.o. za proizvodnju i usluge; Ivan Gotovac; TEMPO-inženjering društvo s ograničenom odgovornošću za graditeljstvo, trgovinu i usluge u stečaju; DAMM KOMERCE, trgovina i usluge d.o.o.; OPIK d.o.o. za proizvodnju, montažu i konstrukciju oplatnih sistema - u stečaju; PATRLJI, društvo s ograničenom odgovornošću za građenje; HETA ASSET RESOLUTION AG; ZAGREBAČKI HOLDING, društvo s ograničenom odgovornošću za javni prijevoz, opskrbu vodom, održavanje čistoće, putnička a; TERMO SERVIS društvo s ograničenom odgovornošću za inženjering, projektiranje, graditeljstvo, upravljanje nekretninama, trg; Zdravko Damić</derivirana_varijabla>
  </DomainObject.Predmet.StrankaFormated>
  <DomainObject.Predmet.StrankaFormatedOIB>
    <izvorni_sadrzaj>  FINANCIJSKA AGENCIJA, RC SPLIT, OIB 85821130368; Raiffeisenbank Austria d.d., OIB 53056966535 zastupanog po punomoćniku Ivo Staničić; PISAC COMMERCE d.o.o., OIB 91715306536; SVEUČILIŠTE U RIJECI, OIB 64218323816; Nada Erak, OIB 50224471447; M T G, društvo s ograničenom odgovornošću za građevinarstvo i trgovinu - u stečaju, OIB 41132913105; NAŠICECEMENT d.d., OIB 48358267745; KUKA d.o.o. za građevinarstvo i transport - u stečaju, OIB 04776707159; VITA društvo s ograničenom odgovornošću za proizvodnju, trgovinu i usluge, OIB 94385284951; Marijan i Mijo Tolj, OIB 52716089598; Stečajna masa iza METAL OPATIJA društvo s ograničenom odgovornošću u stečaju, OIB 75691921797; ASCO d.o.o. za savjetovanje i razvoj, OIB 82087117156; WERKOS Društvo s ograničenom odgovornošću za inženjering u graditeljstvu u stečaju, OIB 84820806875; BAČVICE PIVNICA društvo s ograničenom odgovornošću za ugostiteljstvo, OIB 40078185164; ČIKOLA d.o.o. za građevinarstvo i trgovinu, OIB 93205251498; HŽ INFRASTRUKTURA d.o.o. za upravljanje, održavanje i izgradnju željezničke infrastrukture, OIB 39901919995; CELEBES IT d.o.o. za proizvodnju i usluge, OIB 74003043112; Ivan Gotovac, OIB 62601664141; TEMPO-inženjering društvo s ograničenom odgovornošću za graditeljstvo, trgovinu i usluge u stečaju, OIB 03795340985; DAMM KOMERCE, trgovina i usluge d.o.o., OIB 92145306284; OPIK d.o.o. za proizvodnju, montažu i konstrukciju oplatnih sistema - u stečaju, OIB 37031898844; PATRLJI, društvo s ograničenom odgovornošću za građenje, OIB 11170922230; HETA ASSET RESOLUTION AG, OIB 90730821413; ZAGREBAČKI HOLDING, društvo s ograničenom odgovornošću za javni prijevoz, opskrbu vodom, održavanje čistoće, putnička a, OIB 85584865987; TERMO SERVIS društvo s ograničenom odgovornošću za inženjering, projektiranje, graditeljstvo, upravljanje nekretninama, trg, OIB 48671346974; Zdravko Damić, OIB 71164433145</izvorni_sadrzaj>
    <derivirana_varijabla naziv="DomainObject.Predmet.StrankaFormatedOIB_1">  FINANCIJSKA AGENCIJA, RC SPLIT, OIB 85821130368; Raiffeisenbank Austria d.d., OIB 53056966535 zastupanog po punomoćniku Ivo Staničić; PISAC COMMERCE d.o.o., OIB 91715306536; SVEUČILIŠTE U RIJECI, OIB 64218323816; Nada Erak, OIB 50224471447; M T G, društvo s ograničenom odgovornošću za građevinarstvo i trgovinu - u stečaju, OIB 41132913105; NAŠICECEMENT d.d., OIB 48358267745; KUKA d.o.o. za građevinarstvo i transport - u stečaju, OIB 04776707159; VITA društvo s ograničenom odgovornošću za proizvodnju, trgovinu i usluge, OIB 94385284951; Marijan i Mijo Tolj, OIB 52716089598; Stečajna masa iza METAL OPATIJA društvo s ograničenom odgovornošću u stečaju, OIB 75691921797; ASCO d.o.o. za savjetovanje i razvoj, OIB 82087117156; WERKOS Društvo s ograničenom odgovornošću za inženjering u graditeljstvu u stečaju, OIB 84820806875; BAČVICE PIVNICA društvo s ograničenom odgovornošću za ugostiteljstvo, OIB 40078185164; ČIKOLA d.o.o. za građevinarstvo i trgovinu, OIB 93205251498; HŽ INFRASTRUKTURA d.o.o. za upravljanje, održavanje i izgradnju željezničke infrastrukture, OIB 39901919995; CELEBES IT d.o.o. za proizvodnju i usluge, OIB 74003043112; Ivan Gotovac, OIB 62601664141; TEMPO-inženjering društvo s ograničenom odgovornošću za graditeljstvo, trgovinu i usluge u stečaju, OIB 03795340985; DAMM KOMERCE, trgovina i usluge d.o.o., OIB 92145306284; OPIK d.o.o. za proizvodnju, montažu i konstrukciju oplatnih sistema - u stečaju, OIB 37031898844; PATRLJI, društvo s ograničenom odgovornošću za građenje, OIB 11170922230; HETA ASSET RESOLUTION AG, OIB 90730821413; ZAGREBAČKI HOLDING, društvo s ograničenom odgovornošću za javni prijevoz, opskrbu vodom, održavanje čistoće, putnička a, OIB 85584865987; TERMO SERVIS društvo s ograničenom odgovornošću za inženjering, projektiranje, graditeljstvo, upravljanje nekretninama, trg, OIB 48671346974; Zdravko Damić, OIB 71164433145</derivirana_varijabla>
  </DomainObject.Predmet.StrankaFormatedOIB>
  <DomainObject.Predmet.StrankaFormatedWithAdress>
    <izvorni_sadrzaj> FINANCIJSKA AGENCIJA, RC SPLIT, Mažuranićevo šetalište 24 b, 21000 Split; Raiffeisenbank Austria d.d., Magazinska cesta 69, 10000 Zagreb zastupanog po punomoćniku Ivo Staničić; PISAC COMMERCE d.o.o., Lećevica, Lećevica bb, 21210 Solin; SVEUČILIŠTE U RIJECI, Trg braće Mažuranić 10, 51000 Rijeka; Nada Erak, Put Kruševa 5, 23450 Obrovac; M T G, društvo s ograničenom odgovornošću za građevinarstvo i trgovinu - u stečaju, Franje Puškarića 1/a, 10000 Zagreb; NAŠICECEMENT d.d., Tajnovac 1, 31500 Našice; KUKA d.o.o. za građevinarstvo i transport - u stečaju, Letovanić 21, 44273 Letovanić; VITA društvo s ograničenom odgovornošću za proizvodnju, trgovinu i usluge, Ulica grada Mainza 13, 10000 Zagreb; Marijan i Mijo Tolj, Biokovska Obala 61, 20340 Ploče; Stečajna masa iza METAL OPATIJA društvo s ograničenom odgovornošću u stečaju, Jurdani/bb, 51211 Jurdani; ASCO d.o.o. za savjetovanje i razvoj, Rovinjska 4, 21000 Split; WERKOS Društvo s ograničenom odgovornošću za inženjering u graditeljstvu u stečaju, Ulica borova 6, 31000 Osijek; BAČVICE PIVNICA društvo s ograničenom odgovornošću za ugostiteljstvo, Svačićeva 4, 21000 Split; ČIKOLA d.o.o. za građevinarstvo i trgovinu, Doverska 28, 21000 Split; HŽ INFRASTRUKTURA d.o.o. za upravljanje, održavanje i izgradnju željezničke infrastrukture, Mihanovićeva 12, 10000 Zagreb; CELEBES IT d.o.o. za proizvodnju i usluge, Grebenska 19, 20000 Dubrovnik; Ivan Gotovac, Županjska Ulica 26, 21217 Kaštel Stari; TEMPO-inženjering društvo s ograničenom odgovornošću za graditeljstvo, trgovinu i usluge u stečaju, Josipa Lončara 2, 10000 Zagreb; DAMM KOMERCE, trgovina i usluge d.o.o., Hrvatskih dragovoljaca 6, 21000 Kamen; OPIK d.o.o. za proizvodnju, montažu i konstrukciju oplatnih sistema - u stečaju, Antuna Mihanovića 3, 10340 Vrbovec; PATRLJI, društvo s ograničenom odgovornošću za građenje, Botuška 22, 21260 Gornje Podbablje; HETA ASSET RESOLUTION AG; ZAGREBAČKI HOLDING, društvo s ograničenom odgovornošću za javni prijevoz, opskrbu vodom, održavanje čistoće, putnička a, Ulica grada Vukovara 41, 10000 Zagreb; TERMO SERVIS društvo s ograničenom odgovornošću za inženjering, projektiranje, graditeljstvo, upravljanje nekretninama, trg, Ulica grada Vukovara 72, 10000 Zagreb; Zdravko Damić, Antuna Gustava Matoša 1a, 20343 Rogotin</izvorni_sadrzaj>
    <derivirana_varijabla naziv="DomainObject.Predmet.StrankaFormatedWithAdress_1"> FINANCIJSKA AGENCIJA, RC SPLIT, Mažuranićevo šetalište 24 b, 21000 Split; Raiffeisenbank Austria d.d., Magazinska cesta 69, 10000 Zagreb zastupanog po punomoćniku Ivo Staničić; PISAC COMMERCE d.o.o., Lećevica, Lećevica bb, 21210 Solin; SVEUČILIŠTE U RIJECI, Trg braće Mažuranić 10, 51000 Rijeka; Nada Erak, Put Kruševa 5, 23450 Obrovac; M T G, društvo s ograničenom odgovornošću za građevinarstvo i trgovinu - u stečaju, Franje Puškarića 1/a, 10000 Zagreb; NAŠICECEMENT d.d., Tajnovac 1, 31500 Našice; KUKA d.o.o. za građevinarstvo i transport - u stečaju, Letovanić 21, 44273 Letovanić; VITA društvo s ograničenom odgovornošću za proizvodnju, trgovinu i usluge, Ulica grada Mainza 13, 10000 Zagreb; Marijan i Mijo Tolj, Biokovska Obala 61, 20340 Ploče; Stečajna masa iza METAL OPATIJA društvo s ograničenom odgovornošću u stečaju, Jurdani/bb, 51211 Jurdani; ASCO d.o.o. za savjetovanje i razvoj, Rovinjska 4, 21000 Split; WERKOS Društvo s ograničenom odgovornošću za inženjering u graditeljstvu u stečaju, Ulica borova 6, 31000 Osijek; BAČVICE PIVNICA društvo s ograničenom odgovornošću za ugostiteljstvo, Svačićeva 4, 21000 Split; ČIKOLA d.o.o. za građevinarstvo i trgovinu, Doverska 28, 21000 Split; HŽ INFRASTRUKTURA d.o.o. za upravljanje, održavanje i izgradnju željezničke infrastrukture, Mihanovićeva 12, 10000 Zagreb; CELEBES IT d.o.o. za proizvodnju i usluge, Grebenska 19, 20000 Dubrovnik; Ivan Gotovac, Županjska Ulica 26, 21217 Kaštel Stari; TEMPO-inženjering društvo s ograničenom odgovornošću za graditeljstvo, trgovinu i usluge u stečaju, Josipa Lončara 2, 10000 Zagreb; DAMM KOMERCE, trgovina i usluge d.o.o., Hrvatskih dragovoljaca 6, 21000 Kamen; OPIK d.o.o. za proizvodnju, montažu i konstrukciju oplatnih sistema - u stečaju, Antuna Mihanovića 3, 10340 Vrbovec; PATRLJI, društvo s ograničenom odgovornošću za građenje, Botuška 22, 21260 Gornje Podbablje; HETA ASSET RESOLUTION AG; ZAGREBAČKI HOLDING, društvo s ograničenom odgovornošću za javni prijevoz, opskrbu vodom, održavanje čistoće, putnička a, Ulica grada Vukovara 41, 10000 Zagreb; TERMO SERVIS društvo s ograničenom odgovornošću za inženjering, projektiranje, graditeljstvo, upravljanje nekretninama, trg, Ulica grada Vukovara 72, 10000 Zagreb; Zdravko Damić, Antuna Gustava Matoša 1a, 20343 Rogotin</derivirana_varijabla>
  </DomainObject.Predmet.StrankaFormatedWithAdress>
  <DomainObject.Predmet.StrankaFormatedWithAdressOIB>
    <izvorni_sadrzaj> FINANCIJSKA AGENCIJA, RC SPLIT, OIB 85821130368, Mažuranićevo šetalište 24 b, 21000 Split; Raiffeisenbank Austria d.d., OIB 53056966535, Magazinska cesta 69, 10000 Zagreb zastupanog po punomoćniku Ivo Staničić; PISAC COMMERCE d.o.o., OIB 91715306536, Lećevica, Lećevica bb, 21210 Solin; SVEUČILIŠTE U RIJECI, OIB 64218323816, Trg braće Mažuranić 10, 51000 Rijeka; Nada Erak, OIB 50224471447, Put Kruševa 5, 23450 Obrovac; M T G, društvo s ograničenom odgovornošću za građevinarstvo i trgovinu - u stečaju, OIB 41132913105, Franje Puškarića 1/a, 10000 Zagreb; NAŠICECEMENT d.d., OIB 48358267745, Tajnovac 1, 31500 Našice; KUKA d.o.o. za građevinarstvo i transport - u stečaju, OIB 04776707159, Letovanić 21, 44273 Letovanić; VITA društvo s ograničenom odgovornošću za proizvodnju, trgovinu i usluge, OIB 94385284951, Ulica grada Mainza 13, 10000 Zagreb; Marijan i Mijo Tolj, OIB 52716089598, Biokovska Obala 61, 20340 Ploče; Stečajna masa iza METAL OPATIJA društvo s ograničenom odgovornošću u stečaju, OIB 75691921797, Jurdani/bb, 51211 Jurdani; ASCO d.o.o. za savjetovanje i razvoj, OIB 82087117156, Rovinjska 4, 21000 Split; WERKOS Društvo s ograničenom odgovornošću za inženjering u graditeljstvu u stečaju, OIB 84820806875, Ulica borova 6, 31000 Osijek; BAČVICE PIVNICA društvo s ograničenom odgovornošću za ugostiteljstvo, OIB 40078185164, Svačićeva 4, 21000 Split; ČIKOLA d.o.o. za građevinarstvo i trgovinu, OIB 93205251498, Doverska 28, 21000 Split; HŽ INFRASTRUKTURA d.o.o. za upravljanje, održavanje i izgradnju željezničke infrastrukture, OIB 39901919995, Mihanovićeva 12, 10000 Zagreb; CELEBES IT d.o.o. za proizvodnju i usluge, OIB 74003043112, Grebenska 19, 20000 Dubrovnik; Ivan Gotovac, OIB 62601664141, Županjska Ulica 26, 21217 Kaštel Stari; TEMPO-inženjering društvo s ograničenom odgovornošću za graditeljstvo, trgovinu i usluge u stečaju, OIB 03795340985, Josipa Lončara 2, 10000 Zagreb; DAMM KOMERCE, trgovina i usluge d.o.o., OIB 92145306284, Hrvatskih dragovoljaca 6, 21000 Kamen; OPIK d.o.o. za proizvodnju, montažu i konstrukciju oplatnih sistema - u stečaju, OIB 37031898844, Antuna Mihanovića 3, 10340 Vrbovec; PATRLJI, društvo s ograničenom odgovornošću za građenje, OIB 11170922230, Botuška 22, 21260 Gornje Podbablje; HETA ASSET RESOLUTION AG, OIB 90730821413; ZAGREBAČKI HOLDING, društvo s ograničenom odgovornošću za javni prijevoz, opskrbu vodom, održavanje čistoće, putnička a, OIB 85584865987, Ulica grada Vukovara 41, 10000 Zagreb; TERMO SERVIS društvo s ograničenom odgovornošću za inženjering, projektiranje, graditeljstvo, upravljanje nekretninama, trg, OIB 48671346974, Ulica grada Vukovara 72, 10000 Zagreb; Zdravko Damić, OIB 71164433145, Antuna Gustava Matoša 1a, 20343 Rogotin</izvorni_sadrzaj>
    <derivirana_varijabla naziv="DomainObject.Predmet.StrankaFormatedWithAdressOIB_1"> FINANCIJSKA AGENCIJA, RC SPLIT, OIB 85821130368, Mažuranićevo šetalište 24 b, 21000 Split; Raiffeisenbank Austria d.d., OIB 53056966535, Magazinska cesta 69, 10000 Zagreb zastupanog po punomoćniku Ivo Staničić; PISAC COMMERCE d.o.o., OIB 91715306536, Lećevica, Lećevica bb, 21210 Solin; SVEUČILIŠTE U RIJECI, OIB 64218323816, Trg braće Mažuranić 10, 51000 Rijeka; Nada Erak, OIB 50224471447, Put Kruševa 5, 23450 Obrovac; M T G, društvo s ograničenom odgovornošću za građevinarstvo i trgovinu - u stečaju, OIB 41132913105, Franje Puškarića 1/a, 10000 Zagreb; NAŠICECEMENT d.d., OIB 48358267745, Tajnovac 1, 31500 Našice; KUKA d.o.o. za građevinarstvo i transport - u stečaju, OIB 04776707159, Letovanić 21, 44273 Letovanić; VITA društvo s ograničenom odgovornošću za proizvodnju, trgovinu i usluge, OIB 94385284951, Ulica grada Mainza 13, 10000 Zagreb; Marijan i Mijo Tolj, OIB 52716089598, Biokovska Obala 61, 20340 Ploče; Stečajna masa iza METAL OPATIJA društvo s ograničenom odgovornošću u stečaju, OIB 75691921797, Jurdani/bb, 51211 Jurdani; ASCO d.o.o. za savjetovanje i razvoj, OIB 82087117156, Rovinjska 4, 21000 Split; WERKOS Društvo s ograničenom odgovornošću za inženjering u graditeljstvu u stečaju, OIB 84820806875, Ulica borova 6, 31000 Osijek; BAČVICE PIVNICA društvo s ograničenom odgovornošću za ugostiteljstvo, OIB 40078185164, Svačićeva 4, 21000 Split; ČIKOLA d.o.o. za građevinarstvo i trgovinu, OIB 93205251498, Doverska 28, 21000 Split; HŽ INFRASTRUKTURA d.o.o. za upravljanje, održavanje i izgradnju željezničke infrastrukture, OIB 39901919995, Mihanovićeva 12, 10000 Zagreb; CELEBES IT d.o.o. za proizvodnju i usluge, OIB 74003043112, Grebenska 19, 20000 Dubrovnik; Ivan Gotovac, OIB 62601664141, Županjska Ulica 26, 21217 Kaštel Stari; TEMPO-inženjering društvo s ograničenom odgovornošću za graditeljstvo, trgovinu i usluge u stečaju, OIB 03795340985, Josipa Lončara 2, 10000 Zagreb; DAMM KOMERCE, trgovina i usluge d.o.o., OIB 92145306284, Hrvatskih dragovoljaca 6, 21000 Kamen; OPIK d.o.o. za proizvodnju, montažu i konstrukciju oplatnih sistema - u stečaju, OIB 37031898844, Antuna Mihanovića 3, 10340 Vrbovec; PATRLJI, društvo s ograničenom odgovornošću za građenje, OIB 11170922230, Botuška 22, 21260 Gornje Podbablje; HETA ASSET RESOLUTION AG, OIB 90730821413; ZAGREBAČKI HOLDING, društvo s ograničenom odgovornošću za javni prijevoz, opskrbu vodom, održavanje čistoće, putnička a, OIB 85584865987, Ulica grada Vukovara 41, 10000 Zagreb; TERMO SERVIS društvo s ograničenom odgovornošću za inženjering, projektiranje, graditeljstvo, upravljanje nekretninama, trg, OIB 48671346974, Ulica grada Vukovara 72, 10000 Zagreb; Zdravko Damić, OIB 71164433145, Antuna Gustava Matoša 1a, 20343 Rogotin</derivirana_varijabla>
  </DomainObject.Predmet.StrankaFormatedWithAdressOIB>
  <DomainObject.Predmet.StrankaWithAdress>
    <izvorni_sadrzaj>FINANCIJSKA AGENCIJA, RC SPLIT Mažuranićevo šetalište 24 b,21000 Split,Raiffeisenbank Austria d.d. Magazinska cesta 69,10000 Zagreb,PISAC COMMERCE d.o.o. Lećevica, Lećevica bb,21210 Solin,SVEUČILIŠTE U RIJECI Trg braće Mažuranić 10,51000 Rijeka,Nada Erak Put Kruševa 5,23450 Obrovac,M T G, društvo s ograničenom odgovornošću za građevinarstvo i trgovinu - u stečaju Franje Puškarića 1/a,10000 Zagreb,NAŠICECEMENT d.d. Tajnovac 1,31500 Našice,KUKA d.o.o. za građevinarstvo i transport - u stečaju Letovanić 21,44273 Letovanić,VITA društvo s ograničenom odgovornošću za proizvodnju, trgovinu i usluge Ulica grada Mainza 13,10000 Zagreb,Marijan i Mijo Tolj Biokovska Obala 61,20340 Ploče,Stečajna masa iza METAL OPATIJA društvo s ograničenom odgovornošću u stečaju Jurdani/bb,51211 Jurdani,ASCO d.o.o. za savjetovanje i razvoj Rovinjska 4,21000 Split,WERKOS Društvo s ograničenom odgovornošću za inženjering u graditeljstvu u stečaju Ulica borova 6,31000 Osijek,BAČVICE PIVNICA društvo s ograničenom odgovornošću za ugostiteljstvo Svačićeva 4,21000 Split,ČIKOLA d.o.o. za građevinarstvo i trgovinu Doverska 28,21000 Split,HŽ INFRASTRUKTURA d.o.o. za upravljanje, održavanje i izgradnju željezničke infrastrukture Mihanovićeva 12,10000 Zagreb,CELEBES IT d.o.o. za proizvodnju i usluge Grebenska 19,20000 Dubrovnik,Ivan Gotovac Županjska Ulica 26,21217 Kaštel Stari,TEMPO-inženjering društvo s ograničenom odgovornošću za graditeljstvo, trgovinu i usluge u stečaju Josipa Lončara 2,10000 Zagreb,DAMM KOMERCE, trgovina i usluge d.o.o. Hrvatskih dragovoljaca 6,21000 Kamen,OPIK d.o.o. za proizvodnju, montažu i konstrukciju oplatnih sistema - u stečaju Antuna Mihanovića 3,10340 Vrbovec,PATRLJI, društvo s ograničenom odgovornošću za građenje Botuška 22,21260 Gornje Podbablje,HETA ASSET RESOLUTION AG ,ZAGREBAČKI HOLDING, društvo s ograničenom odgovornošću za javni prijevoz, opskrbu vodom, održavanje čistoće, putnička a Ulica grada Vukovara 41,10000 Zagreb,TERMO SERVIS društvo s ograničenom odgovornošću za inženjering, projektiranje, graditeljstvo, upravljanje nekretninama, trg Ulica grada Vukovara 72,10000 Zagreb,Zdravko Damić Antuna Gustava Matoša 1a,20343 Rogotin</izvorni_sadrzaj>
    <derivirana_varijabla naziv="DomainObject.Predmet.StrankaWithAdress_1">FINANCIJSKA AGENCIJA, RC SPLIT Mažuranićevo šetalište 24 b,21000 Split,Raiffeisenbank Austria d.d. Magazinska cesta 69,10000 Zagreb,PISAC COMMERCE d.o.o. Lećevica, Lećevica bb,21210 Solin,SVEUČILIŠTE U RIJECI Trg braće Mažuranić 10,51000 Rijeka,Nada Erak Put Kruševa 5,23450 Obrovac,M T G, društvo s ograničenom odgovornošću za građevinarstvo i trgovinu - u stečaju Franje Puškarića 1/a,10000 Zagreb,NAŠICECEMENT d.d. Tajnovac 1,31500 Našice,KUKA d.o.o. za građevinarstvo i transport - u stečaju Letovanić 21,44273 Letovanić,VITA društvo s ograničenom odgovornošću za proizvodnju, trgovinu i usluge Ulica grada Mainza 13,10000 Zagreb,Marijan i Mijo Tolj Biokovska Obala 61,20340 Ploče,Stečajna masa iza METAL OPATIJA društvo s ograničenom odgovornošću u stečaju Jurdani/bb,51211 Jurdani,ASCO d.o.o. za savjetovanje i razvoj Rovinjska 4,21000 Split,WERKOS Društvo s ograničenom odgovornošću za inženjering u graditeljstvu u stečaju Ulica borova 6,31000 Osijek,BAČVICE PIVNICA društvo s ograničenom odgovornošću za ugostiteljstvo Svačićeva 4,21000 Split,ČIKOLA d.o.o. za građevinarstvo i trgovinu Doverska 28,21000 Split,HŽ INFRASTRUKTURA d.o.o. za upravljanje, održavanje i izgradnju željezničke infrastrukture Mihanovićeva 12,10000 Zagreb,CELEBES IT d.o.o. za proizvodnju i usluge Grebenska 19,20000 Dubrovnik,Ivan Gotovac Županjska Ulica 26,21217 Kaštel Stari,TEMPO-inženjering društvo s ograničenom odgovornošću za graditeljstvo, trgovinu i usluge u stečaju Josipa Lončara 2,10000 Zagreb,DAMM KOMERCE, trgovina i usluge d.o.o. Hrvatskih dragovoljaca 6,21000 Kamen,OPIK d.o.o. za proizvodnju, montažu i konstrukciju oplatnih sistema - u stečaju Antuna Mihanovića 3,10340 Vrbovec,PATRLJI, društvo s ograničenom odgovornošću za građenje Botuška 22,21260 Gornje Podbablje,HETA ASSET RESOLUTION AG ,ZAGREBAČKI HOLDING, društvo s ograničenom odgovornošću za javni prijevoz, opskrbu vodom, održavanje čistoće, putnička a Ulica grada Vukovara 41,10000 Zagreb,TERMO SERVIS društvo s ograničenom odgovornošću za inženjering, projektiranje, graditeljstvo, upravljanje nekretninama, trg Ulica grada Vukovara 72,10000 Zagreb,Zdravko Damić Antuna Gustava Matoša 1a,20343 Rogotin</derivirana_varijabla>
  </DomainObject.Predmet.StrankaWithAdress>
  <DomainObject.Predmet.StrankaWithAdressOIB>
    <izvorni_sadrzaj>FINANCIJSKA AGENCIJA, RC SPLIT, OIB 85821130368, Mažuranićevo šetalište 24 b,21000 Split,Raiffeisenbank Austria d.d., OIB 53056966535, Magazinska cesta 69,10000 Zagreb,PISAC COMMERCE d.o.o., OIB 91715306536, Lećevica, Lećevica bb,21210 Solin,SVEUČILIŠTE U RIJECI, OIB 64218323816, Trg braće Mažuranić 10,51000 Rijeka,Nada Erak, OIB 50224471447, Put Kruševa 5,23450 Obrovac,M T G, društvo s ograničenom odgovornošću za građevinarstvo i trgovinu - u stečaju, OIB 41132913105, Franje Puškarića 1/a,10000 Zagreb,NAŠICECEMENT d.d., OIB 48358267745, Tajnovac 1,31500 Našice,KUKA d.o.o. za građevinarstvo i transport - u stečaju, OIB 04776707159, Letovanić 21,44273 Letovanić,VITA društvo s ograničenom odgovornošću za proizvodnju, trgovinu i usluge, OIB 94385284951, Ulica grada Mainza 13,10000 Zagreb,Marijan i Mijo Tolj, OIB 52716089598, Biokovska Obala 61,20340 Ploče,Stečajna masa iza METAL OPATIJA društvo s ograničenom odgovornošću u stečaju, OIB 75691921797, Jurdani/bb,51211 Jurdani,ASCO d.o.o. za savjetovanje i razvoj, OIB 82087117156, Rovinjska 4,21000 Split,WERKOS Društvo s ograničenom odgovornošću za inženjering u graditeljstvu u stečaju, OIB 84820806875, Ulica borova 6,31000 Osijek,BAČVICE PIVNICA društvo s ograničenom odgovornošću za ugostiteljstvo, OIB 40078185164, Svačićeva 4,21000 Split,ČIKOLA d.o.o. za građevinarstvo i trgovinu, OIB 93205251498, Doverska 28,21000 Split,HŽ INFRASTRUKTURA d.o.o. za upravljanje, održavanje i izgradnju željezničke infrastrukture, OIB 39901919995, Mihanovićeva 12,10000 Zagreb,CELEBES IT d.o.o. za proizvodnju i usluge, OIB 74003043112, Grebenska 19,20000 Dubrovnik,Ivan Gotovac, OIB 62601664141, Županjska Ulica 26,21217 Kaštel Stari,TEMPO-inženjering društvo s ograničenom odgovornošću za graditeljstvo, trgovinu i usluge u stečaju, OIB 03795340985, Josipa Lončara 2,10000 Zagreb,DAMM KOMERCE, trgovina i usluge d.o.o., OIB 92145306284, Hrvatskih dragovoljaca 6,21000 Kamen,OPIK d.o.o. za proizvodnju, montažu i konstrukciju oplatnih sistema - u stečaju, OIB 37031898844, Antuna Mihanovića 3,10340 Vrbovec,PATRLJI, društvo s ograničenom odgovornošću za građenje, OIB 11170922230, Botuška 22,21260 Gornje Podbablje,HETA ASSET RESOLUTION AG, OIB 90730821413,ZAGREBAČKI HOLDING, društvo s ograničenom odgovornošću za javni prijevoz, opskrbu vodom, održavanje čistoće, putnička a, OIB 85584865987, Ulica grada Vukovara 41,10000 Zagreb,TERMO SERVIS društvo s ograničenom odgovornošću za inženjering, projektiranje, graditeljstvo, upravljanje nekretninama, trg, OIB 48671346974, Ulica grada Vukovara 72,10000 Zagreb,Zdravko Damić, OIB 71164433145, Antuna Gustava Matoša 1a,20343 Rogotin</izvorni_sadrzaj>
    <derivirana_varijabla naziv="DomainObject.Predmet.StrankaWithAdressOIB_1">FINANCIJSKA AGENCIJA, RC SPLIT, OIB 85821130368, Mažuranićevo šetalište 24 b,21000 Split,Raiffeisenbank Austria d.d., OIB 53056966535, Magazinska cesta 69,10000 Zagreb,PISAC COMMERCE d.o.o., OIB 91715306536, Lećevica, Lećevica bb,21210 Solin,SVEUČILIŠTE U RIJECI, OIB 64218323816, Trg braće Mažuranić 10,51000 Rijeka,Nada Erak, OIB 50224471447, Put Kruševa 5,23450 Obrovac,M T G, društvo s ograničenom odgovornošću za građevinarstvo i trgovinu - u stečaju, OIB 41132913105, Franje Puškarića 1/a,10000 Zagreb,NAŠICECEMENT d.d., OIB 48358267745, Tajnovac 1,31500 Našice,KUKA d.o.o. za građevinarstvo i transport - u stečaju, OIB 04776707159, Letovanić 21,44273 Letovanić,VITA društvo s ograničenom odgovornošću za proizvodnju, trgovinu i usluge, OIB 94385284951, Ulica grada Mainza 13,10000 Zagreb,Marijan i Mijo Tolj, OIB 52716089598, Biokovska Obala 61,20340 Ploče,Stečajna masa iza METAL OPATIJA društvo s ograničenom odgovornošću u stečaju, OIB 75691921797, Jurdani/bb,51211 Jurdani,ASCO d.o.o. za savjetovanje i razvoj, OIB 82087117156, Rovinjska 4,21000 Split,WERKOS Društvo s ograničenom odgovornošću za inženjering u graditeljstvu u stečaju, OIB 84820806875, Ulica borova 6,31000 Osijek,BAČVICE PIVNICA društvo s ograničenom odgovornošću za ugostiteljstvo, OIB 40078185164, Svačićeva 4,21000 Split,ČIKOLA d.o.o. za građevinarstvo i trgovinu, OIB 93205251498, Doverska 28,21000 Split,HŽ INFRASTRUKTURA d.o.o. za upravljanje, održavanje i izgradnju željezničke infrastrukture, OIB 39901919995, Mihanovićeva 12,10000 Zagreb,CELEBES IT d.o.o. za proizvodnju i usluge, OIB 74003043112, Grebenska 19,20000 Dubrovnik,Ivan Gotovac, OIB 62601664141, Županjska Ulica 26,21217 Kaštel Stari,TEMPO-inženjering društvo s ograničenom odgovornošću za graditeljstvo, trgovinu i usluge u stečaju, OIB 03795340985, Josipa Lončara 2,10000 Zagreb,DAMM KOMERCE, trgovina i usluge d.o.o., OIB 92145306284, Hrvatskih dragovoljaca 6,21000 Kamen,OPIK d.o.o. za proizvodnju, montažu i konstrukciju oplatnih sistema - u stečaju, OIB 37031898844, Antuna Mihanovića 3,10340 Vrbovec,PATRLJI, društvo s ograničenom odgovornošću za građenje, OIB 11170922230, Botuška 22,21260 Gornje Podbablje,HETA ASSET RESOLUTION AG, OIB 90730821413,ZAGREBAČKI HOLDING, društvo s ograničenom odgovornošću za javni prijevoz, opskrbu vodom, održavanje čistoće, putnička a, OIB 85584865987, Ulica grada Vukovara 41,10000 Zagreb,TERMO SERVIS društvo s ograničenom odgovornošću za inženjering, projektiranje, graditeljstvo, upravljanje nekretninama, trg, OIB 48671346974, Ulica grada Vukovara 72,10000 Zagreb,Zdravko Damić, OIB 71164433145, Antuna Gustava Matoša 1a,20343 Rogotin</derivirana_varijabla>
  </DomainObject.Predmet.StrankaWithAdressOIB>
  <DomainObject.Predmet.StrankaNazivFormated>
    <izvorni_sadrzaj>FINANCIJSKA AGENCIJA, RC SPLIT,Raiffeisenbank Austria d.d.,PISAC COMMERCE d.o.o.,SVEUČILIŠTE U RIJECI,Nada Erak,M T G, društvo s ograničenom odgovornošću za građevinarstvo i trgovinu - u stečaju,NAŠICECEMENT d.d.,KUKA d.o.o. za građevinarstvo i transport - u stečaju,VITA društvo s ograničenom odgovornošću za proizvodnju, trgovinu i usluge,Marijan i Mijo Tolj,Stečajna masa iza METAL OPATIJA društvo s ograničenom odgovornošću u stečaju,ASCO d.o.o. za savjetovanje i razvoj,WERKOS Društvo s ograničenom odgovornošću za inženjering u graditeljstvu u stečaju,BAČVICE PIVNICA društvo s ograničenom odgovornošću za ugostiteljstvo,ČIKOLA d.o.o. za građevinarstvo i trgovinu,HŽ INFRASTRUKTURA d.o.o. za upravljanje, održavanje i izgradnju željezničke infrastrukture,CELEBES IT d.o.o. za proizvodnju i usluge,Ivan Gotovac,TEMPO-inženjering društvo s ograničenom odgovornošću za graditeljstvo, trgovinu i usluge u stečaju,DAMM KOMERCE, trgovina i usluge d.o.o.,OPIK d.o.o. za proizvodnju, montažu i konstrukciju oplatnih sistema - u stečaju,PATRLJI, društvo s ograničenom odgovornošću za građenje,HETA ASSET RESOLUTION AG,ZAGREBAČKI HOLDING, društvo s ograničenom odgovornošću za javni prijevoz, opskrbu vodom, održavanje čistoće, putnička a,TERMO SERVIS društvo s ograničenom odgovornošću za inženjering, projektiranje, graditeljstvo, upravljanje nekretninama, trg,Zdravko Damić</izvorni_sadrzaj>
    <derivirana_varijabla naziv="DomainObject.Predmet.StrankaNazivFormated_1">FINANCIJSKA AGENCIJA, RC SPLIT,Raiffeisenbank Austria d.d.,PISAC COMMERCE d.o.o.,SVEUČILIŠTE U RIJECI,Nada Erak,M T G, društvo s ograničenom odgovornošću za građevinarstvo i trgovinu - u stečaju,NAŠICECEMENT d.d.,KUKA d.o.o. za građevinarstvo i transport - u stečaju,VITA društvo s ograničenom odgovornošću za proizvodnju, trgovinu i usluge,Marijan i Mijo Tolj,Stečajna masa iza METAL OPATIJA društvo s ograničenom odgovornošću u stečaju,ASCO d.o.o. za savjetovanje i razvoj,WERKOS Društvo s ograničenom odgovornošću za inženjering u graditeljstvu u stečaju,BAČVICE PIVNICA društvo s ograničenom odgovornošću za ugostiteljstvo,ČIKOLA d.o.o. za građevinarstvo i trgovinu,HŽ INFRASTRUKTURA d.o.o. za upravljanje, održavanje i izgradnju željezničke infrastrukture,CELEBES IT d.o.o. za proizvodnju i usluge,Ivan Gotovac,TEMPO-inženjering društvo s ograničenom odgovornošću za graditeljstvo, trgovinu i usluge u stečaju,DAMM KOMERCE, trgovina i usluge d.o.o.,OPIK d.o.o. za proizvodnju, montažu i konstrukciju oplatnih sistema - u stečaju,PATRLJI, društvo s ograničenom odgovornošću za građenje,HETA ASSET RESOLUTION AG,ZAGREBAČKI HOLDING, društvo s ograničenom odgovornošću za javni prijevoz, opskrbu vodom, održavanje čistoće, putnička a,TERMO SERVIS društvo s ograničenom odgovornošću za inženjering, projektiranje, graditeljstvo, upravljanje nekretninama, trg,Zdravko Damić</derivirana_varijabla>
  </DomainObject.Predmet.StrankaNazivFormated>
  <DomainObject.Predmet.StrankaNazivFormatedOIB>
    <izvorni_sadrzaj>FINANCIJSKA AGENCIJA, RC SPLIT, OIB 85821130368,Raiffeisenbank Austria d.d., OIB 53056966535,PISAC COMMERCE d.o.o., OIB 91715306536,SVEUČILIŠTE U RIJECI, OIB 64218323816,Nada Erak, OIB 50224471447,M T G, društvo s ograničenom odgovornošću za građevinarstvo i trgovinu - u stečaju, OIB 41132913105,NAŠICECEMENT d.d., OIB 48358267745,KUKA d.o.o. za građevinarstvo i transport - u stečaju, OIB 04776707159,VITA društvo s ograničenom odgovornošću za proizvodnju, trgovinu i usluge, OIB 94385284951,Marijan i Mijo Tolj, OIB 52716089598,Stečajna masa iza METAL OPATIJA društvo s ograničenom odgovornošću u stečaju, OIB 75691921797,ASCO d.o.o. za savjetovanje i razvoj, OIB 82087117156,WERKOS Društvo s ograničenom odgovornošću za inženjering u graditeljstvu u stečaju, OIB 84820806875,BAČVICE PIVNICA društvo s ograničenom odgovornošću za ugostiteljstvo, OIB 40078185164,ČIKOLA d.o.o. za građevinarstvo i trgovinu, OIB 93205251498,HŽ INFRASTRUKTURA d.o.o. za upravljanje, održavanje i izgradnju željezničke infrastrukture, OIB 39901919995,CELEBES IT d.o.o. za proizvodnju i usluge, OIB 74003043112,Ivan Gotovac, OIB 62601664141,TEMPO-inženjering društvo s ograničenom odgovornošću za graditeljstvo, trgovinu i usluge u stečaju, OIB 03795340985,DAMM KOMERCE, trgovina i usluge d.o.o., OIB 92145306284,OPIK d.o.o. za proizvodnju, montažu i konstrukciju oplatnih sistema - u stečaju, OIB 37031898844,PATRLJI, društvo s ograničenom odgovornošću za građenje, OIB 11170922230,HETA ASSET RESOLUTION AG, OIB 90730821413,ZAGREBAČKI HOLDING, društvo s ograničenom odgovornošću za javni prijevoz, opskrbu vodom, održavanje čistoće, putnička a, OIB 85584865987,TERMO SERVIS društvo s ograničenom odgovornošću za inženjering, projektiranje, graditeljstvo, upravljanje nekretninama, trg, OIB 48671346974,Zdravko Damić, OIB 71164433145</izvorni_sadrzaj>
    <derivirana_varijabla naziv="DomainObject.Predmet.StrankaNazivFormatedOIB_1">FINANCIJSKA AGENCIJA, RC SPLIT, OIB 85821130368,Raiffeisenbank Austria d.d., OIB 53056966535,PISAC COMMERCE d.o.o., OIB 91715306536,SVEUČILIŠTE U RIJECI, OIB 64218323816,Nada Erak, OIB 50224471447,M T G, društvo s ograničenom odgovornošću za građevinarstvo i trgovinu - u stečaju, OIB 41132913105,NAŠICECEMENT d.d., OIB 48358267745,KUKA d.o.o. za građevinarstvo i transport - u stečaju, OIB 04776707159,VITA društvo s ograničenom odgovornošću za proizvodnju, trgovinu i usluge, OIB 94385284951,Marijan i Mijo Tolj, OIB 52716089598,Stečajna masa iza METAL OPATIJA društvo s ograničenom odgovornošću u stečaju, OIB 75691921797,ASCO d.o.o. za savjetovanje i razvoj, OIB 82087117156,WERKOS Društvo s ograničenom odgovornošću za inženjering u graditeljstvu u stečaju, OIB 84820806875,BAČVICE PIVNICA društvo s ograničenom odgovornošću za ugostiteljstvo, OIB 40078185164,ČIKOLA d.o.o. za građevinarstvo i trgovinu, OIB 93205251498,HŽ INFRASTRUKTURA d.o.o. za upravljanje, održavanje i izgradnju željezničke infrastrukture, OIB 39901919995,CELEBES IT d.o.o. za proizvodnju i usluge, OIB 74003043112,Ivan Gotovac, OIB 62601664141,TEMPO-inženjering društvo s ograničenom odgovornošću za graditeljstvo, trgovinu i usluge u stečaju, OIB 03795340985,DAMM KOMERCE, trgovina i usluge d.o.o., OIB 92145306284,OPIK d.o.o. za proizvodnju, montažu i konstrukciju oplatnih sistema - u stečaju, OIB 37031898844,PATRLJI, društvo s ograničenom odgovornošću za građenje, OIB 11170922230,HETA ASSET RESOLUTION AG, OIB 90730821413,ZAGREBAČKI HOLDING, društvo s ograničenom odgovornošću za javni prijevoz, opskrbu vodom, održavanje čistoće, putnička a, OIB 85584865987,TERMO SERVIS društvo s ograničenom odgovornošću za inženjering, projektiranje, graditeljstvo, upravljanje nekretninama, trg, OIB 48671346974,Zdravko Damić, OIB 71164433145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60949412.43</izvorni_sadrzaj>
    <derivirana_varijabla naziv="DomainObject.Predmet.TrenutnaVrijednost_1">60949412.43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tem>Raiffeisenbank Austria d.d. zastupanog po punomoćniku Ivo Staničić</item>
      <item>PISAC COMMERCE d.o.o.</item>
      <item>SVEUČILIŠTE U RIJECI</item>
      <item>Nada Erak</item>
      <item>M T G, društvo s ograničenom odgovornošću za građevinarstvo i trgovinu - u stečaju</item>
      <item>NAŠICECEMENT d.d.</item>
      <item>KUKA d.o.o. za građevinarstvo i transport - u stečaju</item>
      <item>VITA društvo s ograničenom odgovornošću za proizvodnju, trgovinu i usluge</item>
      <item>Marijan i Mijo Tolj</item>
      <item>Stečajna masa iza METAL OPATIJA društvo s ograničenom odgovornošću u stečaju</item>
      <item>ASCO d.o.o. za savjetovanje i razvoj</item>
      <item>WERKOS Društvo s ograničenom odgovornošću za inženjering u graditeljstvu u stečaju</item>
      <item>BAČVICE PIVNICA društvo s ograničenom odgovornošću za ugostiteljstvo</item>
      <item>ČIKOLA d.o.o. za građevinarstvo i trgovinu</item>
      <item>HŽ INFRASTRUKTURA d.o.o. za upravljanje, održavanje i izgradnju željezničke infrastrukture</item>
      <item>CELEBES IT d.o.o. za proizvodnju i usluge</item>
      <item>Ivan Gotovac</item>
      <item>TEMPO-inženjering društvo s ograničenom odgovornošću za graditeljstvo, trgovinu i usluge u stečaju</item>
      <item>DAMM KOMERCE, trgovina i usluge d.o.o.</item>
      <item>OPIK d.o.o. za proizvodnju, montažu i konstrukciju oplatnih sistema - u stečaju</item>
      <item>PATRLJI, društvo s ograničenom odgovornošću za građenje</item>
      <item>HETA ASSET RESOLUTION AG</item>
      <item>ZAGREBAČKI HOLDING, društvo s ograničenom odgovornošću za javni prijevoz, opskrbu vodom, održavanje čistoće, putnička a</item>
      <item>TERMO SERVIS društvo s ograničenom odgovornošću za inženjering, projektiranje, graditeljstvo, upravljanje nekretninama, trg</item>
      <item>Zdravko Damić</item>
    </izvorni_sadrzaj>
    <derivirana_varijabla naziv="DomainObject.Predmet.StrankaListFormated_1">
      <item>FINANCIJSKA AGENCIJA, RC SPLIT</item>
      <item>Raiffeisenbank Austria d.d. zastupanog po punomoćniku Ivo Staničić</item>
      <item>PISAC COMMERCE d.o.o.</item>
      <item>SVEUČILIŠTE U RIJECI</item>
      <item>Nada Erak</item>
      <item>M T G, društvo s ograničenom odgovornošću za građevinarstvo i trgovinu - u stečaju</item>
      <item>NAŠICECEMENT d.d.</item>
      <item>KUKA d.o.o. za građevinarstvo i transport - u stečaju</item>
      <item>VITA društvo s ograničenom odgovornošću za proizvodnju, trgovinu i usluge</item>
      <item>Marijan i Mijo Tolj</item>
      <item>Stečajna masa iza METAL OPATIJA društvo s ograničenom odgovornošću u stečaju</item>
      <item>ASCO d.o.o. za savjetovanje i razvoj</item>
      <item>WERKOS Društvo s ograničenom odgovornošću za inženjering u graditeljstvu u stečaju</item>
      <item>BAČVICE PIVNICA društvo s ograničenom odgovornošću za ugostiteljstvo</item>
      <item>ČIKOLA d.o.o. za građevinarstvo i trgovinu</item>
      <item>HŽ INFRASTRUKTURA d.o.o. za upravljanje, održavanje i izgradnju željezničke infrastrukture</item>
      <item>CELEBES IT d.o.o. za proizvodnju i usluge</item>
      <item>Ivan Gotovac</item>
      <item>TEMPO-inženjering društvo s ograničenom odgovornošću za graditeljstvo, trgovinu i usluge u stečaju</item>
      <item>DAMM KOMERCE, trgovina i usluge d.o.o.</item>
      <item>OPIK d.o.o. za proizvodnju, montažu i konstrukciju oplatnih sistema - u stečaju</item>
      <item>PATRLJI, društvo s ograničenom odgovornošću za građenje</item>
      <item>HETA ASSET RESOLUTION AG</item>
      <item>ZAGREBAČKI HOLDING, društvo s ograničenom odgovornošću za javni prijevoz, opskrbu vodom, održavanje čistoće, putnička a</item>
      <item>TERMO SERVIS društvo s ograničenom odgovornošću za inženjering, projektiranje, graditeljstvo, upravljanje nekretninama, trg</item>
      <item>Zdravko Damić</item>
    </derivirana_varijabla>
  </DomainObject.Predmet.StrankaListFormated>
  <DomainObject.Predmet.StrankaListFormatedOIB>
    <izvorni_sadrzaj>
      <item>FINANCIJSKA AGENCIJA, RC SPLIT, OIB 85821130368</item>
      <item>Raiffeisenbank Austria d.d., OIB 53056966535 zastupanog po punomoćniku Ivo Staničić</item>
      <item>PISAC COMMERCE d.o.o., OIB 91715306536</item>
      <item>SVEUČILIŠTE U RIJECI, OIB 64218323816</item>
      <item>Nada Erak, OIB 50224471447</item>
      <item>M T G, društvo s ograničenom odgovornošću za građevinarstvo i trgovinu - u stečaju, OIB 41132913105</item>
      <item>NAŠICECEMENT d.d., OIB 48358267745</item>
      <item>KUKA d.o.o. za građevinarstvo i transport - u stečaju, OIB 04776707159</item>
      <item>VITA društvo s ograničenom odgovornošću za proizvodnju, trgovinu i usluge, OIB 94385284951</item>
      <item>Marijan i Mijo Tolj, OIB 52716089598</item>
      <item>Stečajna masa iza METAL OPATIJA društvo s ograničenom odgovornošću u stečaju, OIB 75691921797</item>
      <item>ASCO d.o.o. za savjetovanje i razvoj, OIB 82087117156</item>
      <item>WERKOS Društvo s ograničenom odgovornošću za inženjering u graditeljstvu u stečaju, OIB 84820806875</item>
      <item>BAČVICE PIVNICA društvo s ograničenom odgovornošću za ugostiteljstvo, OIB 40078185164</item>
      <item>ČIKOLA d.o.o. za građevinarstvo i trgovinu, OIB 93205251498</item>
      <item>HŽ INFRASTRUKTURA d.o.o. za upravljanje, održavanje i izgradnju željezničke infrastrukture, OIB 39901919995</item>
      <item>CELEBES IT d.o.o. za proizvodnju i usluge, OIB 74003043112</item>
      <item>Ivan Gotovac, OIB 62601664141</item>
      <item>TEMPO-inženjering društvo s ograničenom odgovornošću za graditeljstvo, trgovinu i usluge u stečaju, OIB 03795340985</item>
      <item>DAMM KOMERCE, trgovina i usluge d.o.o., OIB 92145306284</item>
      <item>OPIK d.o.o. za proizvodnju, montažu i konstrukciju oplatnih sistema - u stečaju, OIB 37031898844</item>
      <item>PATRLJI, društvo s ograničenom odgovornošću za građenje, OIB 11170922230</item>
      <item>HETA ASSET RESOLUTION AG, OIB 90730821413</item>
      <item>ZAGREBAČKI HOLDING, društvo s ograničenom odgovornošću za javni prijevoz, opskrbu vodom, održavanje čistoće, putnička a, OIB 85584865987</item>
      <item>TERMO SERVIS društvo s ograničenom odgovornošću za inženjering, projektiranje, graditeljstvo, upravljanje nekretninama, trg, OIB 48671346974</item>
      <item>Zdravko Damić, OIB 71164433145</item>
    </izvorni_sadrzaj>
    <derivirana_varijabla naziv="DomainObject.Predmet.StrankaListFormatedOIB_1">
      <item>FINANCIJSKA AGENCIJA, RC SPLIT, OIB 85821130368</item>
      <item>Raiffeisenbank Austria d.d., OIB 53056966535 zastupanog po punomoćniku Ivo Staničić</item>
      <item>PISAC COMMERCE d.o.o., OIB 91715306536</item>
      <item>SVEUČILIŠTE U RIJECI, OIB 64218323816</item>
      <item>Nada Erak, OIB 50224471447</item>
      <item>M T G, društvo s ograničenom odgovornošću za građevinarstvo i trgovinu - u stečaju, OIB 41132913105</item>
      <item>NAŠICECEMENT d.d., OIB 48358267745</item>
      <item>KUKA d.o.o. za građevinarstvo i transport - u stečaju, OIB 04776707159</item>
      <item>VITA društvo s ograničenom odgovornošću za proizvodnju, trgovinu i usluge, OIB 94385284951</item>
      <item>Marijan i Mijo Tolj, OIB 52716089598</item>
      <item>Stečajna masa iza METAL OPATIJA društvo s ograničenom odgovornošću u stečaju, OIB 75691921797</item>
      <item>ASCO d.o.o. za savjetovanje i razvoj, OIB 82087117156</item>
      <item>WERKOS Društvo s ograničenom odgovornošću za inženjering u graditeljstvu u stečaju, OIB 84820806875</item>
      <item>BAČVICE PIVNICA društvo s ograničenom odgovornošću za ugostiteljstvo, OIB 40078185164</item>
      <item>ČIKOLA d.o.o. za građevinarstvo i trgovinu, OIB 93205251498</item>
      <item>HŽ INFRASTRUKTURA d.o.o. za upravljanje, održavanje i izgradnju željezničke infrastrukture, OIB 39901919995</item>
      <item>CELEBES IT d.o.o. za proizvodnju i usluge, OIB 74003043112</item>
      <item>Ivan Gotovac, OIB 62601664141</item>
      <item>TEMPO-inženjering društvo s ograničenom odgovornošću za graditeljstvo, trgovinu i usluge u stečaju, OIB 03795340985</item>
      <item>DAMM KOMERCE, trgovina i usluge d.o.o., OIB 92145306284</item>
      <item>OPIK d.o.o. za proizvodnju, montažu i konstrukciju oplatnih sistema - u stečaju, OIB 37031898844</item>
      <item>PATRLJI, društvo s ograničenom odgovornošću za građenje, OIB 11170922230</item>
      <item>HETA ASSET RESOLUTION AG, OIB 90730821413</item>
      <item>ZAGREBAČKI HOLDING, društvo s ograničenom odgovornošću za javni prijevoz, opskrbu vodom, održavanje čistoće, putnička a, OIB 85584865987</item>
      <item>TERMO SERVIS društvo s ograničenom odgovornošću za inženjering, projektiranje, graditeljstvo, upravljanje nekretninama, trg, OIB 48671346974</item>
      <item>Zdravko Damić, OIB 71164433145</item>
    </derivirana_varijabla>
  </DomainObject.Predmet.StrankaListFormatedOIB>
  <DomainObject.Predmet.StrankaListFormatedWithAdress>
    <izvorni_sadrzaj>
      <item>FINANCIJSKA AGENCIJA, RC SPLIT, Mažuranićevo šetalište 24 b, 21000 Split</item>
      <item>Raiffeisenbank Austria d.d., Magazinska cesta 69, 10000 Zagreb zastupanog po punomoćniku Ivo Staničić</item>
      <item>PISAC COMMERCE d.o.o., Lećevica, Lećevica bb, 21210 Solin</item>
      <item>SVEUČILIŠTE U RIJECI, Trg braće Mažuranić 10, 51000 Rijeka</item>
      <item>Nada Erak, Put Kruševa 5, 23450 Obrovac</item>
      <item>M T G, društvo s ograničenom odgovornošću za građevinarstvo i trgovinu - u stečaju, Franje Puškarića 1/a, 10000 Zagreb</item>
      <item>NAŠICECEMENT d.d., Tajnovac 1, 31500 Našice</item>
      <item>KUKA d.o.o. za građevinarstvo i transport - u stečaju, Letovanić 21, 44273 Letovanić</item>
      <item>VITA društvo s ograničenom odgovornošću za proizvodnju, trgovinu i usluge, Ulica grada Mainza 13, 10000 Zagreb</item>
      <item>Marijan i Mijo Tolj, Biokovska Obala 61, 20340 Ploče</item>
      <item>Stečajna masa iza METAL OPATIJA društvo s ograničenom odgovornošću u stečaju, Jurdani/bb, 51211 Jurdani</item>
      <item>ASCO d.o.o. za savjetovanje i razvoj, Rovinjska 4, 21000 Split</item>
      <item>WERKOS Društvo s ograničenom odgovornošću za inženjering u graditeljstvu u stečaju, Ulica borova 6, 31000 Osijek</item>
      <item>BAČVICE PIVNICA društvo s ograničenom odgovornošću za ugostiteljstvo, Svačićeva 4, 21000 Split</item>
      <item>ČIKOLA d.o.o. za građevinarstvo i trgovinu, Doverska 28, 21000 Split</item>
      <item>HŽ INFRASTRUKTURA d.o.o. za upravljanje, održavanje i izgradnju željezničke infrastrukture, Mihanovićeva 12, 10000 Zagreb</item>
      <item>CELEBES IT d.o.o. za proizvodnju i usluge, Grebenska 19, 20000 Dubrovnik</item>
      <item>Ivan Gotovac, Županjska Ulica 26, 21217 Kaštel Stari</item>
      <item>TEMPO-inženjering društvo s ograničenom odgovornošću za graditeljstvo, trgovinu i usluge u stečaju, Josipa Lončara 2, 10000 Zagreb</item>
      <item>DAMM KOMERCE, trgovina i usluge d.o.o., Hrvatskih dragovoljaca 6, 21000 Kamen</item>
      <item>OPIK d.o.o. za proizvodnju, montažu i konstrukciju oplatnih sistema - u stečaju, Antuna Mihanovića 3, 10340 Vrbovec</item>
      <item>PATRLJI, društvo s ograničenom odgovornošću za građenje, Botuška 22, 21260 Gornje Podbablje</item>
      <item>HETA ASSET RESOLUTION AG</item>
      <item>ZAGREBAČKI HOLDING, društvo s ograničenom odgovornošću za javni prijevoz, opskrbu vodom, održavanje čistoće, putnička a, Ulica grada Vukovara 41, 10000 Zagreb</item>
      <item>TERMO SERVIS društvo s ograničenom odgovornošću za inženjering, projektiranje, graditeljstvo, upravljanje nekretninama, trg, Ulica grada Vukovara 72, 10000 Zagreb</item>
      <item>Zdravko Damić, Antuna Gustava Matoša 1a, 20343 Rogotin</item>
    </izvorni_sadrzaj>
    <derivirana_varijabla naziv="DomainObject.Predmet.StrankaListFormatedWithAdress_1">
      <item>FINANCIJSKA AGENCIJA, RC SPLIT, Mažuranićevo šetalište 24 b, 21000 Split</item>
      <item>Raiffeisenbank Austria d.d., Magazinska cesta 69, 10000 Zagreb zastupanog po punomoćniku Ivo Staničić</item>
      <item>PISAC COMMERCE d.o.o., Lećevica, Lećevica bb, 21210 Solin</item>
      <item>SVEUČILIŠTE U RIJECI, Trg braće Mažuranić 10, 51000 Rijeka</item>
      <item>Nada Erak, Put Kruševa 5, 23450 Obrovac</item>
      <item>M T G, društvo s ograničenom odgovornošću za građevinarstvo i trgovinu - u stečaju, Franje Puškarića 1/a, 10000 Zagreb</item>
      <item>NAŠICECEMENT d.d., Tajnovac 1, 31500 Našice</item>
      <item>KUKA d.o.o. za građevinarstvo i transport - u stečaju, Letovanić 21, 44273 Letovanić</item>
      <item>VITA društvo s ograničenom odgovornošću za proizvodnju, trgovinu i usluge, Ulica grada Mainza 13, 10000 Zagreb</item>
      <item>Marijan i Mijo Tolj, Biokovska Obala 61, 20340 Ploče</item>
      <item>Stečajna masa iza METAL OPATIJA društvo s ograničenom odgovornošću u stečaju, Jurdani/bb, 51211 Jurdani</item>
      <item>ASCO d.o.o. za savjetovanje i razvoj, Rovinjska 4, 21000 Split</item>
      <item>WERKOS Društvo s ograničenom odgovornošću za inženjering u graditeljstvu u stečaju, Ulica borova 6, 31000 Osijek</item>
      <item>BAČVICE PIVNICA društvo s ograničenom odgovornošću za ugostiteljstvo, Svačićeva 4, 21000 Split</item>
      <item>ČIKOLA d.o.o. za građevinarstvo i trgovinu, Doverska 28, 21000 Split</item>
      <item>HŽ INFRASTRUKTURA d.o.o. za upravljanje, održavanje i izgradnju željezničke infrastrukture, Mihanovićeva 12, 10000 Zagreb</item>
      <item>CELEBES IT d.o.o. za proizvodnju i usluge, Grebenska 19, 20000 Dubrovnik</item>
      <item>Ivan Gotovac, Županjska Ulica 26, 21217 Kaštel Stari</item>
      <item>TEMPO-inženjering društvo s ograničenom odgovornošću za graditeljstvo, trgovinu i usluge u stečaju, Josipa Lončara 2, 10000 Zagreb</item>
      <item>DAMM KOMERCE, trgovina i usluge d.o.o., Hrvatskih dragovoljaca 6, 21000 Kamen</item>
      <item>OPIK d.o.o. za proizvodnju, montažu i konstrukciju oplatnih sistema - u stečaju, Antuna Mihanovića 3, 10340 Vrbovec</item>
      <item>PATRLJI, društvo s ograničenom odgovornošću za građenje, Botuška 22, 21260 Gornje Podbablje</item>
      <item>HETA ASSET RESOLUTION AG</item>
      <item>ZAGREBAČKI HOLDING, društvo s ograničenom odgovornošću za javni prijevoz, opskrbu vodom, održavanje čistoće, putnička a, Ulica grada Vukovara 41, 10000 Zagreb</item>
      <item>TERMO SERVIS društvo s ograničenom odgovornošću za inženjering, projektiranje, graditeljstvo, upravljanje nekretninama, trg, Ulica grada Vukovara 72, 10000 Zagreb</item>
      <item>Zdravko Damić, Antuna Gustava Matoša 1a, 20343 Rogotin</item>
    </derivirana_varijabla>
  </DomainObject.Predmet.StrankaListFormatedWithAdress>
  <DomainObject.Predmet.StrankaListFormatedWithAdressOIB>
    <izvorni_sadrzaj>
      <item>FINANCIJSKA AGENCIJA, RC SPLIT, OIB 85821130368, Mažuranićevo šetalište 24 b, 21000 Split</item>
      <item>Raiffeisenbank Austria d.d., OIB 53056966535, Magazinska cesta 69, 10000 Zagreb zastupanog po punomoćniku Ivo Staničić</item>
      <item>PISAC COMMERCE d.o.o., OIB 91715306536, Lećevica, Lećevica bb, 21210 Solin</item>
      <item>SVEUČILIŠTE U RIJECI, OIB 64218323816, Trg braće Mažuranić 10, 51000 Rijeka</item>
      <item>Nada Erak, OIB 50224471447, Put Kruševa 5, 23450 Obrovac</item>
      <item>M T G, društvo s ograničenom odgovornošću za građevinarstvo i trgovinu - u stečaju, OIB 41132913105, Franje Puškarića 1/a, 10000 Zagreb</item>
      <item>NAŠICECEMENT d.d., OIB 48358267745, Tajnovac 1, 31500 Našice</item>
      <item>KUKA d.o.o. za građevinarstvo i transport - u stečaju, OIB 04776707159, Letovanić 21, 44273 Letovanić</item>
      <item>VITA društvo s ograničenom odgovornošću za proizvodnju, trgovinu i usluge, OIB 94385284951, Ulica grada Mainza 13, 10000 Zagreb</item>
      <item>Marijan i Mijo Tolj, OIB 52716089598, Biokovska Obala 61, 20340 Ploče</item>
      <item>Stečajna masa iza METAL OPATIJA društvo s ograničenom odgovornošću u stečaju, OIB 75691921797, Jurdani/bb, 51211 Jurdani</item>
      <item>ASCO d.o.o. za savjetovanje i razvoj, OIB 82087117156, Rovinjska 4, 21000 Split</item>
      <item>WERKOS Društvo s ograničenom odgovornošću za inženjering u graditeljstvu u stečaju, OIB 84820806875, Ulica borova 6, 31000 Osijek</item>
      <item>BAČVICE PIVNICA društvo s ograničenom odgovornošću za ugostiteljstvo, OIB 40078185164, Svačićeva 4, 21000 Split</item>
      <item>ČIKOLA d.o.o. za građevinarstvo i trgovinu, OIB 93205251498, Doverska 28, 21000 Split</item>
      <item>HŽ INFRASTRUKTURA d.o.o. za upravljanje, održavanje i izgradnju željezničke infrastrukture, OIB 39901919995, Mihanovićeva 12, 10000 Zagreb</item>
      <item>CELEBES IT d.o.o. za proizvodnju i usluge, OIB 74003043112, Grebenska 19, 20000 Dubrovnik</item>
      <item>Ivan Gotovac, OIB 62601664141, Županjska Ulica 26, 21217 Kaštel Stari</item>
      <item>TEMPO-inženjering društvo s ograničenom odgovornošću za graditeljstvo, trgovinu i usluge u stečaju, OIB 03795340985, Josipa Lončara 2, 10000 Zagreb</item>
      <item>DAMM KOMERCE, trgovina i usluge d.o.o., OIB 92145306284, Hrvatskih dragovoljaca 6, 21000 Kamen</item>
      <item>OPIK d.o.o. za proizvodnju, montažu i konstrukciju oplatnih sistema - u stečaju, OIB 37031898844, Antuna Mihanovića 3, 10340 Vrbovec</item>
      <item>PATRLJI, društvo s ograničenom odgovornošću za građenje, OIB 11170922230, Botuška 22, 21260 Gornje Podbablje</item>
      <item>HETA ASSET RESOLUTION AG, OIB 90730821413</item>
      <item>ZAGREBAČKI HOLDING, društvo s ograničenom odgovornošću za javni prijevoz, opskrbu vodom, održavanje čistoće, putnička a, OIB 85584865987, Ulica grada Vukovara 41, 10000 Zagreb</item>
      <item>TERMO SERVIS društvo s ograničenom odgovornošću za inženjering, projektiranje, graditeljstvo, upravljanje nekretninama, trg, OIB 48671346974, Ulica grada Vukovara 72, 10000 Zagreb</item>
      <item>Zdravko Damić, OIB 71164433145, Antuna Gustava Matoša 1a, 20343 Rogotin</item>
    </izvorni_sadrzaj>
    <derivirana_varijabla naziv="DomainObject.Predmet.StrankaListFormatedWithAdressOIB_1">
      <item>FINANCIJSKA AGENCIJA, RC SPLIT, OIB 85821130368, Mažuranićevo šetalište 24 b, 21000 Split</item>
      <item>Raiffeisenbank Austria d.d., OIB 53056966535, Magazinska cesta 69, 10000 Zagreb zastupanog po punomoćniku Ivo Staničić</item>
      <item>PISAC COMMERCE d.o.o., OIB 91715306536, Lećevica, Lećevica bb, 21210 Solin</item>
      <item>SVEUČILIŠTE U RIJECI, OIB 64218323816, Trg braće Mažuranić 10, 51000 Rijeka</item>
      <item>Nada Erak, OIB 50224471447, Put Kruševa 5, 23450 Obrovac</item>
      <item>M T G, društvo s ograničenom odgovornošću za građevinarstvo i trgovinu - u stečaju, OIB 41132913105, Franje Puškarića 1/a, 10000 Zagreb</item>
      <item>NAŠICECEMENT d.d., OIB 48358267745, Tajnovac 1, 31500 Našice</item>
      <item>KUKA d.o.o. za građevinarstvo i transport - u stečaju, OIB 04776707159, Letovanić 21, 44273 Letovanić</item>
      <item>VITA društvo s ograničenom odgovornošću za proizvodnju, trgovinu i usluge, OIB 94385284951, Ulica grada Mainza 13, 10000 Zagreb</item>
      <item>Marijan i Mijo Tolj, OIB 52716089598, Biokovska Obala 61, 20340 Ploče</item>
      <item>Stečajna masa iza METAL OPATIJA društvo s ograničenom odgovornošću u stečaju, OIB 75691921797, Jurdani/bb, 51211 Jurdani</item>
      <item>ASCO d.o.o. za savjetovanje i razvoj, OIB 82087117156, Rovinjska 4, 21000 Split</item>
      <item>WERKOS Društvo s ograničenom odgovornošću za inženjering u graditeljstvu u stečaju, OIB 84820806875, Ulica borova 6, 31000 Osijek</item>
      <item>BAČVICE PIVNICA društvo s ograničenom odgovornošću za ugostiteljstvo, OIB 40078185164, Svačićeva 4, 21000 Split</item>
      <item>ČIKOLA d.o.o. za građevinarstvo i trgovinu, OIB 93205251498, Doverska 28, 21000 Split</item>
      <item>HŽ INFRASTRUKTURA d.o.o. za upravljanje, održavanje i izgradnju željezničke infrastrukture, OIB 39901919995, Mihanovićeva 12, 10000 Zagreb</item>
      <item>CELEBES IT d.o.o. za proizvodnju i usluge, OIB 74003043112, Grebenska 19, 20000 Dubrovnik</item>
      <item>Ivan Gotovac, OIB 62601664141, Županjska Ulica 26, 21217 Kaštel Stari</item>
      <item>TEMPO-inženjering društvo s ograničenom odgovornošću za graditeljstvo, trgovinu i usluge u stečaju, OIB 03795340985, Josipa Lončara 2, 10000 Zagreb</item>
      <item>DAMM KOMERCE, trgovina i usluge d.o.o., OIB 92145306284, Hrvatskih dragovoljaca 6, 21000 Kamen</item>
      <item>OPIK d.o.o. za proizvodnju, montažu i konstrukciju oplatnih sistema - u stečaju, OIB 37031898844, Antuna Mihanovića 3, 10340 Vrbovec</item>
      <item>PATRLJI, društvo s ograničenom odgovornošću za građenje, OIB 11170922230, Botuška 22, 21260 Gornje Podbablje</item>
      <item>HETA ASSET RESOLUTION AG, OIB 90730821413</item>
      <item>ZAGREBAČKI HOLDING, društvo s ograničenom odgovornošću za javni prijevoz, opskrbu vodom, održavanje čistoće, putnička a, OIB 85584865987, Ulica grada Vukovara 41, 10000 Zagreb</item>
      <item>TERMO SERVIS društvo s ograničenom odgovornošću za inženjering, projektiranje, graditeljstvo, upravljanje nekretninama, trg, OIB 48671346974, Ulica grada Vukovara 72, 10000 Zagreb</item>
      <item>Zdravko Damić, OIB 71164433145, Antuna Gustava Matoša 1a, 20343 Rogotin</item>
    </derivirana_varijabla>
  </DomainObject.Predmet.StrankaListFormatedWithAdressOIB>
  <DomainObject.Predmet.StrankaListNazivFormated>
    <izvorni_sadrzaj>
      <item>FINANCIJSKA AGENCIJA, RC SPLIT</item>
      <item>Raiffeisenbank Austria d.d.</item>
      <item>PISAC COMMERCE d.o.o.</item>
      <item>SVEUČILIŠTE U RIJECI</item>
      <item>Nada Erak</item>
      <item>M T G, društvo s ograničenom odgovornošću za građevinarstvo i trgovinu - u stečaju</item>
      <item>NAŠICECEMENT d.d.</item>
      <item>KUKA d.o.o. za građevinarstvo i transport - u stečaju</item>
      <item>VITA društvo s ograničenom odgovornošću za proizvodnju, trgovinu i usluge</item>
      <item>Marijan i Mijo Tolj</item>
      <item>Stečajna masa iza METAL OPATIJA društvo s ograničenom odgovornošću u stečaju</item>
      <item>ASCO d.o.o. za savjetovanje i razvoj</item>
      <item>WERKOS Društvo s ograničenom odgovornošću za inženjering u graditeljstvu u stečaju</item>
      <item>BAČVICE PIVNICA društvo s ograničenom odgovornošću za ugostiteljstvo</item>
      <item>ČIKOLA d.o.o. za građevinarstvo i trgovinu</item>
      <item>HŽ INFRASTRUKTURA d.o.o. za upravljanje, održavanje i izgradnju željezničke infrastrukture</item>
      <item>CELEBES IT d.o.o. za proizvodnju i usluge</item>
      <item>Ivan Gotovac</item>
      <item>TEMPO-inženjering društvo s ograničenom odgovornošću za graditeljstvo, trgovinu i usluge u stečaju</item>
      <item>DAMM KOMERCE, trgovina i usluge d.o.o.</item>
      <item>OPIK d.o.o. za proizvodnju, montažu i konstrukciju oplatnih sistema - u stečaju</item>
      <item>PATRLJI, društvo s ograničenom odgovornošću za građenje</item>
      <item>HETA ASSET RESOLUTION AG</item>
      <item>ZAGREBAČKI HOLDING, društvo s ograničenom odgovornošću za javni prijevoz, opskrbu vodom, održavanje čistoće, putnička a</item>
      <item>TERMO SERVIS društvo s ograničenom odgovornošću za inženjering, projektiranje, graditeljstvo, upravljanje nekretninama, trg</item>
      <item>Zdravko Damić</item>
    </izvorni_sadrzaj>
    <derivirana_varijabla naziv="DomainObject.Predmet.StrankaListNazivFormated_1">
      <item>FINANCIJSKA AGENCIJA, RC SPLIT</item>
      <item>Raiffeisenbank Austria d.d.</item>
      <item>PISAC COMMERCE d.o.o.</item>
      <item>SVEUČILIŠTE U RIJECI</item>
      <item>Nada Erak</item>
      <item>M T G, društvo s ograničenom odgovornošću za građevinarstvo i trgovinu - u stečaju</item>
      <item>NAŠICECEMENT d.d.</item>
      <item>KUKA d.o.o. za građevinarstvo i transport - u stečaju</item>
      <item>VITA društvo s ograničenom odgovornošću za proizvodnju, trgovinu i usluge</item>
      <item>Marijan i Mijo Tolj</item>
      <item>Stečajna masa iza METAL OPATIJA društvo s ograničenom odgovornošću u stečaju</item>
      <item>ASCO d.o.o. za savjetovanje i razvoj</item>
      <item>WERKOS Društvo s ograničenom odgovornošću za inženjering u graditeljstvu u stečaju</item>
      <item>BAČVICE PIVNICA društvo s ograničenom odgovornošću za ugostiteljstvo</item>
      <item>ČIKOLA d.o.o. za građevinarstvo i trgovinu</item>
      <item>HŽ INFRASTRUKTURA d.o.o. za upravljanje, održavanje i izgradnju željezničke infrastrukture</item>
      <item>CELEBES IT d.o.o. za proizvodnju i usluge</item>
      <item>Ivan Gotovac</item>
      <item>TEMPO-inženjering društvo s ograničenom odgovornošću za graditeljstvo, trgovinu i usluge u stečaju</item>
      <item>DAMM KOMERCE, trgovina i usluge d.o.o.</item>
      <item>OPIK d.o.o. za proizvodnju, montažu i konstrukciju oplatnih sistema - u stečaju</item>
      <item>PATRLJI, društvo s ograničenom odgovornošću za građenje</item>
      <item>HETA ASSET RESOLUTION AG</item>
      <item>ZAGREBAČKI HOLDING, društvo s ograničenom odgovornošću za javni prijevoz, opskrbu vodom, održavanje čistoće, putnička a</item>
      <item>TERMO SERVIS društvo s ograničenom odgovornošću za inženjering, projektiranje, graditeljstvo, upravljanje nekretninama, trg</item>
      <item>Zdravko Damić</item>
    </derivirana_varijabla>
  </DomainObject.Predmet.StrankaListNazivFormated>
  <DomainObject.Predmet.StrankaListNazivFormatedOIB>
    <izvorni_sadrzaj>
      <item>FINANCIJSKA AGENCIJA, RC SPLIT, OIB 85821130368</item>
      <item>Raiffeisenbank Austria d.d., OIB 53056966535</item>
      <item>PISAC COMMERCE d.o.o., OIB 91715306536</item>
      <item>SVEUČILIŠTE U RIJECI, OIB 64218323816</item>
      <item>Nada Erak, OIB 50224471447</item>
      <item>M T G, društvo s ograničenom odgovornošću za građevinarstvo i trgovinu - u stečaju, OIB 41132913105</item>
      <item>NAŠICECEMENT d.d., OIB 48358267745</item>
      <item>KUKA d.o.o. za građevinarstvo i transport - u stečaju, OIB 04776707159</item>
      <item>VITA društvo s ograničenom odgovornošću za proizvodnju, trgovinu i usluge, OIB 94385284951</item>
      <item>Marijan i Mijo Tolj, OIB 52716089598</item>
      <item>Stečajna masa iza METAL OPATIJA društvo s ograničenom odgovornošću u stečaju, OIB 75691921797</item>
      <item>ASCO d.o.o. za savjetovanje i razvoj, OIB 82087117156</item>
      <item>WERKOS Društvo s ograničenom odgovornošću za inženjering u graditeljstvu u stečaju, OIB 84820806875</item>
      <item>BAČVICE PIVNICA društvo s ograničenom odgovornošću za ugostiteljstvo, OIB 40078185164</item>
      <item>ČIKOLA d.o.o. za građevinarstvo i trgovinu, OIB 93205251498</item>
      <item>HŽ INFRASTRUKTURA d.o.o. za upravljanje, održavanje i izgradnju željezničke infrastrukture, OIB 39901919995</item>
      <item>CELEBES IT d.o.o. za proizvodnju i usluge, OIB 74003043112</item>
      <item>Ivan Gotovac, OIB 62601664141</item>
      <item>TEMPO-inženjering društvo s ograničenom odgovornošću za graditeljstvo, trgovinu i usluge u stečaju, OIB 03795340985</item>
      <item>DAMM KOMERCE, trgovina i usluge d.o.o., OIB 92145306284</item>
      <item>OPIK d.o.o. za proizvodnju, montažu i konstrukciju oplatnih sistema - u stečaju, OIB 37031898844</item>
      <item>PATRLJI, društvo s ograničenom odgovornošću za građenje, OIB 11170922230</item>
      <item>HETA ASSET RESOLUTION AG, OIB 90730821413</item>
      <item>ZAGREBAČKI HOLDING, društvo s ograničenom odgovornošću za javni prijevoz, opskrbu vodom, održavanje čistoće, putnička a, OIB 85584865987</item>
      <item>TERMO SERVIS društvo s ograničenom odgovornošću za inženjering, projektiranje, graditeljstvo, upravljanje nekretninama, trg, OIB 48671346974</item>
      <item>Zdravko Damić, OIB 71164433145</item>
    </izvorni_sadrzaj>
    <derivirana_varijabla naziv="DomainObject.Predmet.StrankaListNazivFormatedOIB_1">
      <item>FINANCIJSKA AGENCIJA, RC SPLIT, OIB 85821130368</item>
      <item>Raiffeisenbank Austria d.d., OIB 53056966535</item>
      <item>PISAC COMMERCE d.o.o., OIB 91715306536</item>
      <item>SVEUČILIŠTE U RIJECI, OIB 64218323816</item>
      <item>Nada Erak, OIB 50224471447</item>
      <item>M T G, društvo s ograničenom odgovornošću za građevinarstvo i trgovinu - u stečaju, OIB 41132913105</item>
      <item>NAŠICECEMENT d.d., OIB 48358267745</item>
      <item>KUKA d.o.o. za građevinarstvo i transport - u stečaju, OIB 04776707159</item>
      <item>VITA društvo s ograničenom odgovornošću za proizvodnju, trgovinu i usluge, OIB 94385284951</item>
      <item>Marijan i Mijo Tolj, OIB 52716089598</item>
      <item>Stečajna masa iza METAL OPATIJA društvo s ograničenom odgovornošću u stečaju, OIB 75691921797</item>
      <item>ASCO d.o.o. za savjetovanje i razvoj, OIB 82087117156</item>
      <item>WERKOS Društvo s ograničenom odgovornošću za inženjering u graditeljstvu u stečaju, OIB 84820806875</item>
      <item>BAČVICE PIVNICA društvo s ograničenom odgovornošću za ugostiteljstvo, OIB 40078185164</item>
      <item>ČIKOLA d.o.o. za građevinarstvo i trgovinu, OIB 93205251498</item>
      <item>HŽ INFRASTRUKTURA d.o.o. za upravljanje, održavanje i izgradnju željezničke infrastrukture, OIB 39901919995</item>
      <item>CELEBES IT d.o.o. za proizvodnju i usluge, OIB 74003043112</item>
      <item>Ivan Gotovac, OIB 62601664141</item>
      <item>TEMPO-inženjering društvo s ograničenom odgovornošću za graditeljstvo, trgovinu i usluge u stečaju, OIB 03795340985</item>
      <item>DAMM KOMERCE, trgovina i usluge d.o.o., OIB 92145306284</item>
      <item>OPIK d.o.o. za proizvodnju, montažu i konstrukciju oplatnih sistema - u stečaju, OIB 37031898844</item>
      <item>PATRLJI, društvo s ograničenom odgovornošću za građenje, OIB 11170922230</item>
      <item>HETA ASSET RESOLUTION AG, OIB 90730821413</item>
      <item>ZAGREBAČKI HOLDING, društvo s ograničenom odgovornošću za javni prijevoz, opskrbu vodom, održavanje čistoće, putnička a, OIB 85584865987</item>
      <item>TERMO SERVIS društvo s ograničenom odgovornošću za inženjering, projektiranje, graditeljstvo, upravljanje nekretninama, trg, OIB 48671346974</item>
      <item>Zdravko Damić, OIB 71164433145</item>
    </derivirana_varijabla>
  </DomainObject.Predmet.StrankaListNazivFormatedOIB>
  <DomainObject.Predmet.ProtuStrankaListFormated>
    <izvorni_sadrzaj>
      <item>KONSTRUKTOR-INŽENJERING dioničko društvo za graditeljstvo u stečaju zastupanog po punomoćniku Tomislav Krka</item>
    </izvorni_sadrzaj>
    <derivirana_varijabla naziv="DomainObject.Predmet.ProtuStrankaListFormated_1">
      <item>KONSTRUKTOR-INŽENJERING dioničko društvo za graditeljstvo u stečaju zastupanog po punomoćniku Tomislav Krka</item>
    </derivirana_varijabla>
  </DomainObject.Predmet.ProtuStrankaListFormated>
  <DomainObject.Predmet.ProtuStrankaListFormatedOIB>
    <izvorni_sadrzaj>
      <item>KONSTRUKTOR-INŽENJERING dioničko društvo za graditeljstvo u stečaju, OIB 81356391287 zastupanog po punomoćniku Tomislav Krka</item>
    </izvorni_sadrzaj>
    <derivirana_varijabla naziv="DomainObject.Predmet.ProtuStrankaListFormatedOIB_1">
      <item>KONSTRUKTOR-INŽENJERING dioničko društvo za graditeljstvo u stečaju, OIB 81356391287 zastupanog po punomoćniku Tomislav Krka</item>
    </derivirana_varijabla>
  </DomainObject.Predmet.ProtuStrankaListFormatedOIB>
  <DomainObject.Predmet.ProtuStrankaListFormatedWithAdress>
    <izvorni_sadrzaj>
      <item>KONSTRUKTOR-INŽENJERING dioničko društvo za graditeljstvo u stečaju, Svačićeva 4, 21000 Split zastupanog po punomoćniku Tomislav Krka</item>
    </izvorni_sadrzaj>
    <derivirana_varijabla naziv="DomainObject.Predmet.ProtuStrankaListFormatedWithAdress_1">
      <item>KONSTRUKTOR-INŽENJERING dioničko društvo za graditeljstvo u stečaju, Svačićeva 4, 21000 Split zastupanog po punomoćniku Tomislav Krka</item>
    </derivirana_varijabla>
  </DomainObject.Predmet.ProtuStrankaListFormatedWithAdress>
  <DomainObject.Predmet.ProtuStrankaListFormatedWithAdressOIB>
    <izvorni_sadrzaj>
      <item>KONSTRUKTOR-INŽENJERING dioničko društvo za graditeljstvo u stečaju, OIB 81356391287, Svačićeva 4, 21000 Split zastupanog po punomoćniku Tomislav Krka</item>
    </izvorni_sadrzaj>
    <derivirana_varijabla naziv="DomainObject.Predmet.ProtuStrankaListFormatedWithAdressOIB_1">
      <item>KONSTRUKTOR-INŽENJERING dioničko društvo za graditeljstvo u stečaju, OIB 81356391287, Svačićeva 4, 21000 Split zastupanog po punomoćniku Tomislav Krka</item>
    </derivirana_varijabla>
  </DomainObject.Predmet.ProtuStrankaListFormatedWithAdressOIB>
  <DomainObject.Predmet.ProtuStrankaListNazivFormated>
    <izvorni_sadrzaj>
      <item>KONSTRUKTOR-INŽENJERING dioničko društvo za graditeljstvo u stečaju</item>
    </izvorni_sadrzaj>
    <derivirana_varijabla naziv="DomainObject.Predmet.ProtuStrankaListNazivFormated_1">
      <item>KONSTRUKTOR-INŽENJERING dioničko društvo za graditeljstvo u stečaju</item>
    </derivirana_varijabla>
  </DomainObject.Predmet.ProtuStrankaListNazivFormated>
  <DomainObject.Predmet.ProtuStrankaListNazivFormatedOIB>
    <izvorni_sadrzaj>
      <item>KONSTRUKTOR-INŽENJERING dioničko društvo za graditeljstvo u stečaju, OIB 81356391287</item>
    </izvorni_sadrzaj>
    <derivirana_varijabla naziv="DomainObject.Predmet.ProtuStrankaListNazivFormatedOIB_1">
      <item>KONSTRUKTOR-INŽENJERING dioničko društvo za graditeljstvo u stečaju, OIB 81356391287</item>
    </derivirana_varijabla>
  </DomainObject.Predmet.ProtuStrankaListNazivFormatedOIB>
  <DomainObject.Predmet.OstaliListFormated>
    <izvorni_sadrzaj>
      <item>Željko Žderić</item>
      <item>Tomislav Krka punomoćnik sudionika u postupku KONSTRUKTOR-INŽENJERING dioničko društvo za graditeljstvo u stečaju</item>
      <item>Ivo Staničić punomoćnik sudionika u postupku Raiffeisenbank Austria d.d.</item>
    </izvorni_sadrzaj>
    <derivirana_varijabla naziv="DomainObject.Predmet.OstaliListFormated_1">
      <item>Željko Žderić</item>
      <item>Tomislav Krka punomoćnik sudionika u postupku KONSTRUKTOR-INŽENJERING dioničko društvo za graditeljstvo u stečaju</item>
      <item>Ivo Staničić punomoćnik sudionika u postupku Raiffeisenbank Austria d.d.</item>
    </derivirana_varijabla>
  </DomainObject.Predmet.OstaliListFormated>
  <DomainObject.Predmet.OstaliListFormatedOIB>
    <izvorni_sadrzaj>
      <item>Željko Žderić, OIB 76440987322</item>
      <item>Tomislav Krka punomoćnik sudionika u postupku KONSTRUKTOR-INŽENJERING dioničko društvo za graditeljstvo u stečaju</item>
      <item>Ivo Staničić punomoćnik sudionika u postupku Raiffeisenbank Austria d.d.</item>
    </izvorni_sadrzaj>
    <derivirana_varijabla naziv="DomainObject.Predmet.OstaliListFormatedOIB_1">
      <item>Željko Žderić, OIB 76440987322</item>
      <item>Tomislav Krka punomoćnik sudionika u postupku KONSTRUKTOR-INŽENJERING dioničko društvo za graditeljstvo u stečaju</item>
      <item>Ivo Staničić punomoćnik sudionika u postupku Raiffeisenbank Austria d.d.</item>
    </derivirana_varijabla>
  </DomainObject.Predmet.OstaliListFormatedOIB>
  <DomainObject.Predmet.OstaliListFormatedWithAdress>
    <izvorni_sadrzaj>
      <item>Željko Žderić, Pujanke 3, 21000 Split</item>
      <item>Tomislav Krka, Starčevićeva 13/I, 21000 Split punomoćnik sudionika u postupku KONSTRUKTOR-INŽENJERING dioničko društvo za graditeljstvo u stečaju</item>
      <item>Ivo Staničić, Ivana Gundulića 26 A/II, 21000 Split punomoćnik sudionika u postupku Raiffeisenbank Austria d.d.</item>
    </izvorni_sadrzaj>
    <derivirana_varijabla naziv="DomainObject.Predmet.OstaliListFormatedWithAdress_1">
      <item>Željko Žderić, Pujanke 3, 21000 Split</item>
      <item>Tomislav Krka, Starčevićeva 13/I, 21000 Split punomoćnik sudionika u postupku KONSTRUKTOR-INŽENJERING dioničko društvo za graditeljstvo u stečaju</item>
      <item>Ivo Staničić, Ivana Gundulića 26 A/II, 21000 Split punomoćnik sudionika u postupku Raiffeisenbank Austria d.d.</item>
    </derivirana_varijabla>
  </DomainObject.Predmet.OstaliListFormatedWithAdress>
  <DomainObject.Predmet.OstaliListFormatedWithAdressOIB>
    <izvorni_sadrzaj>
      <item>Željko Žderić, OIB 76440987322, Pujanke 3, 21000 Split</item>
      <item>Tomislav Krka, Starčevićeva 13/I, 21000 Split punomoćnik sudionika u postupku KONSTRUKTOR-INŽENJERING dioničko društvo za graditeljstvo u stečaju</item>
      <item>Ivo Staničić, Ivana Gundulića 26 A/II, 21000 Split punomoćnik sudionika u postupku Raiffeisenbank Austria d.d.</item>
    </izvorni_sadrzaj>
    <derivirana_varijabla naziv="DomainObject.Predmet.OstaliListFormatedWithAdressOIB_1">
      <item>Željko Žderić, OIB 76440987322, Pujanke 3, 21000 Split</item>
      <item>Tomislav Krka, Starčevićeva 13/I, 21000 Split punomoćnik sudionika u postupku KONSTRUKTOR-INŽENJERING dioničko društvo za graditeljstvo u stečaju</item>
      <item>Ivo Staničić, Ivana Gundulića 26 A/II, 21000 Split punomoćnik sudionika u postupku Raiffeisenbank Austria d.d.</item>
    </derivirana_varijabla>
  </DomainObject.Predmet.OstaliListFormatedWithAdressOIB>
  <DomainObject.Predmet.OstaliListNazivFormated>
    <izvorni_sadrzaj>
      <item>Željko Žderić</item>
      <item>Tomislav Krka</item>
      <item>Ivo Staničić</item>
    </izvorni_sadrzaj>
    <derivirana_varijabla naziv="DomainObject.Predmet.OstaliListNazivFormated_1">
      <item>Željko Žderić</item>
      <item>Tomislav Krka</item>
      <item>Ivo Staničić</item>
    </derivirana_varijabla>
  </DomainObject.Predmet.OstaliListNazivFormated>
  <DomainObject.Predmet.OstaliListNazivFormatedOIB>
    <izvorni_sadrzaj>
      <item>Željko Žderić, OIB 76440987322</item>
      <item>Tomislav Krka</item>
      <item>Ivo Staničić</item>
    </izvorni_sadrzaj>
    <derivirana_varijabla naziv="DomainObject.Predmet.OstaliListNazivFormatedOIB_1">
      <item>Željko Žderić, OIB 76440987322</item>
      <item>Tomislav Krka</item>
      <item>Ivo Staničić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St-1196/2016-276</izvorni_sadrzaj>
    <derivirana_varijabla naziv="DomainObject.PoslovniBrojDokumenta_1">St-1196/2016-276</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KONSTRUKTOR-INŽENJERING dioničko društvo za graditeljstvo u stečaju</izvorni_sadrzaj>
    <derivirana_varijabla naziv="DomainObject.Predmet.ProtustrankaIDrugi_1">KONSTRUKTOR-INŽENJERING dioničko društvo za graditeljstvo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KONSTRUKTOR-INŽENJERING dioničko društvo za graditeljstvo u stečaju, OIB 81356391287, Svačićeva 4, 21000 Split</izvorni_sadrzaj>
    <derivirana_varijabla naziv="DomainObject.Predmet.ProtustrankaIDrugiAdressOIB_1">KONSTRUKTOR-INŽENJERING dioničko društvo za graditeljstvo u stečaju, OIB 81356391287, Svačićeva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KONSTRUKTOR-INŽENJERING dioničko društvo za graditeljstvo u stečaju</item>
      <item>FINANCIJSKA AGENCIJA, RC SPLIT</item>
      <item>Željko Žderić</item>
      <item>Tomislav Krka</item>
      <item>Raiffeisenbank Austria d.d.</item>
      <item>Ivo Staničić</item>
      <item>PISAC COMMERCE d.o.o.</item>
      <item>SVEUČILIŠTE U RIJECI</item>
      <item>Nada Erak</item>
      <item>M T G, društvo s ograničenom odgovornošću za građevinarstvo i trgovinu - u stečaju</item>
      <item>NAŠICECEMENT d.d.</item>
      <item>KUKA d.o.o. za građevinarstvo i transport - u stečaju</item>
      <item>VITA društvo s ograničenom odgovornošću za proizvodnju, trgovinu i usluge</item>
      <item>Marijan i Mijo Tolj</item>
      <item>Stečajna masa iza METAL OPATIJA društvo s ograničenom odgovornošću u stečaju</item>
      <item>ASCO d.o.o. za savjetovanje i razvoj</item>
      <item>WERKOS Društvo s ograničenom odgovornošću za inženjering u graditeljstvu u stečaju</item>
      <item>BAČVICE PIVNICA društvo s ograničenom odgovornošću za ugostiteljstvo</item>
      <item>ČIKOLA d.o.o. za građevinarstvo i trgovinu</item>
      <item>HŽ INFRASTRUKTURA d.o.o. za upravljanje, održavanje i izgradnju željezničke infrastrukture</item>
      <item>CELEBES IT d.o.o. za proizvodnju i usluge</item>
      <item>Ivan Gotovac</item>
      <item>TEMPO-inženjering društvo s ograničenom odgovornošću za graditeljstvo, trgovinu i usluge u stečaju</item>
      <item>DAMM KOMERCE, trgovina i usluge d.o.o.</item>
      <item>OPIK d.o.o. za proizvodnju, montažu i konstrukciju oplatnih sistema - u stečaju</item>
      <item>PATRLJI, društvo s ograničenom odgovornošću za građenje</item>
      <item>HETA ASSET RESOLUTION AG</item>
      <item>ZAGREBAČKI HOLDING, društvo s ograničenom odgovornošću za javni prijevoz, opskrbu vodom, održavanje čistoće, putnička a</item>
      <item>TERMO SERVIS društvo s ograničenom odgovornošću za inženjering, projektiranje, graditeljstvo, upravljanje nekretninama, trg</item>
      <item>Zdravko Damić</item>
    </izvorni_sadrzaj>
    <derivirana_varijabla naziv="DomainObject.Predmet.SudioniciListNaziv_1">
      <item>KONSTRUKTOR-INŽENJERING dioničko društvo za graditeljstvo u stečaju</item>
      <item>FINANCIJSKA AGENCIJA, RC SPLIT</item>
      <item>Željko Žderić</item>
      <item>Tomislav Krka</item>
      <item>Raiffeisenbank Austria d.d.</item>
      <item>Ivo Staničić</item>
      <item>PISAC COMMERCE d.o.o.</item>
      <item>SVEUČILIŠTE U RIJECI</item>
      <item>Nada Erak</item>
      <item>M T G, društvo s ograničenom odgovornošću za građevinarstvo i trgovinu - u stečaju</item>
      <item>NAŠICECEMENT d.d.</item>
      <item>KUKA d.o.o. za građevinarstvo i transport - u stečaju</item>
      <item>VITA društvo s ograničenom odgovornošću za proizvodnju, trgovinu i usluge</item>
      <item>Marijan i Mijo Tolj</item>
      <item>Stečajna masa iza METAL OPATIJA društvo s ograničenom odgovornošću u stečaju</item>
      <item>ASCO d.o.o. za savjetovanje i razvoj</item>
      <item>WERKOS Društvo s ograničenom odgovornošću za inženjering u graditeljstvu u stečaju</item>
      <item>BAČVICE PIVNICA društvo s ograničenom odgovornošću za ugostiteljstvo</item>
      <item>ČIKOLA d.o.o. za građevinarstvo i trgovinu</item>
      <item>HŽ INFRASTRUKTURA d.o.o. za upravljanje, održavanje i izgradnju željezničke infrastrukture</item>
      <item>CELEBES IT d.o.o. za proizvodnju i usluge</item>
      <item>Ivan Gotovac</item>
      <item>TEMPO-inženjering društvo s ograničenom odgovornošću za graditeljstvo, trgovinu i usluge u stečaju</item>
      <item>DAMM KOMERCE, trgovina i usluge d.o.o.</item>
      <item>OPIK d.o.o. za proizvodnju, montažu i konstrukciju oplatnih sistema - u stečaju</item>
      <item>PATRLJI, društvo s ograničenom odgovornošću za građenje</item>
      <item>HETA ASSET RESOLUTION AG</item>
      <item>ZAGREBAČKI HOLDING, društvo s ograničenom odgovornošću za javni prijevoz, opskrbu vodom, održavanje čistoće, putnička a</item>
      <item>TERMO SERVIS društvo s ograničenom odgovornošću za inženjering, projektiranje, graditeljstvo, upravljanje nekretninama, trg</item>
      <item>Zdravko Damić</item>
    </derivirana_varijabla>
  </DomainObject.Predmet.SudioniciListNaziv>
  <DomainObject.Predmet.SudioniciListAdressOIB>
    <izvorni_sadrzaj>
      <item>KONSTRUKTOR-INŽENJERING dioničko društvo za graditeljstvo u stečaju, OIB 81356391287, Svačićeva 4,21000 Split</item>
      <item>FINANCIJSKA AGENCIJA, RC SPLIT, OIB 85821130368, Mažuranićevo šetalište 24 b,21000 Split</item>
      <item>Željko Žderić, OIB 76440987322, Pujanke 3,21000 Split</item>
      <item>Tomislav Krka, Starčevićeva 13/I,21000 Split</item>
      <item>Raiffeisenbank Austria d.d., OIB 53056966535, Magazinska cesta 69,10000 Zagreb</item>
      <item>Ivo Staničić, Ivana Gundulića 26 A/II,21000 Split</item>
      <item>PISAC COMMERCE d.o.o., OIB 91715306536, Lećevica, Lećevica bb,21210 Solin</item>
      <item>SVEUČILIŠTE U RIJECI, OIB 64218323816, Trg braće Mažuranić 10,51000 Rijeka</item>
      <item>Nada Erak, OIB 50224471447, Put Kruševa 5,23450 Obrovac</item>
      <item>M T G, društvo s ograničenom odgovornošću za građevinarstvo i trgovinu - u stečaju, OIB 41132913105, Franje Puškarića 1/a,10000 Zagreb</item>
      <item>NAŠICECEMENT d.d., OIB 48358267745, Tajnovac 1,31500 Našice</item>
      <item>KUKA d.o.o. za građevinarstvo i transport - u stečaju, OIB 04776707159, Letovanić 21,44273 Letovanić</item>
      <item>VITA društvo s ograničenom odgovornošću za proizvodnju, trgovinu i usluge, OIB 94385284951, Ulica grada Mainza 13,10000 Zagreb</item>
      <item>Marijan i Mijo Tolj, OIB 52716089598, Biokovska Obala 61,20340 Ploče</item>
      <item>Stečajna masa iza METAL OPATIJA društvo s ograničenom odgovornošću u stečaju, OIB 75691921797, Jurdani/bb,51211 Jurdani</item>
      <item>ASCO d.o.o. za savjetovanje i razvoj, OIB 82087117156, Rovinjska 4,21000 Split</item>
      <item>WERKOS Društvo s ograničenom odgovornošću za inženjering u graditeljstvu u stečaju, OIB 84820806875, Ulica borova 6,31000 Osijek</item>
      <item>BAČVICE PIVNICA društvo s ograničenom odgovornošću za ugostiteljstvo, OIB 40078185164, Svačićeva 4,21000 Split</item>
      <item>ČIKOLA d.o.o. za građevinarstvo i trgovinu, OIB 93205251498, Doverska 28,21000 Split</item>
      <item>HŽ INFRASTRUKTURA d.o.o. za upravljanje, održavanje i izgradnju željezničke infrastrukture, OIB 39901919995, Mihanovićeva 12,10000 Zagreb</item>
      <item>CELEBES IT d.o.o. za proizvodnju i usluge, OIB 74003043112, Grebenska 19,20000 Dubrovnik</item>
      <item>Ivan Gotovac, OIB 62601664141, Županjska Ulica 26,21217 Kaštel Stari</item>
      <item>TEMPO-inženjering društvo s ograničenom odgovornošću za graditeljstvo, trgovinu i usluge u stečaju, OIB 03795340985, Josipa Lončara 2,10000 Zagreb</item>
      <item>DAMM KOMERCE, trgovina i usluge d.o.o., OIB 92145306284, Hrvatskih dragovoljaca 6,21000 Kamen</item>
      <item>OPIK d.o.o. za proizvodnju, montažu i konstrukciju oplatnih sistema - u stečaju, OIB 37031898844, Antuna Mihanovića 3,10340 Vrbovec</item>
      <item>PATRLJI, društvo s ograničenom odgovornošću za građenje, OIB 11170922230, Botuška 22,21260 Gornje Podbablje</item>
      <item>HETA ASSET RESOLUTION AG, OIB 90730821413</item>
      <item>ZAGREBAČKI HOLDING, društvo s ograničenom odgovornošću za javni prijevoz, opskrbu vodom, održavanje čistoće, putnička a, OIB 85584865987, Ulica grada Vukovara 41,10000 Zagreb</item>
      <item>TERMO SERVIS društvo s ograničenom odgovornošću za inženjering, projektiranje, graditeljstvo, upravljanje nekretninama, trg, OIB 48671346974, Ulica grada Vukovara 72,10000 Zagreb</item>
      <item>Zdravko Damić, OIB 71164433145, Antuna Gustava Matoša 1a,20343 Rogotin</item>
    </izvorni_sadrzaj>
    <derivirana_varijabla naziv="DomainObject.Predmet.SudioniciListAdressOIB_1">
      <item>KONSTRUKTOR-INŽENJERING dioničko društvo za graditeljstvo u stečaju, OIB 81356391287, Svačićeva 4,21000 Split</item>
      <item>FINANCIJSKA AGENCIJA, RC SPLIT, OIB 85821130368, Mažuranićevo šetalište 24 b,21000 Split</item>
      <item>Željko Žderić, OIB 76440987322, Pujanke 3,21000 Split</item>
      <item>Tomislav Krka, Starčevićeva 13/I,21000 Split</item>
      <item>Raiffeisenbank Austria d.d., OIB 53056966535, Magazinska cesta 69,10000 Zagreb</item>
      <item>Ivo Staničić, Ivana Gundulića 26 A/II,21000 Split</item>
      <item>PISAC COMMERCE d.o.o., OIB 91715306536, Lećevica, Lećevica bb,21210 Solin</item>
      <item>SVEUČILIŠTE U RIJECI, OIB 64218323816, Trg braće Mažuranić 10,51000 Rijeka</item>
      <item>Nada Erak, OIB 50224471447, Put Kruševa 5,23450 Obrovac</item>
      <item>M T G, društvo s ograničenom odgovornošću za građevinarstvo i trgovinu - u stečaju, OIB 41132913105, Franje Puškarića 1/a,10000 Zagreb</item>
      <item>NAŠICECEMENT d.d., OIB 48358267745, Tajnovac 1,31500 Našice</item>
      <item>KUKA d.o.o. za građevinarstvo i transport - u stečaju, OIB 04776707159, Letovanić 21,44273 Letovanić</item>
      <item>VITA društvo s ograničenom odgovornošću za proizvodnju, trgovinu i usluge, OIB 94385284951, Ulica grada Mainza 13,10000 Zagreb</item>
      <item>Marijan i Mijo Tolj, OIB 52716089598, Biokovska Obala 61,20340 Ploče</item>
      <item>Stečajna masa iza METAL OPATIJA društvo s ograničenom odgovornošću u stečaju, OIB 75691921797, Jurdani/bb,51211 Jurdani</item>
      <item>ASCO d.o.o. za savjetovanje i razvoj, OIB 82087117156, Rovinjska 4,21000 Split</item>
      <item>WERKOS Društvo s ograničenom odgovornošću za inženjering u graditeljstvu u stečaju, OIB 84820806875, Ulica borova 6,31000 Osijek</item>
      <item>BAČVICE PIVNICA društvo s ograničenom odgovornošću za ugostiteljstvo, OIB 40078185164, Svačićeva 4,21000 Split</item>
      <item>ČIKOLA d.o.o. za građevinarstvo i trgovinu, OIB 93205251498, Doverska 28,21000 Split</item>
      <item>HŽ INFRASTRUKTURA d.o.o. za upravljanje, održavanje i izgradnju željezničke infrastrukture, OIB 39901919995, Mihanovićeva 12,10000 Zagreb</item>
      <item>CELEBES IT d.o.o. za proizvodnju i usluge, OIB 74003043112, Grebenska 19,20000 Dubrovnik</item>
      <item>Ivan Gotovac, OIB 62601664141, Županjska Ulica 26,21217 Kaštel Stari</item>
      <item>TEMPO-inženjering društvo s ograničenom odgovornošću za graditeljstvo, trgovinu i usluge u stečaju, OIB 03795340985, Josipa Lončara 2,10000 Zagreb</item>
      <item>DAMM KOMERCE, trgovina i usluge d.o.o., OIB 92145306284, Hrvatskih dragovoljaca 6,21000 Kamen</item>
      <item>OPIK d.o.o. za proizvodnju, montažu i konstrukciju oplatnih sistema - u stečaju, OIB 37031898844, Antuna Mihanovića 3,10340 Vrbovec</item>
      <item>PATRLJI, društvo s ograničenom odgovornošću za građenje, OIB 11170922230, Botuška 22,21260 Gornje Podbablje</item>
      <item>HETA ASSET RESOLUTION AG, OIB 90730821413</item>
      <item>ZAGREBAČKI HOLDING, društvo s ograničenom odgovornošću za javni prijevoz, opskrbu vodom, održavanje čistoće, putnička a, OIB 85584865987, Ulica grada Vukovara 41,10000 Zagreb</item>
      <item>TERMO SERVIS društvo s ograničenom odgovornošću za inženjering, projektiranje, graditeljstvo, upravljanje nekretninama, trg, OIB 48671346974, Ulica grada Vukovara 72,10000 Zagreb</item>
      <item>Zdravko Damić, OIB 71164433145, Antuna Gustava Matoša 1a,20343 Rogotin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FE2148-FE7D-49A5-AB01-8926F48B17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128</properties:Pages>
  <properties:Words>17877</properties:Words>
  <properties:Characters>101754</properties:Characters>
  <properties:Lines>12595</properties:Lines>
  <properties:Paragraphs>10586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120649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2018-04-19T10:45:00Z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128</vt:i4>
  </prop:property>
  <prop:property name="Naslov" pid="5" fmtid="{D5CDD505-2E9C-101B-9397-08002B2CF9AE}">
    <vt:lpwstr>St-1196/2016-276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