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6036" w14:paraId="cd66036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8934CF">
        <w:rPr>
          <w:szCs w:val="24"/>
        </w:rPr>
        <w:t>1172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8934CF" w:rsidRPr="00CA71B4">
        <w:t>AIDA d.o.o., Sveta Marija, Matije Gupca 1A, MBS: 070079765, OIB: 92240390149</w:t>
      </w:r>
      <w:r w:rsidR="000571E3" w:rsidRPr="00BF11A3">
        <w:t xml:space="preserve">, dana </w:t>
      </w:r>
      <w:r w:rsidR="00F06773">
        <w:t>25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8934CF" w:rsidRPr="00CA71B4">
        <w:t>AIDA d.o.o., Sveta Marija, Matije Gupca 1A, MBS: 070079765, OIB: 92240390149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F06773">
        <w:rPr>
          <w:szCs w:val="24"/>
        </w:rPr>
        <w:t>25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8934CF" w:rsidRPr="00CA71B4">
        <w:t>AIDA d.o.o., Sveta Marija, Matije Gupca 1A, MBS: 070079765, OIB: 92240390149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44400D" w:rsidRPr="0044400D">
        <w:t>Nikola Remenar, Velika Gorica, Dubrovačka 14, OIB:48313195864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8934CF" w:rsidRPr="00CA71B4">
        <w:t>AIDA d.o.o., Sveta Marija, Matije Gupca 1A, MBS: 070079765, OIB: 92240390149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7A75CE" w:rsidP="00964C7D" w:rsidR="007A75CE" w:rsidRPr="00BF11A3">
      <w:pPr>
        <w:rPr>
          <w:szCs w:val="24"/>
        </w:rPr>
      </w:pP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F06773">
        <w:rPr>
          <w:szCs w:val="24"/>
        </w:rPr>
        <w:t>28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F06773">
        <w:rPr>
          <w:szCs w:val="24"/>
        </w:rPr>
        <w:t>25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C007D9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04649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8934CF" w:rsidRPr="00CA71B4">
        <w:t>AIDA d.o.o., Sveta Marija, Matije Gupca 1A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8934CF">
        <w:rPr>
          <w:szCs w:val="24"/>
        </w:rPr>
        <w:t>Čakovec</w:t>
      </w:r>
      <w:r w:rsidR="001B52FA" w:rsidRPr="00BF11A3">
        <w:rPr>
          <w:szCs w:val="24"/>
        </w:rPr>
        <w:t xml:space="preserve">, </w:t>
      </w:r>
      <w:r w:rsidR="008934CF">
        <w:rPr>
          <w:szCs w:val="24"/>
        </w:rPr>
        <w:t>O. Keršovanija 11</w:t>
      </w:r>
    </w:p>
    <w:p w:rsidRDefault="00DF4B3F" w:rsidP="0044400D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44400D" w:rsidRPr="0044400D">
        <w:t>Nikola Remenar, Velika Gorica</w:t>
      </w:r>
      <w:r w:rsidR="0044400D">
        <w:t>, Dubrovačka 14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07D9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8934CF">
      <w:t>1172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B15A6"/>
    <w:rsid w:val="000E1119"/>
    <w:rsid w:val="000F5C1A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4400D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3928"/>
    <w:rsid w:val="007F2D48"/>
    <w:rsid w:val="00807802"/>
    <w:rsid w:val="00820944"/>
    <w:rsid w:val="00830F43"/>
    <w:rsid w:val="008354B4"/>
    <w:rsid w:val="00836343"/>
    <w:rsid w:val="008934CF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7038C"/>
    <w:rsid w:val="00B8373D"/>
    <w:rsid w:val="00BF11A3"/>
    <w:rsid w:val="00BF5CAE"/>
    <w:rsid w:val="00C007D9"/>
    <w:rsid w:val="00C1388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06773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7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7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7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7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7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7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7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7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St-1172/2015</izvorni_sadrzaj>
    <derivirana_varijabla naziv="DomainObject.Predmet.OznakaBroj_1">St-1172/2015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AIDA društvo s ograničenom odgovornošću za ugostiteljstvo</izvorni_sadrzaj>
    <derivirana_varijabla naziv="DomainObject.Predmet.ProtustrankaFormated_1">  AIDA društvo s ograničenom odgovornošću za ugostiteljstvo</derivirana_varijabla>
  </DomainObject.Predmet.ProtustrankaFormated>
  <DomainObject.Predmet.ProtustrankaFormatedOIB>
    <izvorni_sadrzaj>  AIDA društvo s ograničenom odgovornošću za ugostiteljstvo, OIB 92240390149</izvorni_sadrzaj>
    <derivirana_varijabla naziv="DomainObject.Predmet.ProtustrankaFormatedOIB_1">  AIDA društvo s ograničenom odgovornošću za ugostiteljstvo, OIB 92240390149</derivirana_varijabla>
  </DomainObject.Predmet.ProtustrankaFormatedOIB>
  <DomainObject.Predmet.ProtustrankaFormatedWithAdress>
    <izvorni_sadrzaj> AIDA društvo s ograničenom odgovornošću za ugostiteljstvo, Matije Gupca 1/A, 40320 Sveta Marija</izvorni_sadrzaj>
    <derivirana_varijabla naziv="DomainObject.Predmet.ProtustrankaFormatedWithAdress_1"> AIDA društvo s ograničenom odgovornošću za ugostiteljstvo, Matije Gupca 1/A, 40320 Sveta Marija</derivirana_varijabla>
  </DomainObject.Predmet.ProtustrankaFormatedWithAdress>
  <DomainObject.Predmet.ProtustrankaFormatedWithAdressOIB>
    <izvorni_sadrzaj> AIDA društvo s ograničenom odgovornošću za ugostiteljstvo, OIB 92240390149, Matije Gupca 1/A, 40320 Sveta Marija</izvorni_sadrzaj>
    <derivirana_varijabla naziv="DomainObject.Predmet.ProtustrankaFormatedWithAdressOIB_1"> AIDA društvo s ograničenom odgovornošću za ugostiteljstvo, OIB 92240390149, Matije Gupca 1/A, 40320 Sveta Marija</derivirana_varijabla>
  </DomainObject.Predmet.ProtustrankaFormatedWithAdressOIB>
  <DomainObject.Predmet.ProtustrankaWithAdress>
    <izvorni_sadrzaj>AIDA društvo s ograničenom odgovornošću za ugostiteljstvo Matije Gupca 1/A, 40320 Sveta Marija</izvorni_sadrzaj>
    <derivirana_varijabla naziv="DomainObject.Predmet.ProtustrankaWithAdress_1">AIDA društvo s ograničenom odgovornošću za ugostiteljstvo Matije Gupca 1/A, 40320 Sveta Marija</derivirana_varijabla>
  </DomainObject.Predmet.ProtustrankaWithAdress>
  <DomainObject.Predmet.ProtustrankaWithAdressOIB>
    <izvorni_sadrzaj>AIDA društvo s ograničenom odgovornošću za ugostiteljstvo, OIB 92240390149, Matije Gupca 1/A, 40320 Sveta Marija</izvorni_sadrzaj>
    <derivirana_varijabla naziv="DomainObject.Predmet.ProtustrankaWithAdressOIB_1">AIDA društvo s ograničenom odgovornošću za ugostiteljstvo, OIB 92240390149, Matije Gupca 1/A, 40320 Sveta Marija</derivirana_varijabla>
  </DomainObject.Predmet.ProtustrankaWithAdressOIB>
  <DomainObject.Predmet.ProtustrankaNazivFormated>
    <izvorni_sadrzaj>AIDA društvo s ograničenom odgovornošću za ugostiteljstvo</izvorni_sadrzaj>
    <derivirana_varijabla naziv="DomainObject.Predmet.ProtustrankaNazivFormated_1">AIDA društvo s ograničenom odgovornošću za ugostiteljstvo</derivirana_varijabla>
  </DomainObject.Predmet.ProtustrankaNazivFormated>
  <DomainObject.Predmet.ProtustrankaNazivFormatedOIB>
    <izvorni_sadrzaj>AIDA društvo s ograničenom odgovornošću za ugostiteljstvo, OIB 92240390149</izvorni_sadrzaj>
    <derivirana_varijabla naziv="DomainObject.Predmet.ProtustrankaNazivFormatedOIB_1">AIDA društvo s ograničenom odgovornošću za ugostiteljstvo, OIB 92240390149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6756.43</izvorni_sadrzaj>
    <derivirana_varijabla naziv="DomainObject.Predmet.TrenutnaVrijednost_1">6756.43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AIDA društvo s ograničenom odgovornošću za ugostiteljstvo</item>
    </izvorni_sadrzaj>
    <derivirana_varijabla naziv="DomainObject.Predmet.ProtuStrankaListFormated_1">
      <item>AIDA društvo s ograničenom odgovornošću za ugostiteljstvo</item>
    </derivirana_varijabla>
  </DomainObject.Predmet.ProtuStrankaListFormated>
  <DomainObject.Predmet.ProtuStrankaListFormatedOIB>
    <izvorni_sadrzaj>
      <item>AIDA društvo s ograničenom odgovornošću za ugostiteljstvo, OIB 92240390149</item>
    </izvorni_sadrzaj>
    <derivirana_varijabla naziv="DomainObject.Predmet.ProtuStrankaListFormatedOIB_1">
      <item>AIDA društvo s ograničenom odgovornošću za ugostiteljstvo, OIB 92240390149</item>
    </derivirana_varijabla>
  </DomainObject.Predmet.ProtuStrankaListFormatedOIB>
  <DomainObject.Predmet.ProtuStrankaListFormatedWithAdress>
    <izvorni_sadrzaj>
      <item>AIDA društvo s ograničenom odgovornošću za ugostiteljstvo, Matije Gupca 1/A, 40320 Sveta Marija</item>
    </izvorni_sadrzaj>
    <derivirana_varijabla naziv="DomainObject.Predmet.ProtuStrankaListFormatedWithAdress_1">
      <item>AIDA društvo s ograničenom odgovornošću za ugostiteljstvo, Matije Gupca 1/A, 40320 Sveta Marija</item>
    </derivirana_varijabla>
  </DomainObject.Predmet.ProtuStrankaListFormatedWithAdress>
  <DomainObject.Predmet.ProtuStrankaListFormatedWithAdressOIB>
    <izvorni_sadrzaj>
      <item>AIDA društvo s ograničenom odgovornošću za ugostiteljstvo, OIB 92240390149, Matije Gupca 1/A, 40320 Sveta Marija</item>
    </izvorni_sadrzaj>
    <derivirana_varijabla naziv="DomainObject.Predmet.ProtuStrankaListFormatedWithAdressOIB_1">
      <item>AIDA društvo s ograničenom odgovornošću za ugostiteljstvo, OIB 92240390149, Matije Gupca 1/A, 40320 Sveta Marija</item>
    </derivirana_varijabla>
  </DomainObject.Predmet.ProtuStrankaListFormatedWithAdressOIB>
  <DomainObject.Predmet.ProtuStrankaListNazivFormated>
    <izvorni_sadrzaj>
      <item>AIDA društvo s ograničenom odgovornošću za ugostiteljstvo</item>
    </izvorni_sadrzaj>
    <derivirana_varijabla naziv="DomainObject.Predmet.ProtuStrankaListNazivFormated_1">
      <item>AIDA društvo s ograničenom odgovornošću za ugostiteljstvo</item>
    </derivirana_varijabla>
  </DomainObject.Predmet.ProtuStrankaListNazivFormated>
  <DomainObject.Predmet.ProtuStrankaListNazivFormatedOIB>
    <izvorni_sadrzaj>
      <item>AIDA društvo s ograničenom odgovornošću za ugostiteljstvo, OIB 92240390149</item>
    </izvorni_sadrzaj>
    <derivirana_varijabla naziv="DomainObject.Predmet.ProtuStrankaListNazivFormatedOIB_1">
      <item>AIDA društvo s ograničenom odgovornošću za ugostiteljstvo, OIB 92240390149</item>
    </derivirana_varijabla>
  </DomainObject.Predmet.ProtuStrankaListNazivFormatedOIB>
  <DomainObject.Predmet.OstaliListFormated>
    <izvorni_sadrzaj>
      <item>Sudski registar</item>
      <item>Zeni Bafkari</item>
    </izvorni_sadrzaj>
    <derivirana_varijabla naziv="DomainObject.Predmet.OstaliListFormated_1">
      <item>Sudski registar</item>
      <item>Zeni Bafkari</item>
    </derivirana_varijabla>
  </DomainObject.Predmet.OstaliListFormated>
  <DomainObject.Predmet.OstaliListFormatedOIB>
    <izvorni_sadrzaj>
      <item>Sudski registar</item>
      <item>Zeni Bafkari, OIB 19622916915</item>
    </izvorni_sadrzaj>
    <derivirana_varijabla naziv="DomainObject.Predmet.OstaliListFormatedOIB_1">
      <item>Sudski registar</item>
      <item>Zeni Bafkari, OIB 19622916915</item>
    </derivirana_varijabla>
  </DomainObject.Predmet.OstaliListFormatedOIB>
  <DomainObject.Predmet.OstaliListFormatedWithAdress>
    <izvorni_sadrzaj>
      <item>Sudski registar</item>
      <item>Zeni Bafkari, Matije Gupca 1a, 40320 Sveta Marija</item>
    </izvorni_sadrzaj>
    <derivirana_varijabla naziv="DomainObject.Predmet.OstaliListFormatedWithAdress_1">
      <item>Sudski registar</item>
      <item>Zeni Bafkari, Matije Gupca 1a, 40320 Sveta Marija</item>
    </derivirana_varijabla>
  </DomainObject.Predmet.OstaliListFormatedWithAdress>
  <DomainObject.Predmet.OstaliListFormatedWithAdressOIB>
    <izvorni_sadrzaj>
      <item>Sudski registar</item>
      <item>Zeni Bafkari, OIB 19622916915, Matije Gupca 1a, 40320 Sveta Marija</item>
    </izvorni_sadrzaj>
    <derivirana_varijabla naziv="DomainObject.Predmet.OstaliListFormatedWithAdressOIB_1">
      <item>Sudski registar</item>
      <item>Zeni Bafkari, OIB 19622916915, Matije Gupca 1a, 40320 Sveta Marija</item>
    </derivirana_varijabla>
  </DomainObject.Predmet.OstaliListFormatedWithAdressOIB>
  <DomainObject.Predmet.OstaliListNazivFormated>
    <izvorni_sadrzaj>
      <item>Sudski registar</item>
      <item>Zeni Bafkari</item>
    </izvorni_sadrzaj>
    <derivirana_varijabla naziv="DomainObject.Predmet.OstaliListNazivFormated_1">
      <item>Sudski registar</item>
      <item>Zeni Bafkari</item>
    </derivirana_varijabla>
  </DomainObject.Predmet.OstaliListNazivFormated>
  <DomainObject.Predmet.OstaliListNazivFormatedOIB>
    <izvorni_sadrzaj>
      <item>Sudski registar</item>
      <item>Zeni Bafkari, OIB 19622916915</item>
    </izvorni_sadrzaj>
    <derivirana_varijabla naziv="DomainObject.Predmet.OstaliListNazivFormatedOIB_1">
      <item>Sudski registar</item>
      <item>Zeni Bafkari, OIB 19622916915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AIDA društvo s ograničenom odgovornošću za ugostiteljstvo</izvorni_sadrzaj>
    <derivirana_varijabla naziv="DomainObject.Predmet.ProtustrankaIDrugi_1">AIDA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AIDA društvo s ograničenom odgovornošću za ugostiteljstvo, OIB 92240390149, Matije Gupca 1/A, 40320 Sveta Marija</izvorni_sadrzaj>
    <derivirana_varijabla naziv="DomainObject.Predmet.ProtustrankaIDrugiAdressOIB_1">AIDA društvo s ograničenom odgovornošću za ugostiteljstvo, OIB 92240390149, Matije Gupca 1/A, 40320 Sveta Marija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AIDA društvo s ograničenom odgovornošću za ugostiteljstvo</item>
      <item>Sudski registar</item>
      <item>Zeni Bafkari</item>
    </izvorni_sadrzaj>
    <derivirana_varijabla naziv="DomainObject.Predmet.SudioniciListNaziv_1">
      <item>Financijska agencija</item>
      <item>AIDA društvo s ograničenom odgovornošću za ugostiteljstvo</item>
      <item>Sudski registar</item>
      <item>Zeni Bafkari</item>
    </derivirana_varijabla>
  </DomainObject.Predmet.SudioniciListNaziv>
  <DomainObject.Predmet.SudioniciListAdressOIB>
    <izvorni_sadrzaj>
      <item>Financijska agencija, OIB 85821130368, Ulica grada Vukovara 70,10000 Zagreb</item>
      <item>AIDA društvo s ograničenom odgovornošću za ugostiteljstvo, OIB 92240390149, Matije Gupca 1/A,40320 Sveta Marija</item>
      <item>Sudski registar</item>
      <item>Zeni Bafkari, OIB 19622916915, Matije Gupca 1a,40320 Sveta Marija</item>
    </izvorni_sadrzaj>
    <derivirana_varijabla naziv="DomainObject.Predmet.SudioniciListAdressOIB_1">
      <item>Financijska agencija, OIB 85821130368, Ulica grada Vukovara 70,10000 Zagreb</item>
      <item>AIDA društvo s ograničenom odgovornošću za ugostiteljstvo, OIB 92240390149, Matije Gupca 1/A,40320 Sveta Marija</item>
      <item>Sudski registar</item>
      <item>Zeni Bafkari, OIB 19622916915, Matije Gupca 1a,40320 Sveta Marija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92240390149</item>
      <item>, OIB null</item>
      <item>, OIB 19622916915</item>
    </izvorni_sadrzaj>
    <derivirana_varijabla naziv="DomainObject.Predmet.SudioniciListNazivOIB_1">
      <item>, OIB 85821130368</item>
      <item>, OIB 92240390149</item>
      <item>, OIB null</item>
      <item>, OIB 19622916915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D4353-6D12-46C7-8046-BDBD307B8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2936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2016-02-25T07:49:00Z</dcterms:created>
  <dc:creator>Ljubica Makovec</dc:creator>
  <cp:lastModifiedBy>Nevenka Vuković</cp:lastModifiedBy>
  <cp:lastPrinted>2016-02-25T07:52:00Z</cp:lastPrinted>
  <dcterms:modified xmlns:xsi="http://www.w3.org/2001/XMLSchema-instance" xsi:type="dcterms:W3CDTF">2016-02-25T07:54:00Z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