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cd6d4" w14:paraId="51cd6d4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A24652">
        <w:t>St-3373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57986">
        <w:t>PAVLOVIĆ-SPUŠTENI STROPOVI d.o.o. OIB: 40026008351, MBS:080009425, Sesvete, 1. Savski Odvojak 9</w:t>
      </w:r>
      <w:r w:rsidR="00757986" w:rsidRPr="00F40B91">
        <w:t xml:space="preserve"> </w:t>
      </w:r>
      <w:r w:rsidR="00757986">
        <w:t xml:space="preserve">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757986">
        <w:t>372.134,36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2196">
        <w:t>13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92196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57986"/>
    <w:rsid w:val="007B5AFD"/>
    <w:rsid w:val="007D5A5D"/>
    <w:rsid w:val="008155EE"/>
    <w:rsid w:val="00835813"/>
    <w:rsid w:val="008613BD"/>
    <w:rsid w:val="00863025"/>
    <w:rsid w:val="00871F01"/>
    <w:rsid w:val="00920CA0"/>
    <w:rsid w:val="009419D8"/>
    <w:rsid w:val="00944497"/>
    <w:rsid w:val="009B054E"/>
    <w:rsid w:val="00A24652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11AE7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A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A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A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A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11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A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A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A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A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3373</izvorni_sadrzaj>
    <derivirana_varijabla naziv="DomainObject.Predmet.Broj_1">3373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St-3373/2015</izvorni_sadrzaj>
    <derivirana_varijabla naziv="DomainObject.Predmet.OznakaBroj_1">St-3373/2015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PAVLOVIĆ - SPUŠTENI STROPOVI d.o.o.</izvorni_sadrzaj>
    <derivirana_varijabla naziv="DomainObject.Predmet.ProtustrankaFormated_1">  PAVLOVIĆ - SPUŠTENI STROPOVI d.o.o.</derivirana_varijabla>
  </DomainObject.Predmet.ProtustrankaFormated>
  <DomainObject.Predmet.ProtustrankaFormatedOIB>
    <izvorni_sadrzaj>  PAVLOVIĆ - SPUŠTENI STROPOVI d.o.o., OIB 40026008351</izvorni_sadrzaj>
    <derivirana_varijabla naziv="DomainObject.Predmet.ProtustrankaFormatedOIB_1">  PAVLOVIĆ - SPUŠTENI STROPOVI d.o.o., OIB 40026008351</derivirana_varijabla>
  </DomainObject.Predmet.ProtustrankaFormatedOIB>
  <DomainObject.Predmet.ProtustrankaFormatedWithAdress>
    <izvorni_sadrzaj> PAVLOVIĆ - SPUŠTENI STROPOVI d.o.o., 1. Savski Odvojak 9, 10360 Sesvete</izvorni_sadrzaj>
    <derivirana_varijabla naziv="DomainObject.Predmet.ProtustrankaFormatedWithAdress_1"> PAVLOVIĆ - SPUŠTENI STROPOVI d.o.o., 1. Savski Odvojak 9, 10360 Sesvete</derivirana_varijabla>
  </DomainObject.Predmet.ProtustrankaFormatedWithAdress>
  <DomainObject.Predmet.ProtustrankaFormatedWithAdressOIB>
    <izvorni_sadrzaj> PAVLOVIĆ - SPUŠTENI STROPOVI d.o.o., OIB 40026008351, 1. Savski Odvojak 9, 10360 Sesvete</izvorni_sadrzaj>
    <derivirana_varijabla naziv="DomainObject.Predmet.ProtustrankaFormatedWithAdressOIB_1"> PAVLOVIĆ - SPUŠTENI STROPOVI d.o.o., OIB 40026008351, 1. Savski Odvojak 9, 10360 Sesvete</derivirana_varijabla>
  </DomainObject.Predmet.ProtustrankaFormatedWithAdressOIB>
  <DomainObject.Predmet.ProtustrankaWithAdress>
    <izvorni_sadrzaj>PAVLOVIĆ - SPUŠTENI STROPOVI d.o.o. 1. Savski Odvojak 9, 10360 Sesvete</izvorni_sadrzaj>
    <derivirana_varijabla naziv="DomainObject.Predmet.ProtustrankaWithAdress_1">PAVLOVIĆ - SPUŠTENI STROPOVI d.o.o. 1. Savski Odvojak 9, 10360 Sesvete</derivirana_varijabla>
  </DomainObject.Predmet.ProtustrankaWithAdress>
  <DomainObject.Predmet.ProtustrankaWithAdressOIB>
    <izvorni_sadrzaj>PAVLOVIĆ - SPUŠTENI STROPOVI d.o.o., OIB 40026008351, 1. Savski Odvojak 9, 10360 Sesvete</izvorni_sadrzaj>
    <derivirana_varijabla naziv="DomainObject.Predmet.ProtustrankaWithAdressOIB_1">PAVLOVIĆ - SPUŠTENI STROPOVI d.o.o., OIB 40026008351, 1. Savski Odvojak 9, 10360 Sesvete</derivirana_varijabla>
  </DomainObject.Predmet.ProtustrankaWithAdressOIB>
  <DomainObject.Predmet.ProtustrankaNazivFormated>
    <izvorni_sadrzaj>PAVLOVIĆ - SPUŠTENI STROPOVI d.o.o.</izvorni_sadrzaj>
    <derivirana_varijabla naziv="DomainObject.Predmet.ProtustrankaNazivFormated_1">PAVLOVIĆ - SPUŠTENI STROPOVI d.o.o.</derivirana_varijabla>
  </DomainObject.Predmet.ProtustrankaNazivFormated>
  <DomainObject.Predmet.ProtustrankaNazivFormatedOIB>
    <izvorni_sadrzaj>PAVLOVIĆ - SPUŠTENI STROPOVI d.o.o., OIB 40026008351</izvorni_sadrzaj>
    <derivirana_varijabla naziv="DomainObject.Predmet.ProtustrankaNazivFormatedOIB_1">PAVLOVIĆ - SPUŠTENI STROPOVI d.o.o., OIB 40026008351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PAVLOVIĆ - SPUŠTENI STROPOVI d.o.o.</item>
    </izvorni_sadrzaj>
    <derivirana_varijabla naziv="DomainObject.Predmet.ProtuStrankaListFormated_1">
      <item>PAVLOVIĆ - SPUŠTENI STROPOVI d.o.o.</item>
    </derivirana_varijabla>
  </DomainObject.Predmet.ProtuStrankaListFormated>
  <DomainObject.Predmet.ProtuStrankaListFormatedOIB>
    <izvorni_sadrzaj>
      <item>PAVLOVIĆ - SPUŠTENI STROPOVI d.o.o., OIB 40026008351</item>
    </izvorni_sadrzaj>
    <derivirana_varijabla naziv="DomainObject.Predmet.ProtuStrankaListFormatedOIB_1">
      <item>PAVLOVIĆ - SPUŠTENI STROPOVI d.o.o., OIB 40026008351</item>
    </derivirana_varijabla>
  </DomainObject.Predmet.ProtuStrankaListFormatedOIB>
  <DomainObject.Predmet.ProtuStrankaListFormatedWithAdress>
    <izvorni_sadrzaj>
      <item>PAVLOVIĆ - SPUŠTENI STROPOVI d.o.o., 1. Savski Odvojak 9, 10360 Sesvete</item>
    </izvorni_sadrzaj>
    <derivirana_varijabla naziv="DomainObject.Predmet.ProtuStrankaListFormatedWithAdress_1">
      <item>PAVLOVIĆ - SPUŠTENI STROPOVI d.o.o., 1. Savski Odvojak 9, 10360 Sesvete</item>
    </derivirana_varijabla>
  </DomainObject.Predmet.ProtuStrankaListFormatedWithAdress>
  <DomainObject.Predmet.ProtuStrankaListFormatedWithAdressOIB>
    <izvorni_sadrzaj>
      <item>PAVLOVIĆ - SPUŠTENI STROPOVI d.o.o., OIB 40026008351, 1. Savski Odvojak 9, 10360 Sesvete</item>
    </izvorni_sadrzaj>
    <derivirana_varijabla naziv="DomainObject.Predmet.ProtuStrankaListFormatedWithAdressOIB_1">
      <item>PAVLOVIĆ - SPUŠTENI STROPOVI d.o.o., OIB 40026008351, 1. Savski Odvojak 9, 10360 Sesvete</item>
    </derivirana_varijabla>
  </DomainObject.Predmet.ProtuStrankaListFormatedWithAdressOIB>
  <DomainObject.Predmet.ProtuStrankaListNazivFormated>
    <izvorni_sadrzaj>
      <item>PAVLOVIĆ - SPUŠTENI STROPOVI d.o.o.</item>
    </izvorni_sadrzaj>
    <derivirana_varijabla naziv="DomainObject.Predmet.ProtuStrankaListNazivFormated_1">
      <item>PAVLOVIĆ - SPUŠTENI STROPOVI d.o.o.</item>
    </derivirana_varijabla>
  </DomainObject.Predmet.ProtuStrankaListNazivFormated>
  <DomainObject.Predmet.ProtuStrankaListNazivFormatedOIB>
    <izvorni_sadrzaj>
      <item>PAVLOVIĆ - SPUŠTENI STROPOVI d.o.o., OIB 40026008351</item>
    </izvorni_sadrzaj>
    <derivirana_varijabla naziv="DomainObject.Predmet.ProtuStrankaListNazivFormatedOIB_1">
      <item>PAVLOVIĆ - SPUŠTENI STROPOVI d.o.o., OIB 40026008351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PAVLOVIĆ - SPUŠTENI STROPOVI d.o.o.</izvorni_sadrzaj>
    <derivirana_varijabla naziv="DomainObject.Predmet.ProtustrankaIDrugi_1">PAVLOVIĆ - SPUŠTENI STROPOVI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PAVLOVIĆ - SPUŠTENI STROPOVI d.o.o., OIB 40026008351, 1. Savski Odvojak 9, 10360 Sesvete</izvorni_sadrzaj>
    <derivirana_varijabla naziv="DomainObject.Predmet.ProtustrankaIDrugiAdressOIB_1">PAVLOVIĆ - SPUŠTENI STROPOVI d.o.o., OIB 40026008351, 1. Savski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PAVLOVIĆ - SPUŠTENI STROPOVI d.o.o.</item>
    </izvorni_sadrzaj>
    <derivirana_varijabla naziv="DomainObject.Predmet.SudioniciListNaziv_1">
      <item>FINA Regionalni centar Zagreb</item>
      <item>PAVLOVIĆ - SPUŠTENI STROPOVI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PAVLOVIĆ - SPUŠTENI STROPOVI d.o.o., OIB 40026008351, 1. Savski Odvojak 9,10360 Sesvete</item>
    </izvorni_sadrzaj>
    <derivirana_varijabla naziv="DomainObject.Predmet.SudioniciListAdressOIB_1">
      <item>FINA Regionalni centar Zagreb, OIB 85821130368, Trg svibanjskih žrtava  1995. 1,10000 Zagreb</item>
      <item>PAVLOVIĆ - SPUŠTENI STROPOVI d.o.o., OIB 40026008351, 1. Savski Odvojak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40026008351</item>
    </izvorni_sadrzaj>
    <derivirana_varijabla naziv="DomainObject.Predmet.SudioniciListNazivOIB_1">
      <item>, OIB 85821130368</item>
      <item>, OIB 40026008351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1356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2015-11-13T09:13:00Z</dcterms:created>
  <dc:creator>ilukac</dc:creator>
  <cp:lastModifiedBy>Nikolina Krunić</cp:lastModifiedBy>
  <cp:lastPrinted>2015-11-13T09:13:00Z</cp:lastPrinted>
  <dcterms:modified xmlns:xsi="http://www.w3.org/2001/XMLSchema-instance" xsi:type="dcterms:W3CDTF">2015-11-13T09:16:00Z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