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5e14" w14:paraId="21b5e14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654D02">
        <w:t>MODRA BRAZDA proizvodno uslužna zadruga,Vrh Visoke 17, Split, OIB: 67668330265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C3E1D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654D02">
        <w:t>MODRA BRAZDA proizvodno uslužna zadruga,Vrh Visoke 17, Split, OIB: 67668330265</w:t>
      </w:r>
      <w:r>
        <w:t xml:space="preserve">, zaprimljen na ovom sudu </w:t>
      </w:r>
      <w:r w:rsidR="005C7C90">
        <w:t>02</w:t>
      </w:r>
      <w:r w:rsidR="002C2848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6A7F88">
        <w:t>30. listopada</w:t>
      </w:r>
      <w:r>
        <w:t xml:space="preserve"> 2015. godine podnio zahtjev za provedbu skraćenog stečajnog postupka nad dužnikom </w:t>
      </w:r>
      <w:r w:rsidR="00654D02">
        <w:t>MODRA BRAZDA proizvodno uslužna zadruga,Vrh Visoke 17, Split, OIB: 67668330265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654D02">
        <w:t>16</w:t>
      </w:r>
      <w:r>
        <w:t>/</w:t>
      </w:r>
      <w:r w:rsidR="00654D02">
        <w:t>404</w:t>
      </w:r>
      <w:r>
        <w:t xml:space="preserve">-1 od </w:t>
      </w:r>
      <w:r w:rsidR="00654D02">
        <w:t>25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DC3E1D">
        <w:t>03. veljače</w:t>
      </w:r>
      <w:r w:rsidR="004B303C">
        <w:t xml:space="preserve">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CD1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654D02">
      <w:t>1019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654D02">
      <w:t>1019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A7F88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1CD1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St-1019/2015</izvorni_sadrzaj>
    <derivirana_varijabla naziv="DomainObject.Predmet.OznakaBroj_1">St-1019/2015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MODRA BRAZDA proizvodno uslužna zadruga</izvorni_sadrzaj>
    <derivirana_varijabla naziv="DomainObject.Predmet.ProtustrankaFormated_1">  MODRA BRAZDA proizvodno uslužna zadruga</derivirana_varijabla>
  </DomainObject.Predmet.ProtustrankaFormated>
  <DomainObject.Predmet.ProtustrankaFormatedOIB>
    <izvorni_sadrzaj>  MODRA BRAZDA proizvodno uslužna zadruga, OIB 67668330265</izvorni_sadrzaj>
    <derivirana_varijabla naziv="DomainObject.Predmet.ProtustrankaFormatedOIB_1">  MODRA BRAZDA proizvodno uslužna zadruga, OIB 67668330265</derivirana_varijabla>
  </DomainObject.Predmet.ProtustrankaFormatedOIB>
  <DomainObject.Predmet.ProtustrankaFormatedWithAdress>
    <izvorni_sadrzaj> MODRA BRAZDA proizvodno uslužna zadruga, Vrh Visoke 17, 21000 Split</izvorni_sadrzaj>
    <derivirana_varijabla naziv="DomainObject.Predmet.ProtustrankaFormatedWithAdress_1"> MODRA BRAZDA proizvodno uslužna zadruga, Vrh Visoke 17, 21000 Split</derivirana_varijabla>
  </DomainObject.Predmet.ProtustrankaFormatedWithAdress>
  <DomainObject.Predmet.ProtustrankaFormatedWithAdressOIB>
    <izvorni_sadrzaj> MODRA BRAZDA proizvodno uslužna zadruga, OIB 67668330265, Vrh Visoke 17, 21000 Split</izvorni_sadrzaj>
    <derivirana_varijabla naziv="DomainObject.Predmet.ProtustrankaFormatedWithAdressOIB_1"> MODRA BRAZDA proizvodno uslužna zadruga, OIB 67668330265, Vrh Visoke 17, 21000 Split</derivirana_varijabla>
  </DomainObject.Predmet.ProtustrankaFormatedWithAdressOIB>
  <DomainObject.Predmet.ProtustrankaWithAdress>
    <izvorni_sadrzaj>MODRA BRAZDA proizvodno uslužna zadruga Vrh Visoke 17, 21000 Split</izvorni_sadrzaj>
    <derivirana_varijabla naziv="DomainObject.Predmet.ProtustrankaWithAdress_1">MODRA BRAZDA proizvodno uslužna zadruga Vrh Visoke 17, 21000 Split</derivirana_varijabla>
  </DomainObject.Predmet.ProtustrankaWithAdress>
  <DomainObject.Predmet.ProtustrankaWithAdressOIB>
    <izvorni_sadrzaj>MODRA BRAZDA proizvodno uslužna zadruga, OIB 67668330265, Vrh Visoke 17, 21000 Split</izvorni_sadrzaj>
    <derivirana_varijabla naziv="DomainObject.Predmet.ProtustrankaWithAdressOIB_1">MODRA BRAZDA proizvodno uslužna zadruga, OIB 67668330265, Vrh Visoke 17, 21000 Split</derivirana_varijabla>
  </DomainObject.Predmet.ProtustrankaWithAdressOIB>
  <DomainObject.Predmet.ProtustrankaNazivFormated>
    <izvorni_sadrzaj>MODRA BRAZDA proizvodno uslužna zadruga</izvorni_sadrzaj>
    <derivirana_varijabla naziv="DomainObject.Predmet.ProtustrankaNazivFormated_1">MODRA BRAZDA proizvodno uslužna zadruga</derivirana_varijabla>
  </DomainObject.Predmet.ProtustrankaNazivFormated>
  <DomainObject.Predmet.ProtustrankaNazivFormatedOIB>
    <izvorni_sadrzaj>MODRA BRAZDA proizvodno uslužna zadruga, OIB 67668330265</izvorni_sadrzaj>
    <derivirana_varijabla naziv="DomainObject.Predmet.ProtustrankaNazivFormatedOIB_1">MODRA BRAZDA proizvodno uslužna zadruga, OIB 67668330265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4085.52</izvorni_sadrzaj>
    <derivirana_varijabla naziv="DomainObject.Predmet.TrenutnaVrijednost_1">4085.52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MODRA BRAZDA proizvodno uslužna zadruga</item>
    </izvorni_sadrzaj>
    <derivirana_varijabla naziv="DomainObject.Predmet.ProtuStrankaListFormated_1">
      <item>MODRA BRAZDA proizvodno uslužna zadruga</item>
    </derivirana_varijabla>
  </DomainObject.Predmet.ProtuStrankaListFormated>
  <DomainObject.Predmet.ProtuStrankaListFormatedOIB>
    <izvorni_sadrzaj>
      <item>MODRA BRAZDA proizvodno uslužna zadruga, OIB 67668330265</item>
    </izvorni_sadrzaj>
    <derivirana_varijabla naziv="DomainObject.Predmet.ProtuStrankaListFormatedOIB_1">
      <item>MODRA BRAZDA proizvodno uslužna zadruga, OIB 67668330265</item>
    </derivirana_varijabla>
  </DomainObject.Predmet.ProtuStrankaListFormatedOIB>
  <DomainObject.Predmet.ProtuStrankaListFormatedWithAdress>
    <izvorni_sadrzaj>
      <item>MODRA BRAZDA proizvodno uslužna zadruga, Vrh Visoke 17, 21000 Split</item>
    </izvorni_sadrzaj>
    <derivirana_varijabla naziv="DomainObject.Predmet.ProtuStrankaListFormatedWithAdress_1">
      <item>MODRA BRAZDA proizvodno uslužna zadruga, Vrh Visoke 17, 21000 Split</item>
    </derivirana_varijabla>
  </DomainObject.Predmet.ProtuStrankaListFormatedWithAdress>
  <DomainObject.Predmet.ProtuStrankaListFormatedWithAdressOIB>
    <izvorni_sadrzaj>
      <item>MODRA BRAZDA proizvodno uslužna zadruga, OIB 67668330265, Vrh Visoke 17, 21000 Split</item>
    </izvorni_sadrzaj>
    <derivirana_varijabla naziv="DomainObject.Predmet.ProtuStrankaListFormatedWithAdressOIB_1">
      <item>MODRA BRAZDA proizvodno uslužna zadruga, OIB 67668330265, Vrh Visoke 17, 21000 Split</item>
    </derivirana_varijabla>
  </DomainObject.Predmet.ProtuStrankaListFormatedWithAdressOIB>
  <DomainObject.Predmet.ProtuStrankaListNazivFormated>
    <izvorni_sadrzaj>
      <item>MODRA BRAZDA proizvodno uslužna zadruga</item>
    </izvorni_sadrzaj>
    <derivirana_varijabla naziv="DomainObject.Predmet.ProtuStrankaListNazivFormated_1">
      <item>MODRA BRAZDA proizvodno uslužna zadruga</item>
    </derivirana_varijabla>
  </DomainObject.Predmet.ProtuStrankaListNazivFormated>
  <DomainObject.Predmet.ProtuStrankaListNazivFormatedOIB>
    <izvorni_sadrzaj>
      <item>MODRA BRAZDA proizvodno uslužna zadruga, OIB 67668330265</item>
    </izvorni_sadrzaj>
    <derivirana_varijabla naziv="DomainObject.Predmet.ProtuStrankaListNazivFormatedOIB_1">
      <item>MODRA BRAZDA proizvodno uslužna zadruga, OIB 67668330265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MODRA BRAZDA proizvodno uslužna zadruga</izvorni_sadrzaj>
    <derivirana_varijabla naziv="DomainObject.Predmet.ProtustrankaIDrugi_1">MODRA BRAZDA proizvodno uslužna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MODRA BRAZDA proizvodno uslužna zadruga, OIB 67668330265, Vrh Visoke 17, 21000 Split</izvorni_sadrzaj>
    <derivirana_varijabla naziv="DomainObject.Predmet.ProtustrankaIDrugiAdressOIB_1">MODRA BRAZDA proizvodno uslužna zadruga, OIB 67668330265, Vrh Visoke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MODRA BRAZDA proizvodno uslužna zadruga</item>
      <item>FINANCIJSKA AGENCIJA, RC SPLIT</item>
    </izvorni_sadrzaj>
    <derivirana_varijabla naziv="DomainObject.Predmet.SudioniciListNaziv_1">
      <item>MODRA BRAZDA proizvodno uslužna zadruga</item>
      <item>FINANCIJSKA AGENCIJA, RC SPLIT</item>
    </derivirana_varijabla>
  </DomainObject.Predmet.SudioniciListNaziv>
  <DomainObject.Predmet.SudioniciListAdressOIB>
    <izvorni_sadrzaj>
      <item>MODRA BRAZDA proizvodno uslužna zadruga, OIB 67668330265, Vrh Visoke 17,21000 Split</item>
      <item>FINANCIJSKA AGENCIJA, RC SPLIT, OIB 85821130368, Mažuranićevo šetalište 24 b,21000 Split</item>
    </izvorni_sadrzaj>
    <derivirana_varijabla naziv="DomainObject.Predmet.SudioniciListAdressOIB_1">
      <item>MODRA BRAZDA proizvodno uslužna zadruga, OIB 67668330265, Vrh Visoke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67668330265</item>
      <item>, OIB 85821130368</item>
    </izvorni_sadrzaj>
    <derivirana_varijabla naziv="DomainObject.Predmet.SudioniciListNazivOIB_1">
      <item>, OIB 67668330265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2F028-322F-4BE3-9390-0CCBC1A1F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1973</properties:Characters>
  <properties:Lines>60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2016-02-03T13:26:00Z</cp:lastPrinted>
  <dcterms:modified xmlns:xsi="http://www.w3.org/2001/XMLSchema-instance" xsi:type="dcterms:W3CDTF">2016-02-03T14:17:00Z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