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db3c" w14:paraId="d98db3c" w:rsidRDefault="00AB4602" w:rsidP="0088670A" w:rsidR="0088670A" w:rsidRPr="0088670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8670A" w:rsidRPr="0088670A">
        <w:rPr>
          <w:rFonts w:cs="Times New Roman"/>
          <w:b/>
        </w:rPr>
        <w:t xml:space="preserve">     </w:t>
      </w:r>
      <w:r w:rsidR="0088670A" w:rsidRPr="0088670A">
        <w:rPr>
          <w:rFonts w:cs="Times New Roman"/>
        </w:rPr>
        <w:t>REPUBLIKA HRVATSKA</w:t>
      </w:r>
    </w:p>
    <w:p w:rsidRDefault="0088670A" w:rsidP="0088670A" w:rsidR="0088670A" w:rsidRPr="0088670A">
      <w:pPr>
        <w:spacing w:after="0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 TRGOVAČKI SUD U ZAGREBU</w:t>
      </w:r>
    </w:p>
    <w:p w:rsidRDefault="0088670A" w:rsidP="0088670A" w:rsidR="0088670A" w:rsidRPr="0088670A">
      <w:pPr>
        <w:spacing w:after="0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         STALNA SLUŽBA </w:t>
      </w:r>
    </w:p>
    <w:p w:rsidRDefault="0088670A" w:rsidP="0088670A" w:rsidR="0088670A" w:rsidRPr="0088670A">
      <w:pPr>
        <w:spacing w:after="0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  Karlovac, Ljudevita Šestića 4</w:t>
      </w:r>
    </w:p>
    <w:p w:rsidRDefault="0088670A" w:rsidP="0088670A" w:rsidR="0088670A" w:rsidRPr="0088670A">
      <w:pPr>
        <w:spacing w:after="0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R E P U B L I K A    H R V A T S K A</w:t>
      </w:r>
    </w:p>
    <w:p w:rsidRDefault="0088670A" w:rsidP="0088670A" w:rsidR="0088670A" w:rsidRPr="0088670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R J E Š E N J E</w:t>
      </w:r>
    </w:p>
    <w:p w:rsidRDefault="0088670A" w:rsidP="0088670A" w:rsidR="0088670A" w:rsidRPr="0088670A">
      <w:pPr>
        <w:spacing w:after="0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ab/>
        <w:t>TRGOVAČKI SUD U ZAGREBU, Stalna služba</w:t>
      </w:r>
      <w:r w:rsidRPr="0088670A">
        <w:rPr>
          <w:rFonts w:cs="Times New Roman" w:eastAsia="Times New Roman"/>
          <w:b/>
          <w:lang w:eastAsia="hr-HR"/>
        </w:rPr>
        <w:t>,</w:t>
      </w:r>
      <w:r w:rsidRPr="0088670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12. lipnja 2017.</w:t>
      </w:r>
    </w:p>
    <w:p w:rsidRDefault="0088670A" w:rsidP="0088670A" w:rsidR="0088670A" w:rsidRPr="00886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r i j e š i o   j e</w:t>
      </w: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670A" w:rsidP="0088670A" w:rsidR="0088670A" w:rsidRPr="0088670A">
      <w:pPr>
        <w:spacing w:after="0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Kupcu BARITUS d.o.o., Zagreb, Radnička cesta 39, OIB: 64066912804, dosuđuje se nekretnina u vlasništvu stečajnog dužnika GOLF &amp; COUNTRY CLUB ZAGREB d.o.o. u stečaju, Zagreb, Jadranska avenija 6, OIB: 54566277575, koja se u naravi odnosi na:</w:t>
      </w:r>
    </w:p>
    <w:p w:rsidRDefault="0088670A" w:rsidP="0088670A" w:rsidR="0088670A" w:rsidRPr="0088670A">
      <w:pPr>
        <w:ind w:left="720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ab/>
        <w:t xml:space="preserve"> - OBJEKT ZA SMJEŠTAJ A2-3, upisan u z.k.ul. 3100 k.o. Blato Novo, </w:t>
      </w:r>
      <w:r w:rsidRPr="0088670A">
        <w:rPr>
          <w:rFonts w:cs="Times New Roman" w:eastAsia="Times New Roman"/>
          <w:lang w:eastAsia="hr-HR"/>
        </w:rPr>
        <w:tab/>
        <w:t xml:space="preserve">k.č.br. 6, suvlasnički dio redni broj 10: 58/10000 etažno vlasništvo (E-10) s tri </w:t>
      </w:r>
      <w:r w:rsidRPr="0088670A">
        <w:rPr>
          <w:rFonts w:cs="Times New Roman" w:eastAsia="Times New Roman"/>
          <w:lang w:eastAsia="hr-HR"/>
        </w:rPr>
        <w:tab/>
        <w:t xml:space="preserve">sobe i nusprostorijama u prizemlju i na katu NKP 106,82 čm, s trijemom i </w:t>
      </w:r>
      <w:r w:rsidRPr="0088670A">
        <w:rPr>
          <w:rFonts w:cs="Times New Roman" w:eastAsia="Times New Roman"/>
          <w:lang w:eastAsia="hr-HR"/>
        </w:rPr>
        <w:tab/>
        <w:t xml:space="preserve">stubištem u prizemlju NKP 2,64 čm, terasom u prizemlju NKP 3,51 čm, </w:t>
      </w:r>
      <w:r w:rsidRPr="0088670A">
        <w:rPr>
          <w:rFonts w:cs="Times New Roman" w:eastAsia="Times New Roman"/>
          <w:lang w:eastAsia="hr-HR"/>
        </w:rPr>
        <w:tab/>
        <w:t xml:space="preserve">loggiom na katu NKP 6,29 čm i kućnim vrtom NKP 6,80 čm (ukupne površine </w:t>
      </w:r>
      <w:r w:rsidRPr="0088670A">
        <w:rPr>
          <w:rFonts w:cs="Times New Roman" w:eastAsia="Times New Roman"/>
          <w:lang w:eastAsia="hr-HR"/>
        </w:rPr>
        <w:tab/>
        <w:t xml:space="preserve">kućnog vrta 68 čm), ukupne neto korisne površine 126,06 čm, u nacrtima </w:t>
      </w:r>
      <w:r w:rsidRPr="0088670A">
        <w:rPr>
          <w:rFonts w:cs="Times New Roman" w:eastAsia="Times New Roman"/>
          <w:lang w:eastAsia="hr-HR"/>
        </w:rPr>
        <w:tab/>
        <w:t>označen crvenom bojom, Jadranska avenija 6/11.</w:t>
      </w:r>
    </w:p>
    <w:p w:rsidRDefault="0088670A" w:rsidP="0088670A" w:rsidR="0088670A" w:rsidRPr="0088670A">
      <w:pPr>
        <w:spacing w:after="0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ab/>
        <w:t>II. Kupovnina za navedenu nekretninu iznosi 933.651,43 kn s uključenim PDV-om, sve prema izvršenoj procjeni.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III</w:t>
      </w:r>
      <w:r w:rsidRPr="0088670A">
        <w:rPr>
          <w:rFonts w:cs="Times New Roman" w:eastAsia="Times New Roman"/>
          <w:b/>
          <w:lang w:eastAsia="hr-HR"/>
        </w:rPr>
        <w:t>.</w:t>
      </w:r>
      <w:r w:rsidRPr="0088670A">
        <w:rPr>
          <w:rFonts w:cs="Times New Roman" w:eastAsia="Times New Roman"/>
          <w:lang w:eastAsia="hr-HR"/>
        </w:rPr>
        <w:t xml:space="preserve"> Kupac BARITUS d.o.o., Zagreb, Radnička cesta 39, OIB: 64066912804, je dužan u roku od 60 dana od dana pravomoćnosti rješenja o dosudi uplatiti razliku kupovnine preko uplaćene jamčevine i to u iznosu od 887.018,85 kn na račun Trgovačkog suda u Zagrebu broj HR9223900011300000460 model HR05, pozivom na 245-2015 (s napomenom „uplata razlike kupovnine“).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IV</w:t>
      </w:r>
      <w:r w:rsidRPr="0088670A">
        <w:rPr>
          <w:rFonts w:cs="Times New Roman" w:eastAsia="Times New Roman"/>
          <w:b/>
          <w:lang w:eastAsia="hr-HR"/>
        </w:rPr>
        <w:t>.</w:t>
      </w:r>
      <w:r w:rsidRPr="0088670A">
        <w:rPr>
          <w:rFonts w:cs="Times New Roman" w:eastAsia="Times New Roman"/>
          <w:lang w:eastAsia="hr-HR"/>
        </w:rPr>
        <w:t xml:space="preserve"> Ova imovina predat će se kupcu BARITUS d.o.o., Zagreb, Radnička cesta 39, OIB: 64066912804, zaključkom o predaji nakon što ovo rješenje postane pravomoćno, a kupac uplati kupovninu umanjenu za iznos jamčevine.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ind w:hanging="153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ab/>
      </w:r>
      <w:r w:rsidRPr="0088670A">
        <w:rPr>
          <w:rFonts w:cs="Times New Roman" w:eastAsia="Times New Roman"/>
          <w:lang w:eastAsia="hr-HR"/>
        </w:rPr>
        <w:tab/>
        <w:t xml:space="preserve">VI. Određuje se brisanje u z.k.ul. 3100 k.o. Blato Novo, k.č.br. 6, suvlasnički dio redni broj 10: 58/10000 etažno vlasništvo (E-10) s tri </w:t>
      </w:r>
      <w:r w:rsidRPr="0088670A">
        <w:rPr>
          <w:rFonts w:cs="Times New Roman" w:eastAsia="Times New Roman"/>
          <w:lang w:eastAsia="hr-HR"/>
        </w:rPr>
        <w:tab/>
        <w:t xml:space="preserve">sobe i nusprostorijama u prizemlju i na katu NKP 106,82 čm, s trijemom i </w:t>
      </w:r>
      <w:r w:rsidRPr="0088670A">
        <w:rPr>
          <w:rFonts w:cs="Times New Roman" w:eastAsia="Times New Roman"/>
          <w:lang w:eastAsia="hr-HR"/>
        </w:rPr>
        <w:tab/>
        <w:t>stubištem u prizemlju NKP 2,64 čm, terasom u prizemlju NKP 3,51 čm, loggiom na katu NKP 6,29 čm i kućnim vrtom NKP 6,80 čm (ukupne površine kućnog vrta 68 čm), ukupne neto korisne površine 126,06 čm, u nacrtima označen crvenom bojom, Jadranska avenija 6/11: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- založnog prava za iznos od 15.000.000,00 kn i 20.000.000,00 kn za korist Hrvatske banke za obnovu i razvitak, Zagreb, Strossmayerov trg 9, OIB: 26702280390, upisanog pod brojem Z-30233/12 od 06.06.2012.,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- plombe pod brojem upisa Z-15972/15 od 08.06.2015.,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VII</w:t>
      </w:r>
      <w:r w:rsidRPr="0088670A">
        <w:rPr>
          <w:rFonts w:cs="Times New Roman" w:eastAsia="Times New Roman"/>
          <w:b/>
          <w:lang w:eastAsia="hr-HR"/>
        </w:rPr>
        <w:t>.</w:t>
      </w:r>
      <w:r w:rsidRPr="0088670A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VIII</w:t>
      </w:r>
      <w:r w:rsidRPr="0088670A">
        <w:rPr>
          <w:rFonts w:cs="Times New Roman" w:eastAsia="Times New Roman"/>
          <w:b/>
          <w:lang w:eastAsia="hr-HR"/>
        </w:rPr>
        <w:t>.</w:t>
      </w:r>
      <w:r w:rsidRPr="0088670A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IX</w:t>
      </w:r>
      <w:r w:rsidRPr="0088670A">
        <w:rPr>
          <w:rFonts w:cs="Times New Roman" w:eastAsia="Times New Roman"/>
          <w:b/>
          <w:lang w:eastAsia="hr-HR"/>
        </w:rPr>
        <w:t>.</w:t>
      </w:r>
      <w:r w:rsidRPr="0088670A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Obrazloženje</w:t>
      </w:r>
    </w:p>
    <w:p w:rsidRDefault="0088670A" w:rsidP="0088670A" w:rsidR="0088670A" w:rsidRPr="0088670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Na četvrtoj usmenoj javnoj dražbi radi prodaje imovine dužnika kao u točki I. izreke rješenja, sudjelovala su dva ponuditelja i to BARITUS d.o.o., Zagreb, Radnička cesta 39, </w:t>
      </w:r>
      <w:r w:rsidRPr="0088670A">
        <w:rPr>
          <w:rFonts w:cs="Times New Roman" w:eastAsia="Times New Roman"/>
          <w:lang w:eastAsia="hr-HR"/>
        </w:rPr>
        <w:lastRenderedPageBreak/>
        <w:t>OIB: 64066912804, i NIKMARK d.o.o., Zagreb, Strojarska cesta 20, OIB: 68755851941, koji je odustao od dražbovanja.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Ponuditelj BARITUS d.o.o., Zagreb, Radnička cesta 39, OIB: 64066912804, dao je ponudu za navedenu imovinu u iznosu od 933.651,43 kn, što je ujedno bila jedina ponuda.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Nakon zaključenja dražbe, sudac je utvrdio tu činjenicu i objavio kako je kupac BARITUS d.o.o., Zagreb, Radnička cesta 39, OIB: 64066912804, ispunio uvjete da mu se nekretnina dosudi.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88670A" w:rsidP="0088670A" w:rsidR="0088670A" w:rsidRPr="0088670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U Karlovcu, 12. lipnja 2017.</w:t>
      </w: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88670A">
        <w:rPr>
          <w:rFonts w:cs="Times New Roman" w:eastAsia="Times New Roman"/>
          <w:lang w:eastAsia="hr-HR"/>
        </w:rPr>
        <w:t>Za točnost otpravka-</w:t>
      </w: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670A" w:rsidP="0088670A" w:rsidR="0088670A" w:rsidRPr="0088670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PRAVNA POUKA:</w:t>
      </w:r>
    </w:p>
    <w:p w:rsidRDefault="0088670A" w:rsidP="0088670A" w:rsidR="0088670A" w:rsidRPr="0088670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670A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8670A" w:rsidP="0088670A" w:rsidR="0088670A" w:rsidRPr="0088670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6753349"/>
      <w:docPartObj>
        <w:docPartGallery w:val="Page Numbers (Top of Page)"/>
        <w:docPartUnique/>
      </w:docPartObj>
    </w:sdtPr>
    <w:sdtContent>
      <w:p w:rsidRDefault="0088670A" w:rsidR="008867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8670A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70A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95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St-245/2015-246</izvorni_sadrzaj>
    <derivirana_varijabla naziv="DomainObject.Oznaka_1">St-245/2015-246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ročištu 9.6.2017.g.</izvorni_sadrzaj>
    <derivirana_varijabla naziv="DomainObject.Predmet.PrimjedbaSuca_1">spis u ročištu 9.6.2017.g.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Marijo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Marijo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Marijo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Marijo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Zagreb,Marijo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Zagreb,Marijo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usluge,Marijo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64066912804,Marijo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Marijo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Marijo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Marijo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Marijo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St-245/2015-246</izvorni_sadrzaj>
    <derivirana_varijabla naziv="DomainObject.PoslovniBrojDokumenta_1">St-245/2015-246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Marijo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Marijo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CFD7B-F23F-4FC3-87FA-6C769911D7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845</properties:Words>
  <properties:Characters>4483</properties:Characters>
  <properties:Lines>117</properties:Lines>
  <properties:Paragraphs>39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2017-06-12T06:47:00Z</cp:lastPrinted>
  <dcterms:modified xmlns:xsi="http://www.w3.org/2001/XMLSchema-instance" xsi:type="dcterms:W3CDTF">2017-06-12T06:47:00Z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St-245/2015-246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