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6074" w14:paraId="2966074" w:rsidRDefault="00C21AFE" w:rsidP="00C21AFE" w:rsidR="00C21AF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AFE" w:rsidP="00C21AFE" w:rsidR="00C21AF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1AFE" w:rsidP="00C21AFE" w:rsidR="00C21A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1AFE" w:rsidP="00C21AFE" w:rsidR="00C21A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1AFE" w:rsidP="00C21AFE" w:rsidR="00C21AF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1AFE" w:rsidP="00C21AFE" w:rsidR="00C21AF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1AFE" w:rsidP="00C21AFE" w:rsidR="00C21AFE" w:rsidRPr="005D578C">
      <w:pPr>
        <w:jc w:val="center"/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VUJICA COMPANY d. o. o. Pula, Ližnje Moro 23/1, OIB 19961905209, MBS 040089762,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61EB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2016.</w:t>
      </w: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VUJICA COMPANY d. o. o. Pula, Ližnje Moro 23/1, OIB 19961905209, MBS 040089762,</w:t>
      </w:r>
      <w:r w:rsidRPr="005D578C">
        <w:rPr>
          <w:rFonts w:cs="Times New Roman" w:eastAsia="Times New Roman"/>
          <w:szCs w:val="24"/>
        </w:rPr>
        <w:t xml:space="preserve"> s danom </w:t>
      </w:r>
      <w:r w:rsidR="00261EB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261EB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 sati.</w:t>
      </w: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C21AFE" w:rsidP="00C21AFE" w:rsidR="00C21AFE">
      <w:pPr>
        <w:ind w:firstLine="708"/>
        <w:rPr>
          <w:rFonts w:cs="Times New Roman" w:eastAsia="Times New Roman"/>
          <w:szCs w:val="20"/>
        </w:rPr>
      </w:pPr>
    </w:p>
    <w:p w:rsidRDefault="00C21AFE" w:rsidP="00C21AFE" w:rsidR="00C21A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VUJICA COMPANY d. o. o. Pula, Ližnje Moro 23/1, OIB 19961905209, MBS 040089762.</w:t>
      </w:r>
    </w:p>
    <w:p w:rsidRDefault="00C21AFE" w:rsidP="00C21AFE" w:rsidR="00C21AFE">
      <w:pPr>
        <w:rPr>
          <w:rFonts w:cs="Times New Roman" w:eastAsia="Times New Roman"/>
          <w:szCs w:val="24"/>
        </w:rPr>
      </w:pPr>
    </w:p>
    <w:p w:rsidRDefault="00C21AFE" w:rsidP="00C21AFE" w:rsidR="00C21A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VUJICA COMPANY d. o. o. Pula, Ližnje Moro 23/1, OIB 19961905209, MBS 040089762.</w:t>
      </w:r>
    </w:p>
    <w:p w:rsidRDefault="00C21AFE" w:rsidP="00C21AFE" w:rsidR="00C21AFE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1AFE" w:rsidP="00C21AFE" w:rsidR="00C21AFE">
      <w:pPr>
        <w:ind w:firstLine="708"/>
        <w:rPr>
          <w:rFonts w:cs="Times New Roman" w:eastAsia="Times New Roman"/>
          <w:szCs w:val="24"/>
        </w:rPr>
      </w:pPr>
    </w:p>
    <w:p w:rsidRDefault="00C21AFE" w:rsidP="00C21AFE" w:rsidR="00C21A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VUJICA COMPANY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St-592/2015-3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St-592/2015-4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21AFE" w:rsidP="00C21AFE" w:rsidR="00C21AF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61EB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1AFE" w:rsidP="00C21AFE" w:rsidR="00C21AFE" w:rsidRPr="005D578C">
      <w:pPr>
        <w:jc w:val="center"/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21AFE" w:rsidP="00C21AFE" w:rsidR="00C21AF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61EB0">
        <w:rPr>
          <w:rFonts w:cs="Times New Roman" w:eastAsia="Times New Roman"/>
          <w:szCs w:val="24"/>
        </w:rPr>
        <w:t>, v. r.</w:t>
      </w:r>
    </w:p>
    <w:p w:rsidRDefault="00C21AFE" w:rsidP="00C21AFE" w:rsidR="00C21AFE">
      <w:pPr>
        <w:jc w:val="left"/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left"/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1AFE" w:rsidP="00C21AFE" w:rsidR="00C21AF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21AFE" w:rsidP="00C21AFE" w:rsidR="00C21AFE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rPr>
          <w:rFonts w:cs="Times New Roman" w:eastAsia="Times New Roman"/>
          <w:szCs w:val="24"/>
        </w:rPr>
      </w:pPr>
    </w:p>
    <w:p w:rsidRDefault="00C21AFE" w:rsidP="00C21AFE" w:rsidR="00C21A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VUJICA COMPANY d. o. o. Pula, Ližnje Moro 23/1, 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Ivica Vujica, Pula, Stankovićeva 13, </w:t>
      </w:r>
    </w:p>
    <w:p w:rsidRDefault="00C21AFE" w:rsidP="00C21AFE" w:rsidR="00C21AF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21AFE" w:rsidP="00C21AFE" w:rsidR="00C21AF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21AFE" w:rsidP="00C21AFE" w:rsidR="00C21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C21AFE" w:rsidP="00C21AFE" w:rsidR="00C21AFE"/>
    <w:p w:rsidRDefault="00E6168E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AFE" w:rsidP="00C21AFE" w:rsidR="00C21AFE">
      <w:r>
        <w:separator/>
      </w:r>
    </w:p>
  </w:endnote>
  <w:endnote w:id="0" w:type="continuationSeparator">
    <w:p w:rsidRDefault="00C21AFE" w:rsidP="00C21AFE" w:rsidR="00C2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AFE" w:rsidP="00C21AFE" w:rsidR="00C21AFE">
      <w:r>
        <w:separator/>
      </w:r>
    </w:p>
  </w:footnote>
  <w:footnote w:id="0" w:type="continuationSeparator">
    <w:p w:rsidRDefault="00C21AFE" w:rsidP="00C21AFE" w:rsidR="00C21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AFE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616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AFE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St-592/2015-5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173"/>
    <w:rsid w:val="00112173"/>
    <w:rsid w:val="00261EB0"/>
    <w:rsid w:val="0075528E"/>
    <w:rsid w:val="0079403F"/>
    <w:rsid w:val="00C21AFE"/>
    <w:rsid w:val="00E6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A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1A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1AF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A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1A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1A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6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16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16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16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A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1A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1AF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A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1A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1A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6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16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16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16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VUJICA COMPANY d.o.o. PULA</izvorni_sadrzaj>
    <derivirana_varijabla naziv="DomainObject.Predmet.ProtustrankaFormated_1">  VUJICA COMPANY d.o.o. PULA</derivirana_varijabla>
  </DomainObject.Predmet.ProtustrankaFormated>
  <DomainObject.Predmet.ProtustrankaFormatedOIB>
    <izvorni_sadrzaj>  VUJICA COMPANY d.o.o. PULA, OIB 19961905209</izvorni_sadrzaj>
    <derivirana_varijabla naziv="DomainObject.Predmet.ProtustrankaFormatedOIB_1">  VUJICA COMPANY d.o.o. PULA, OIB 19961905209</derivirana_varijabla>
  </DomainObject.Predmet.ProtustrankaFormatedOIB>
  <DomainObject.Predmet.ProtustrankaFormatedWithAdress>
    <izvorni_sadrzaj> VUJICA COMPANY d.o.o. PULA, Ližnje Moro 23/1, 52100 Pula</izvorni_sadrzaj>
    <derivirana_varijabla naziv="DomainObject.Predmet.ProtustrankaFormatedWithAdress_1"> VUJICA COMPANY d.o.o. PULA, Ližnje Moro 23/1, 52100 Pula</derivirana_varijabla>
  </DomainObject.Predmet.ProtustrankaFormatedWithAdress>
  <DomainObject.Predmet.ProtustrankaFormatedWithAdressOIB>
    <izvorni_sadrzaj> VUJICA COMPANY d.o.o. PULA, OIB 19961905209, Ližnje Moro 23/1, 52100 Pula</izvorni_sadrzaj>
    <derivirana_varijabla naziv="DomainObject.Predmet.ProtustrankaFormatedWithAdressOIB_1"> VUJICA COMPANY d.o.o. PULA, OIB 19961905209, Ližnje Moro 23/1, 52100 Pula</derivirana_varijabla>
  </DomainObject.Predmet.ProtustrankaFormatedWithAdressOIB>
  <DomainObject.Predmet.ProtustrankaWithAdress>
    <izvorni_sadrzaj>VUJICA COMPANY d.o.o. PULA Ližnje Moro 23/1, 52100 Pula</izvorni_sadrzaj>
    <derivirana_varijabla naziv="DomainObject.Predmet.ProtustrankaWithAdress_1">VUJICA COMPANY d.o.o. PULA Ližnje Moro 23/1, 52100 Pula</derivirana_varijabla>
  </DomainObject.Predmet.ProtustrankaWithAdress>
  <DomainObject.Predmet.ProtustrankaWithAdressOIB>
    <izvorni_sadrzaj>VUJICA COMPANY d.o.o. PULA, OIB 19961905209, Ližnje Moro 23/1, 52100 Pula</izvorni_sadrzaj>
    <derivirana_varijabla naziv="DomainObject.Predmet.ProtustrankaWithAdressOIB_1">VUJICA COMPANY d.o.o. PULA, OIB 19961905209, Ližnje Moro 23/1, 52100 Pula</derivirana_varijabla>
  </DomainObject.Predmet.ProtustrankaWithAdressOIB>
  <DomainObject.Predmet.ProtustrankaNazivFormated>
    <izvorni_sadrzaj>VUJICA COMPANY d.o.o. PULA</izvorni_sadrzaj>
    <derivirana_varijabla naziv="DomainObject.Predmet.ProtustrankaNazivFormated_1">VUJICA COMPANY d.o.o. PULA</derivirana_varijabla>
  </DomainObject.Predmet.ProtustrankaNazivFormated>
  <DomainObject.Predmet.ProtustrankaNazivFormatedOIB>
    <izvorni_sadrzaj>VUJICA COMPANY d.o.o. PULA, OIB 19961905209</izvorni_sadrzaj>
    <derivirana_varijabla naziv="DomainObject.Predmet.ProtustrankaNazivFormatedOIB_1">VUJICA COMPANY d.o.o. PULA, OIB 19961905209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153929.28</izvorni_sadrzaj>
    <derivirana_varijabla naziv="DomainObject.Predmet.TrenutnaVrijednost_1">153929.28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VUJICA COMPANY d.o.o. PULA</item>
    </izvorni_sadrzaj>
    <derivirana_varijabla naziv="DomainObject.Predmet.ProtuStrankaListFormated_1">
      <item>VUJICA COMPANY d.o.o. PULA</item>
    </derivirana_varijabla>
  </DomainObject.Predmet.ProtuStrankaListFormated>
  <DomainObject.Predmet.ProtuStrankaListFormatedOIB>
    <izvorni_sadrzaj>
      <item>VUJICA COMPANY d.o.o. PULA, OIB 19961905209</item>
    </izvorni_sadrzaj>
    <derivirana_varijabla naziv="DomainObject.Predmet.ProtuStrankaListFormatedOIB_1">
      <item>VUJICA COMPANY d.o.o. PULA, OIB 19961905209</item>
    </derivirana_varijabla>
  </DomainObject.Predmet.ProtuStrankaListFormatedOIB>
  <DomainObject.Predmet.ProtuStrankaListFormatedWithAdress>
    <izvorni_sadrzaj>
      <item>VUJICA COMPANY d.o.o. PULA, Ližnje Moro 23/1, 52100 Pula</item>
    </izvorni_sadrzaj>
    <derivirana_varijabla naziv="DomainObject.Predmet.ProtuStrankaListFormatedWithAdress_1">
      <item>VUJICA COMPANY d.o.o. PULA, Ližnje Moro 23/1, 52100 Pula</item>
    </derivirana_varijabla>
  </DomainObject.Predmet.ProtuStrankaListFormatedWithAdress>
  <DomainObject.Predmet.ProtuStrankaListFormatedWithAdressOIB>
    <izvorni_sadrzaj>
      <item>VUJICA COMPANY d.o.o. PULA, OIB 19961905209, Ližnje Moro 23/1, 52100 Pula</item>
    </izvorni_sadrzaj>
    <derivirana_varijabla naziv="DomainObject.Predmet.ProtuStrankaListFormatedWithAdressOIB_1">
      <item>VUJICA COMPANY d.o.o. PULA, OIB 19961905209, Ližnje Moro 23/1, 52100 Pula</item>
    </derivirana_varijabla>
  </DomainObject.Predmet.ProtuStrankaListFormatedWithAdressOIB>
  <DomainObject.Predmet.ProtuStrankaListNazivFormated>
    <izvorni_sadrzaj>
      <item>VUJICA COMPANY d.o.o. PULA</item>
    </izvorni_sadrzaj>
    <derivirana_varijabla naziv="DomainObject.Predmet.ProtuStrankaListNazivFormated_1">
      <item>VUJICA COMPANY d.o.o. PULA</item>
    </derivirana_varijabla>
  </DomainObject.Predmet.ProtuStrankaListNazivFormated>
  <DomainObject.Predmet.ProtuStrankaListNazivFormatedOIB>
    <izvorni_sadrzaj>
      <item>VUJICA COMPANY d.o.o. PULA, OIB 19961905209</item>
    </izvorni_sadrzaj>
    <derivirana_varijabla naziv="DomainObject.Predmet.ProtuStrankaListNazivFormatedOIB_1">
      <item>VUJICA COMPANY d.o.o. PULA, OIB 19961905209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VUJICA COMPANY d.o.o. PULA</izvorni_sadrzaj>
    <derivirana_varijabla naziv="DomainObject.Predmet.ProtustrankaIDrugi_1">VUJICA COMPANY d.o.o. PULA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VUJICA COMPANY d.o.o. PULA, OIB 19961905209, Ližnje Moro 23/1, 52100 Pula</izvorni_sadrzaj>
    <derivirana_varijabla naziv="DomainObject.Predmet.ProtustrankaIDrugiAdressOIB_1">VUJICA COMPANY d.o.o. PULA, OIB 19961905209, Ližnje Moro 23/1,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VUJICA COMPANY d.o.o. PULA</item>
    </izvorni_sadrzaj>
    <derivirana_varijabla naziv="DomainObject.Predmet.SudioniciListNaziv_1">
      <item>FINANCIJSKA  AGENCIJA, RC RIJEKA, PODRUŽNICA PULA, PULA</item>
      <item>VUJICA COMPANY d.o.o. PULA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VUJICA COMPANY d.o.o. PULA, OIB 19961905209, Ližnje Moro 23/1,52100 Pula</item>
    </izvorni_sadrzaj>
    <derivirana_varijabla naziv="DomainObject.Predmet.SudioniciListAdressOIB_1">
      <item>FINANCIJSKA  AGENCIJA, RC RIJEKA, PODRUŽNICA PULA, PULA, OIB 85821130368, Ulica grada Vukovara 70,Zagreb</item>
      <item>VUJICA COMPANY d.o.o. PULA, OIB 19961905209, Ližnje Moro 23/1,52100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19961905209</item>
    </izvorni_sadrzaj>
    <derivirana_varijabla naziv="DomainObject.Predmet.SudioniciListNazivOIB_1">
      <item>, OIB 85821130368</item>
      <item>, OIB 19961905209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3188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2016-02-23T14:20:00Z</dcterms:created>
  <dc:creator>Mihaela Kaligari</dc:creator>
  <dc:description/>
  <cp:keywords/>
  <cp:lastModifiedBy>Mihaela Kaligari</cp:lastModifiedBy>
  <cp:lastPrinted>2016-02-24T10:44:00Z</cp:lastPrinted>
  <dcterms:modified xmlns:xsi="http://www.w3.org/2001/XMLSchema-instance" xsi:type="dcterms:W3CDTF">2016-02-24T11:23:00Z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