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db25" w14:paraId="065db25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924596" w:rsidRPr="00924596">
        <w:t>ARTING, d.o.o. za trgovinu, poslovne usluge, uvoz-izvoz "u stečaju", skraćena tvrtka: ARTING d.o.o. "u stečaju", Nova Gradiška, Mala 4, OIB 11102515044</w:t>
      </w:r>
      <w:r w:rsidR="004D4D83">
        <w:t xml:space="preserve">,  dana </w:t>
      </w:r>
      <w:r w:rsidR="00924596">
        <w:t>04. listopada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924596" w:rsidRPr="00924596">
        <w:t>ARTING, d.o.o. za trgovinu, poslovne usluge, uvoz-izvoz "u stečaju", skraćena tvrtka: ARTING d.o.o. "u stečaju", Nova Gradiška, Mala 4, OIB 11102515044</w:t>
      </w:r>
      <w:r>
        <w:t>, saziva se za dan:</w:t>
      </w:r>
    </w:p>
    <w:p w:rsidRDefault="00596FA9" w:rsidP="00596FA9" w:rsidR="00596FA9">
      <w:pPr>
        <w:jc w:val="both"/>
      </w:pPr>
    </w:p>
    <w:p w:rsidRDefault="00924596" w:rsidP="00596FA9" w:rsidR="00596FA9">
      <w:pPr>
        <w:ind w:firstLine="708" w:left="2124"/>
        <w:rPr>
          <w:b/>
        </w:rPr>
      </w:pPr>
      <w:r>
        <w:rPr>
          <w:b/>
        </w:rPr>
        <w:t>24. listopada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>
        <w:rPr>
          <w:b/>
        </w:rPr>
        <w:t>09</w:t>
      </w:r>
      <w:r w:rsidR="00596FA9">
        <w:rPr>
          <w:b/>
        </w:rPr>
        <w:t>,</w:t>
      </w:r>
      <w:r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C75567">
        <w:t>1. Izvješće stečajnog</w:t>
      </w:r>
      <w:r w:rsidR="000240CB">
        <w:t xml:space="preserve"> </w:t>
      </w:r>
      <w:r>
        <w:t>upravitelj</w:t>
      </w:r>
      <w:r w:rsidR="00C75567">
        <w:t>a</w:t>
      </w:r>
      <w:r>
        <w:t xml:space="preserve"> o tijeku stečajnog postupka i stanju stečajne mase.</w:t>
      </w:r>
      <w:r>
        <w:tab/>
      </w:r>
    </w:p>
    <w:p w:rsidRDefault="00596FA9" w:rsidP="00000B9D" w:rsidR="001333E2">
      <w:pPr>
        <w:ind w:firstLine="708"/>
        <w:jc w:val="both"/>
      </w:pPr>
      <w:r>
        <w:t xml:space="preserve"> </w:t>
      </w:r>
      <w:r>
        <w:tab/>
      </w:r>
      <w:r w:rsidR="00CF5176">
        <w:t xml:space="preserve">2. Odlučivanje o </w:t>
      </w:r>
      <w:r w:rsidR="00EA6726">
        <w:t>prijedlogu stečajne upraviteljice za angažiranje kvalificiranog punomoćnika iz osoba odvjetnika za zastupanje stečajnog dužnika  u postupku koji se vodi pred Općinskim</w:t>
      </w:r>
      <w:r w:rsidR="00295CE5">
        <w:t xml:space="preserve"> sudom u Slavonskom Brodu br. Ps-</w:t>
      </w:r>
      <w:r w:rsidR="00EA6726">
        <w:t>2/2015</w:t>
      </w:r>
      <w:r w:rsidR="00F079AD">
        <w:t xml:space="preserve"> radi iseljenja iz nekretnina</w:t>
      </w:r>
      <w:r w:rsidR="00EA6726">
        <w:t xml:space="preserve">, te </w:t>
      </w:r>
      <w:r w:rsidR="001979C4">
        <w:t xml:space="preserve">eventualno </w:t>
      </w:r>
      <w:r w:rsidR="00EA6726">
        <w:t xml:space="preserve">u nastavnom ovršnom postupku. </w:t>
      </w:r>
    </w:p>
    <w:p w:rsidRDefault="00E16D18" w:rsidP="00000B9D" w:rsidR="00E16D18">
      <w:pPr>
        <w:ind w:firstLine="708"/>
        <w:jc w:val="both"/>
      </w:pP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3B0300" w:rsidR="00815155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5319D">
        <w:t>i</w:t>
      </w:r>
      <w:r>
        <w:t xml:space="preserve"> upravitelj.</w:t>
      </w:r>
      <w:r w:rsidR="00E650E8">
        <w:t xml:space="preserve"> </w:t>
      </w:r>
    </w:p>
    <w:p w:rsidRDefault="00DE35F7" w:rsidP="00DE35F7" w:rsidR="00DE35F7"/>
    <w:p w:rsidRDefault="00733852" w:rsidP="00DE35F7" w:rsidR="00733852"/>
    <w:p w:rsidRDefault="00596FA9" w:rsidP="00596FA9" w:rsidR="002E4906">
      <w:pPr>
        <w:jc w:val="center"/>
      </w:pPr>
      <w:r>
        <w:lastRenderedPageBreak/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3B0300" w:rsidP="00596FA9" w:rsidR="00C97229">
      <w:pPr>
        <w:jc w:val="both"/>
      </w:pPr>
      <w:r>
        <w:t xml:space="preserve"> </w:t>
      </w:r>
      <w:r>
        <w:tab/>
      </w:r>
      <w:r>
        <w:tab/>
      </w:r>
      <w:r w:rsidR="00885947">
        <w:t>Stečajna</w:t>
      </w:r>
      <w:r>
        <w:t xml:space="preserve"> upravitelj</w:t>
      </w:r>
      <w:r w:rsidR="00885947">
        <w:t>ica</w:t>
      </w:r>
      <w:r w:rsidR="00C2611B">
        <w:t xml:space="preserve"> predloži</w:t>
      </w:r>
      <w:r w:rsidR="00885947">
        <w:t>la</w:t>
      </w:r>
      <w:r w:rsidR="00C2611B">
        <w:t xml:space="preserve"> je sazvati Skupštinu vjerovnika stečajnog dužnika</w:t>
      </w:r>
      <w:r w:rsidR="00F57EE4">
        <w:t xml:space="preserve"> </w:t>
      </w:r>
      <w:r w:rsidR="003942AA">
        <w:t xml:space="preserve">kako </w:t>
      </w:r>
      <w:r w:rsidR="00ED439D">
        <w:t xml:space="preserve">bi se odlučilo o angažiranju kvalificiranog punomoćnika </w:t>
      </w:r>
      <w:r w:rsidR="003807EC">
        <w:t>za zastupanje</w:t>
      </w:r>
      <w:r w:rsidR="00921A54">
        <w:t xml:space="preserve"> dužnika</w:t>
      </w:r>
      <w:r w:rsidR="0034386E">
        <w:t xml:space="preserve"> u sudskom postupku radi iseljenja iz nekretnina dužnika. </w:t>
      </w:r>
    </w:p>
    <w:p w:rsidRDefault="003B0300" w:rsidP="005C4005" w:rsidR="002E4906">
      <w:pPr>
        <w:pStyle w:val="Bezproreda"/>
        <w:jc w:val="both"/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to je na temelju odredbe čl. 103.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B7492E">
        <w:t>04. listopada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8F57E1" w:rsidR="00455FD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B14AF4">
        <w:t>j</w:t>
      </w:r>
      <w:r w:rsidR="001D5D75">
        <w:t xml:space="preserve"> </w:t>
      </w:r>
      <w:r>
        <w:t>upravitelj</w:t>
      </w:r>
      <w:r w:rsidR="00B14AF4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049" w:rsidP="00DE35F7" w:rsidR="00B97049">
      <w:r>
        <w:separator/>
      </w:r>
    </w:p>
  </w:endnote>
  <w:endnote w:id="0" w:type="continuationSeparator">
    <w:p w:rsidRDefault="00B97049" w:rsidP="00DE35F7" w:rsidR="00B97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049" w:rsidP="00DE35F7" w:rsidR="00B97049">
      <w:r>
        <w:separator/>
      </w:r>
    </w:p>
  </w:footnote>
  <w:footnote w:id="0" w:type="continuationSeparator">
    <w:p w:rsidRDefault="00B97049" w:rsidP="00DE35F7" w:rsidR="00B97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4BB" w:rsidP="00DE35F7" w:rsidR="00DE35F7">
    <w:pPr>
      <w:pStyle w:val="Zaglavlje"/>
      <w:jc w:val="right"/>
    </w:pPr>
    <w:r>
      <w:rPr>
        <w:b/>
      </w:rPr>
      <w:t>Broj: 7/St-1966</w:t>
    </w:r>
    <w:r w:rsidR="00DE35F7">
      <w:rPr>
        <w:b/>
      </w:rPr>
      <w:t>/2016-</w:t>
    </w:r>
    <w:r w:rsidR="00B14AF4">
      <w:rPr>
        <w:b/>
      </w:rPr>
      <w:t>160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319D"/>
    <w:rsid w:val="00110537"/>
    <w:rsid w:val="001333E2"/>
    <w:rsid w:val="00192296"/>
    <w:rsid w:val="001979C4"/>
    <w:rsid w:val="001B0398"/>
    <w:rsid w:val="001D5D75"/>
    <w:rsid w:val="002118D4"/>
    <w:rsid w:val="00213823"/>
    <w:rsid w:val="0026735F"/>
    <w:rsid w:val="00295CE5"/>
    <w:rsid w:val="002C2148"/>
    <w:rsid w:val="002E091E"/>
    <w:rsid w:val="002E4906"/>
    <w:rsid w:val="0034386E"/>
    <w:rsid w:val="003536CF"/>
    <w:rsid w:val="003807EC"/>
    <w:rsid w:val="003942AA"/>
    <w:rsid w:val="003B0300"/>
    <w:rsid w:val="003E7331"/>
    <w:rsid w:val="003F56C0"/>
    <w:rsid w:val="00403546"/>
    <w:rsid w:val="00435C3D"/>
    <w:rsid w:val="00455FD8"/>
    <w:rsid w:val="0047369D"/>
    <w:rsid w:val="004D4D83"/>
    <w:rsid w:val="00596FA9"/>
    <w:rsid w:val="005C4005"/>
    <w:rsid w:val="005E0392"/>
    <w:rsid w:val="006450B3"/>
    <w:rsid w:val="006B64BB"/>
    <w:rsid w:val="006C649D"/>
    <w:rsid w:val="00732328"/>
    <w:rsid w:val="00733852"/>
    <w:rsid w:val="00776C59"/>
    <w:rsid w:val="007847FA"/>
    <w:rsid w:val="007A232F"/>
    <w:rsid w:val="007A4772"/>
    <w:rsid w:val="00815155"/>
    <w:rsid w:val="008673B5"/>
    <w:rsid w:val="008674BF"/>
    <w:rsid w:val="00885947"/>
    <w:rsid w:val="008B7DD1"/>
    <w:rsid w:val="008F57E1"/>
    <w:rsid w:val="00921A54"/>
    <w:rsid w:val="00924596"/>
    <w:rsid w:val="00940FB4"/>
    <w:rsid w:val="0097296A"/>
    <w:rsid w:val="009B2F4A"/>
    <w:rsid w:val="00A50C80"/>
    <w:rsid w:val="00A92236"/>
    <w:rsid w:val="00AB49DB"/>
    <w:rsid w:val="00AE02C5"/>
    <w:rsid w:val="00B0356E"/>
    <w:rsid w:val="00B14AF4"/>
    <w:rsid w:val="00B6647E"/>
    <w:rsid w:val="00B71541"/>
    <w:rsid w:val="00B7492E"/>
    <w:rsid w:val="00B74DFB"/>
    <w:rsid w:val="00B81495"/>
    <w:rsid w:val="00B97049"/>
    <w:rsid w:val="00BE5F33"/>
    <w:rsid w:val="00C2611B"/>
    <w:rsid w:val="00C340A5"/>
    <w:rsid w:val="00C523A0"/>
    <w:rsid w:val="00C75567"/>
    <w:rsid w:val="00C97229"/>
    <w:rsid w:val="00CE6B69"/>
    <w:rsid w:val="00CF5176"/>
    <w:rsid w:val="00D52830"/>
    <w:rsid w:val="00D77D9C"/>
    <w:rsid w:val="00D87529"/>
    <w:rsid w:val="00DB052E"/>
    <w:rsid w:val="00DE35F7"/>
    <w:rsid w:val="00E02B17"/>
    <w:rsid w:val="00E05BF8"/>
    <w:rsid w:val="00E16D18"/>
    <w:rsid w:val="00E650E8"/>
    <w:rsid w:val="00EA6726"/>
    <w:rsid w:val="00EC6144"/>
    <w:rsid w:val="00ED439D"/>
    <w:rsid w:val="00EE1B11"/>
    <w:rsid w:val="00F063CB"/>
    <w:rsid w:val="00F079AD"/>
    <w:rsid w:val="00F508B5"/>
    <w:rsid w:val="00F5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B7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D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D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D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D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B7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D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D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D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D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394</properties:Words>
  <properties:Characters>2162</properties:Characters>
  <properties:Lines>82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2018-10-04T06:13:00Z</dcterms:created>
  <dc:creator>wsadmin</dc:creator>
  <cp:lastModifiedBy>wsadmin</cp:lastModifiedBy>
  <cp:lastPrinted>2018-10-04T06:20:00Z</cp:lastPrinted>
  <dcterms:modified xmlns:xsi="http://www.w3.org/2001/XMLSchema-instance" xsi:type="dcterms:W3CDTF">2018-10-04T06:22:00Z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(ST-1566-2016 od 04.10.2018.-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