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fcef" w14:paraId="49efcef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42426">
        <w:t>SITNALTA ADRIA d.o.o., Dograde bb, Dograde, OIB: 59344182140</w:t>
      </w:r>
      <w:r w:rsidR="00634348">
        <w:rPr>
          <w:lang w:val="hr-HR"/>
        </w:rPr>
        <w:t xml:space="preserve">, dana </w:t>
      </w:r>
      <w:r w:rsidR="003F236D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42426">
        <w:t>SITNALTA ADRIA d.o.o., Dograde bb, Dograde, OIB: 59344182140</w:t>
      </w:r>
      <w:r w:rsidR="00EA12B2">
        <w:t>.</w:t>
      </w:r>
      <w:r>
        <w:rPr>
          <w:lang w:val="hr-HR"/>
        </w:rPr>
        <w:t xml:space="preserve"> Skraćeni stečajni postupak je otvoren da</w:t>
      </w:r>
      <w:r w:rsidR="002D3D3D">
        <w:rPr>
          <w:lang w:val="hr-HR"/>
        </w:rPr>
        <w:t xml:space="preserve">na </w:t>
      </w:r>
      <w:r w:rsidR="003F236D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3F236D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F236D">
        <w:rPr>
          <w:lang w:val="hr-HR"/>
        </w:rPr>
        <w:t>Mateo Erceg, Radnička cesta 30, Zagreb, OIB: 93602617826.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42426">
        <w:t>SITNALTA ADRIA d.o.o., Dograde bb, Dograde, OIB: 59344182140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10CCE">
        <w:rPr>
          <w:lang w:val="hr-HR"/>
        </w:rPr>
        <w:t>29</w:t>
      </w:r>
      <w:r w:rsidR="001C219C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B42426">
        <w:t>SITNALTA ADRIA d.o.o., Dograde bb, Dograde, OIB: 59344182140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42426">
        <w:rPr>
          <w:lang w:val="hr-HR"/>
        </w:rPr>
        <w:t>2106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42426">
        <w:rPr>
          <w:lang w:val="hr-HR"/>
        </w:rPr>
        <w:t>196.742,29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10CCE">
        <w:rPr>
          <w:lang w:val="hr-HR"/>
        </w:rPr>
        <w:t>4</w:t>
      </w:r>
      <w:r w:rsidR="00D830C1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F236D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3F236D" w:rsidR="002D3D3D" w:rsidRPr="003F236D">
      <w:pPr>
        <w:ind w:left="7080"/>
        <w:jc w:val="right"/>
      </w:pPr>
      <w:r>
        <w:t>Katarina Mikulić</w:t>
      </w:r>
    </w:p>
    <w:p w:rsidRDefault="003F236D" w:rsidP="003F236D" w:rsidR="003F236D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F236D" w:rsidP="003F236D" w:rsidR="003F236D">
      <w:pPr>
        <w:jc w:val="both"/>
        <w:rPr>
          <w:lang w:val="hr-HR"/>
        </w:rPr>
      </w:pPr>
    </w:p>
    <w:p w:rsidRDefault="003F236D" w:rsidP="003F236D" w:rsidR="003F236D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3F236D">
        <w:rPr>
          <w:lang w:val="hr-HR"/>
        </w:rPr>
        <w:t>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3F236D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5A8" w:rsidRPr="006865A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B42426">
      <w:t>737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B42426">
      <w:t>737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3F236D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865A8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125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St-737/2015</izvorni_sadrzaj>
    <derivirana_varijabla naziv="DomainObject.Predmet.OznakaBroj_1">St-737/2015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SITNALTA ADRIA d.o.o. za proizvodnju, građenje i trgovinu</izvorni_sadrzaj>
    <derivirana_varijabla naziv="DomainObject.Predmet.ProtustrankaFormated_1">  SITNALTA ADRIA d.o.o. za proizvodnju, građenje i trgovinu</derivirana_varijabla>
  </DomainObject.Predmet.ProtustrankaFormated>
  <DomainObject.Predmet.ProtustrankaFormatedOIB>
    <izvorni_sadrzaj>  SITNALTA ADRIA d.o.o. za proizvodnju, građenje i trgovinu, OIB 59344182140</izvorni_sadrzaj>
    <derivirana_varijabla naziv="DomainObject.Predmet.ProtustrankaFormatedOIB_1">  SITNALTA ADRIA d.o.o. za proizvodnju, građenje i trgovinu, OIB 59344182140</derivirana_varijabla>
  </DomainObject.Predmet.ProtustrankaFormatedOIB>
  <DomainObject.Predmet.ProtustrankaFormatedWithAdress>
    <izvorni_sadrzaj> SITNALTA ADRIA d.o.o. za proizvodnju, građenje i trgovinu, Dograde/bb, 21222 Dograde</izvorni_sadrzaj>
    <derivirana_varijabla naziv="DomainObject.Predmet.ProtustrankaFormatedWithAdress_1"> SITNALTA ADRIA d.o.o. za proizvodnju, građenje i trgovinu, Dograde/bb, 21222 Dograde</derivirana_varijabla>
  </DomainObject.Predmet.ProtustrankaFormatedWithAdress>
  <DomainObject.Predmet.ProtustrankaFormatedWithAdressOIB>
    <izvorni_sadrzaj> SITNALTA ADRIA d.o.o. za proizvodnju, građenje i trgovinu, OIB 59344182140, Dograde/bb, 21222 Dograde</izvorni_sadrzaj>
    <derivirana_varijabla naziv="DomainObject.Predmet.ProtustrankaFormatedWithAdressOIB_1"> SITNALTA ADRIA d.o.o. za proizvodnju, građenje i trgovinu, OIB 59344182140, Dograde/bb, 21222 Dograde</derivirana_varijabla>
  </DomainObject.Predmet.ProtustrankaFormatedWithAdressOIB>
  <DomainObject.Predmet.ProtustrankaWithAdress>
    <izvorni_sadrzaj>SITNALTA ADRIA d.o.o. za proizvodnju, građenje i trgovinu Dograde/bb, 21222 Dograde</izvorni_sadrzaj>
    <derivirana_varijabla naziv="DomainObject.Predmet.ProtustrankaWithAdress_1">SITNALTA ADRIA d.o.o. za proizvodnju, građenje i trgovinu Dograde/bb, 21222 Dograde</derivirana_varijabla>
  </DomainObject.Predmet.ProtustrankaWithAdress>
  <DomainObject.Predmet.ProtustrankaWithAdressOIB>
    <izvorni_sadrzaj>SITNALTA ADRIA d.o.o. za proizvodnju, građenje i trgovinu, OIB 59344182140, Dograde/bb, 21222 Dograde</izvorni_sadrzaj>
    <derivirana_varijabla naziv="DomainObject.Predmet.ProtustrankaWithAdressOIB_1">SITNALTA ADRIA d.o.o. za proizvodnju, građenje i trgovinu, OIB 59344182140, Dograde/bb, 21222 Dograde</derivirana_varijabla>
  </DomainObject.Predmet.ProtustrankaWithAdressOIB>
  <DomainObject.Predmet.ProtustrankaNazivFormated>
    <izvorni_sadrzaj>SITNALTA ADRIA d.o.o. za proizvodnju, građenje i trgovinu</izvorni_sadrzaj>
    <derivirana_varijabla naziv="DomainObject.Predmet.ProtustrankaNazivFormated_1">SITNALTA ADRIA d.o.o. za proizvodnju, građenje i trgovinu</derivirana_varijabla>
  </DomainObject.Predmet.ProtustrankaNazivFormated>
  <DomainObject.Predmet.ProtustrankaNazivFormatedOIB>
    <izvorni_sadrzaj>SITNALTA ADRIA d.o.o. za proizvodnju, građenje i trgovinu, OIB 59344182140</izvorni_sadrzaj>
    <derivirana_varijabla naziv="DomainObject.Predmet.ProtustrankaNazivFormatedOIB_1">SITNALTA ADRIA d.o.o. za proizvodnju, građenje i trgovinu, OIB 59344182140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196742.29</izvorni_sadrzaj>
    <derivirana_varijabla naziv="DomainObject.Predmet.TrenutnaVrijednost_1">196742.29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SITNALTA ADRIA d.o.o. za proizvodnju, građenje i trgovinu</item>
    </izvorni_sadrzaj>
    <derivirana_varijabla naziv="DomainObject.Predmet.ProtuStrankaListFormated_1">
      <item>SITNALTA ADRIA d.o.o. za proizvodnju, građenje i trgovinu</item>
    </derivirana_varijabla>
  </DomainObject.Predmet.ProtuStrankaListFormated>
  <DomainObject.Predmet.ProtuStrankaListFormatedOIB>
    <izvorni_sadrzaj>
      <item>SITNALTA ADRIA d.o.o. za proizvodnju, građenje i trgovinu, OIB 59344182140</item>
    </izvorni_sadrzaj>
    <derivirana_varijabla naziv="DomainObject.Predmet.ProtuStrankaListFormatedOIB_1">
      <item>SITNALTA ADRIA d.o.o. za proizvodnju, građenje i trgovinu, OIB 59344182140</item>
    </derivirana_varijabla>
  </DomainObject.Predmet.ProtuStrankaListFormatedOIB>
  <DomainObject.Predmet.ProtuStrankaListFormatedWithAdress>
    <izvorni_sadrzaj>
      <item>SITNALTA ADRIA d.o.o. za proizvodnju, građenje i trgovinu, Dograde/bb, 21222 Dograde</item>
    </izvorni_sadrzaj>
    <derivirana_varijabla naziv="DomainObject.Predmet.ProtuStrankaListFormatedWithAdress_1">
      <item>SITNALTA ADRIA d.o.o. za proizvodnju, građenje i trgovinu, Dograde/bb, 21222 Dograde</item>
    </derivirana_varijabla>
  </DomainObject.Predmet.ProtuStrankaListFormatedWithAdress>
  <DomainObject.Predmet.ProtuStrankaListFormatedWithAdressOIB>
    <izvorni_sadrzaj>
      <item>SITNALTA ADRIA d.o.o. za proizvodnju, građenje i trgovinu, OIB 59344182140, Dograde/bb, 21222 Dograde</item>
    </izvorni_sadrzaj>
    <derivirana_varijabla naziv="DomainObject.Predmet.ProtuStrankaListFormatedWithAdressOIB_1">
      <item>SITNALTA ADRIA d.o.o. za proizvodnju, građenje i trgovinu, OIB 59344182140, Dograde/bb, 21222 Dograde</item>
    </derivirana_varijabla>
  </DomainObject.Predmet.ProtuStrankaListFormatedWithAdressOIB>
  <DomainObject.Predmet.ProtuStrankaListNazivFormated>
    <izvorni_sadrzaj>
      <item>SITNALTA ADRIA d.o.o. za proizvodnju, građenje i trgovinu</item>
    </izvorni_sadrzaj>
    <derivirana_varijabla naziv="DomainObject.Predmet.ProtuStrankaListNazivFormated_1">
      <item>SITNALTA ADRIA d.o.o. za proizvodnju, građenje i trgovinu</item>
    </derivirana_varijabla>
  </DomainObject.Predmet.ProtuStrankaListNazivFormated>
  <DomainObject.Predmet.ProtuStrankaListNazivFormatedOIB>
    <izvorni_sadrzaj>
      <item>SITNALTA ADRIA d.o.o. za proizvodnju, građenje i trgovinu, OIB 59344182140</item>
    </izvorni_sadrzaj>
    <derivirana_varijabla naziv="DomainObject.Predmet.ProtuStrankaListNazivFormatedOIB_1">
      <item>SITNALTA ADRIA d.o.o. za proizvodnju, građenje i trgovinu, OIB 59344182140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SITNALTA ADRIA d.o.o. za proizvodnju, građenje i trgovinu</izvorni_sadrzaj>
    <derivirana_varijabla naziv="DomainObject.Predmet.ProtustrankaIDrugi_1">SITNALTA ADRIA d.o.o. za proizvodnju,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SITNALTA ADRIA d.o.o. za proizvodnju, građenje i trgovinu, OIB 59344182140, Dograde/bb, 21222 Dograde</izvorni_sadrzaj>
    <derivirana_varijabla naziv="DomainObject.Predmet.ProtustrankaIDrugiAdressOIB_1">SITNALTA ADRIA d.o.o. za proizvodnju, građenje i trgovinu, OIB 59344182140, Dograde/bb, 21222 Dograde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SITNALTA ADRIA d.o.o. za proizvodnju, građenje i trgovinu</item>
      <item>FINANCIJSKA AGENCIJA, RC SPLIT</item>
    </izvorni_sadrzaj>
    <derivirana_varijabla naziv="DomainObject.Predmet.SudioniciListNaziv_1">
      <item>SITNALTA ADRIA d.o.o. za proizvodnju, građenje i trgovinu</item>
      <item>FINANCIJSKA AGENCIJA, RC SPLIT</item>
    </derivirana_varijabla>
  </DomainObject.Predmet.SudioniciListNaziv>
  <DomainObject.Predmet.SudioniciListAdressOIB>
    <izvorni_sadrzaj>
      <item>SITNALTA ADRIA d.o.o. za proizvodnju, građenje i trgovinu, OIB 59344182140, Dograde/bb,21222 Dograde</item>
      <item>FINANCIJSKA AGENCIJA, RC SPLIT, OIB 85821130368, Mažuranićevo šetalište 24 b,21000 Split</item>
    </izvorni_sadrzaj>
    <derivirana_varijabla naziv="DomainObject.Predmet.SudioniciListAdressOIB_1">
      <item>SITNALTA ADRIA d.o.o. za proizvodnju, građenje i trgovinu, OIB 59344182140, Dograde/bb,21222 Dograde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59344182140</item>
      <item>, OIB 85821130368</item>
    </izvorni_sadrzaj>
    <derivirana_varijabla naziv="DomainObject.Predmet.SudioniciListNazivOIB_1">
      <item>, OIB 59344182140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E786D-E05B-404C-BB57-A198CFFF9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4107</properties:Characters>
  <properties:Lines>113</properties:Lines>
  <properties:Paragraphs>33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2016-05-16T07:48:00Z</cp:lastPrinted>
  <dcterms:modified xmlns:xsi="http://www.w3.org/2001/XMLSchema-instance" xsi:type="dcterms:W3CDTF">2016-05-16T11:30:00Z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