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d40b" w14:paraId="217d40b" w:rsidRDefault="0059416A" w:rsidP="0059416A" w:rsidR="0059416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16A" w:rsidP="0059416A" w:rsidR="0059416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9416A" w:rsidP="0059416A" w:rsidR="0059416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9416A" w:rsidP="0059416A" w:rsidR="0059416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9416A" w:rsidP="0059416A" w:rsidR="0059416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9416A" w:rsidP="0059416A" w:rsidR="0059416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59416A" w:rsidP="0059416A" w:rsidR="0059416A">
      <w:pPr>
        <w:jc w:val="center"/>
        <w:rPr>
          <w:rFonts w:cs="Times New Roman" w:eastAsia="Times New Roman"/>
          <w:szCs w:val="24"/>
        </w:rPr>
      </w:pPr>
    </w:p>
    <w:p w:rsidRDefault="0059416A" w:rsidP="0059416A" w:rsidR="0059416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59416A" w:rsidP="0059416A" w:rsidR="0059416A">
      <w:pPr>
        <w:rPr>
          <w:rFonts w:cs="Times New Roman" w:eastAsia="Times New Roman"/>
          <w:szCs w:val="24"/>
        </w:rPr>
      </w:pPr>
    </w:p>
    <w:p w:rsidRDefault="0059416A" w:rsidP="0059416A" w:rsidR="0059416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Damiru Rabaru,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DROMEDARIS TRAVELLING j. d. o. o.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 888, OIB </w:t>
      </w:r>
      <w:r w:rsidRPr="0059416A">
        <w:rPr>
          <w:rFonts w:cs="Times New Roman" w:eastAsia="Times New Roman"/>
        </w:rPr>
        <w:t>03025277529</w:t>
      </w:r>
      <w:r>
        <w:rPr>
          <w:rFonts w:cs="Times New Roman" w:eastAsia="Times New Roman"/>
        </w:rPr>
        <w:t xml:space="preserve">, MBS </w:t>
      </w:r>
      <w:r w:rsidRPr="0059416A">
        <w:rPr>
          <w:rFonts w:cs="Times New Roman" w:eastAsia="Times New Roman"/>
        </w:rPr>
        <w:t>040336963</w:t>
      </w:r>
      <w:r>
        <w:rPr>
          <w:rFonts w:cs="Times New Roman" w:eastAsia="Times New Roman"/>
          <w:szCs w:val="24"/>
        </w:rPr>
        <w:t>, 17. siječnja 2018.</w:t>
      </w:r>
    </w:p>
    <w:p w:rsidRDefault="0059416A" w:rsidP="0059416A" w:rsidR="0059416A">
      <w:pPr>
        <w:rPr>
          <w:rFonts w:cs="Times New Roman" w:eastAsia="Times New Roman"/>
          <w:szCs w:val="24"/>
        </w:rPr>
      </w:pPr>
    </w:p>
    <w:p w:rsidRDefault="0059416A" w:rsidP="0059416A" w:rsidR="0059416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59416A" w:rsidP="0059416A" w:rsidR="0059416A">
      <w:pPr>
        <w:rPr>
          <w:rFonts w:cs="Times New Roman" w:eastAsia="Times New Roman"/>
          <w:szCs w:val="24"/>
        </w:rPr>
      </w:pPr>
    </w:p>
    <w:p w:rsidRDefault="0059416A" w:rsidP="0059416A" w:rsidR="0059416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DROMEDARIS TRAVELLING j. d. o. o.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 888, OIB </w:t>
      </w:r>
      <w:r w:rsidRPr="0059416A">
        <w:rPr>
          <w:rFonts w:cs="Times New Roman" w:eastAsia="Times New Roman"/>
        </w:rPr>
        <w:t>03025277529</w:t>
      </w:r>
      <w:r>
        <w:rPr>
          <w:rFonts w:cs="Times New Roman" w:eastAsia="Times New Roman"/>
        </w:rPr>
        <w:t xml:space="preserve">, MBS </w:t>
      </w:r>
      <w:r w:rsidRPr="0059416A">
        <w:rPr>
          <w:rFonts w:cs="Times New Roman" w:eastAsia="Times New Roman"/>
        </w:rPr>
        <w:t>040336963</w:t>
      </w:r>
      <w:r>
        <w:rPr>
          <w:rFonts w:cs="Times New Roman" w:eastAsia="Times New Roman"/>
          <w:szCs w:val="24"/>
        </w:rPr>
        <w:t>.</w:t>
      </w:r>
    </w:p>
    <w:p w:rsidRDefault="0059416A" w:rsidP="0059416A" w:rsidR="0059416A">
      <w:pPr>
        <w:rPr>
          <w:rFonts w:cs="Times New Roman" w:eastAsia="Times New Roman"/>
          <w:szCs w:val="24"/>
        </w:rPr>
      </w:pPr>
    </w:p>
    <w:p w:rsidRDefault="0059416A" w:rsidP="0059416A" w:rsidR="0059416A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920E8E">
        <w:t>Marina Mamić iz Zagreba, Kruge 9, OIB 12021589075.</w:t>
      </w:r>
    </w:p>
    <w:p w:rsidRDefault="0059416A" w:rsidP="0059416A" w:rsidR="0059416A">
      <w:pPr>
        <w:rPr>
          <w:rFonts w:cs="Times New Roman" w:eastAsia="Times New Roman"/>
          <w:szCs w:val="20"/>
        </w:rPr>
      </w:pPr>
    </w:p>
    <w:p w:rsidRDefault="0059416A" w:rsidP="0059416A" w:rsidR="0059416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DROMEDARIS TRAVELLING j. d. o. o.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 888, OIB </w:t>
      </w:r>
      <w:r w:rsidRPr="0059416A">
        <w:rPr>
          <w:rFonts w:cs="Times New Roman" w:eastAsia="Times New Roman"/>
        </w:rPr>
        <w:t>03025277529</w:t>
      </w:r>
      <w:r>
        <w:rPr>
          <w:rFonts w:cs="Times New Roman" w:eastAsia="Times New Roman"/>
        </w:rPr>
        <w:t xml:space="preserve">, MBS </w:t>
      </w:r>
      <w:r w:rsidRPr="0059416A">
        <w:rPr>
          <w:rFonts w:cs="Times New Roman" w:eastAsia="Times New Roman"/>
        </w:rPr>
        <w:t>040336963</w:t>
      </w:r>
      <w:r>
        <w:rPr>
          <w:rFonts w:cs="Times New Roman" w:eastAsia="Times New Roman"/>
          <w:szCs w:val="24"/>
        </w:rPr>
        <w:t>.</w:t>
      </w:r>
    </w:p>
    <w:p w:rsidRDefault="0059416A" w:rsidP="0059416A" w:rsidR="0059416A">
      <w:pPr>
        <w:ind w:firstLine="709"/>
        <w:rPr>
          <w:rFonts w:cs="Times New Roman" w:eastAsia="Times New Roman"/>
          <w:szCs w:val="24"/>
        </w:rPr>
      </w:pPr>
    </w:p>
    <w:p w:rsidRDefault="0059416A" w:rsidP="0059416A" w:rsidR="0059416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DROMEDARIS TRAVELLING j. d. o. o.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 888, OIB </w:t>
      </w:r>
      <w:r w:rsidRPr="0059416A">
        <w:rPr>
          <w:rFonts w:cs="Times New Roman" w:eastAsia="Times New Roman"/>
        </w:rPr>
        <w:t>03025277529</w:t>
      </w:r>
      <w:r>
        <w:rPr>
          <w:rFonts w:cs="Times New Roman" w:eastAsia="Times New Roman"/>
        </w:rPr>
        <w:t xml:space="preserve">, MBS </w:t>
      </w:r>
      <w:r w:rsidRPr="0059416A">
        <w:rPr>
          <w:rFonts w:cs="Times New Roman" w:eastAsia="Times New Roman"/>
        </w:rPr>
        <w:t>040336963</w:t>
      </w:r>
      <w:r>
        <w:rPr>
          <w:rFonts w:cs="Times New Roman" w:eastAsia="Times New Roman"/>
          <w:szCs w:val="24"/>
        </w:rPr>
        <w:t>.</w:t>
      </w:r>
    </w:p>
    <w:p w:rsidRDefault="0059416A" w:rsidP="0059416A" w:rsidR="0059416A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59416A" w:rsidP="0059416A" w:rsidR="0059416A">
      <w:pPr>
        <w:rPr>
          <w:rFonts w:cs="Times New Roman" w:eastAsia="Times New Roman"/>
          <w:szCs w:val="24"/>
        </w:rPr>
      </w:pPr>
    </w:p>
    <w:p w:rsidRDefault="0059416A" w:rsidP="0059416A" w:rsidR="0059416A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59416A" w:rsidP="0059416A" w:rsidR="0059416A">
      <w:pPr>
        <w:ind w:firstLine="708"/>
        <w:rPr>
          <w:rFonts w:cs="Times New Roman" w:eastAsia="Times New Roman"/>
          <w:szCs w:val="24"/>
        </w:rPr>
      </w:pPr>
    </w:p>
    <w:p w:rsidRDefault="0059416A" w:rsidP="0059416A" w:rsidR="0059416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30. listopada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DROMEDARIS TRAVELLING j. d. o. o.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59416A" w:rsidP="0059416A" w:rsidR="0059416A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25. listopada 2017. imao neizvršene osnove za plaćanje u neprekinutom razdoblju od 120 dana u ukupnom iznosu 6.617,71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 St-584/2017-3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59416A" w:rsidP="0059416A" w:rsidR="0059416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59416A" w:rsidP="0059416A" w:rsidR="0059416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59416A" w:rsidP="0059416A" w:rsidR="0059416A">
      <w:pPr>
        <w:rPr>
          <w:rFonts w:cs="Times New Roman" w:eastAsia="Times New Roman"/>
          <w:szCs w:val="24"/>
        </w:rPr>
      </w:pPr>
    </w:p>
    <w:p w:rsidRDefault="0059416A" w:rsidP="0059416A" w:rsidR="0059416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17. siječnja 2018. </w:t>
      </w:r>
    </w:p>
    <w:p w:rsidRDefault="0059416A" w:rsidP="0059416A" w:rsidR="0059416A">
      <w:pPr>
        <w:rPr>
          <w:rFonts w:cs="Times New Roman" w:eastAsia="Times New Roman"/>
          <w:szCs w:val="24"/>
        </w:rPr>
      </w:pPr>
    </w:p>
    <w:p w:rsidRDefault="0059416A" w:rsidP="0059416A" w:rsidR="0059416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59416A" w:rsidP="0059416A" w:rsidR="0059416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8A77F3">
        <w:rPr>
          <w:rFonts w:cs="Times New Roman" w:eastAsia="Times New Roman"/>
          <w:szCs w:val="24"/>
        </w:rPr>
        <w:t>, v.r.</w:t>
      </w:r>
    </w:p>
    <w:p w:rsidRDefault="0059416A" w:rsidP="0059416A" w:rsidR="0059416A">
      <w:pPr>
        <w:jc w:val="left"/>
        <w:rPr>
          <w:rFonts w:cs="Times New Roman" w:eastAsia="Times New Roman"/>
          <w:szCs w:val="24"/>
        </w:rPr>
      </w:pPr>
    </w:p>
    <w:p w:rsidRDefault="0059416A" w:rsidP="0059416A" w:rsidR="0059416A">
      <w:pPr>
        <w:jc w:val="left"/>
        <w:rPr>
          <w:rFonts w:cs="Times New Roman" w:eastAsia="Times New Roman"/>
          <w:szCs w:val="24"/>
        </w:rPr>
      </w:pPr>
    </w:p>
    <w:p w:rsidRDefault="0059416A" w:rsidP="0059416A" w:rsidR="0059416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9416A" w:rsidP="0059416A" w:rsidR="0059416A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9416A" w:rsidP="0059416A" w:rsidR="0059416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59416A" w:rsidP="0059416A" w:rsidR="0059416A">
      <w:pPr>
        <w:rPr>
          <w:rFonts w:cs="Times New Roman" w:eastAsia="Times New Roman"/>
          <w:szCs w:val="24"/>
        </w:rPr>
      </w:pPr>
    </w:p>
    <w:p w:rsidRDefault="0059416A" w:rsidP="0059416A" w:rsidR="0059416A">
      <w:pPr>
        <w:rPr>
          <w:rFonts w:cs="Times New Roman" w:eastAsia="Times New Roman"/>
          <w:szCs w:val="24"/>
        </w:rPr>
      </w:pPr>
    </w:p>
    <w:p w:rsidRDefault="0059416A" w:rsidP="0059416A" w:rsidR="0059416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59416A" w:rsidP="0059416A" w:rsidR="005941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9416A" w:rsidP="0059416A" w:rsidR="005941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DROMEDARIS TRAVELLING j. d. o. o.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,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 888, </w:t>
      </w:r>
    </w:p>
    <w:p w:rsidRDefault="0059416A" w:rsidP="0059416A" w:rsidR="0059416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59416A" w:rsidP="0059416A" w:rsidR="005941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59416A" w:rsidP="0059416A" w:rsidR="0059416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920E8E">
        <w:t>Marina Mamić, Zagreb, Kruge 9</w:t>
      </w:r>
      <w:r>
        <w:rPr>
          <w:rFonts w:cs="Times New Roman" w:eastAsia="Times New Roman"/>
          <w:szCs w:val="20"/>
        </w:rPr>
        <w:t xml:space="preserve">, </w:t>
      </w:r>
    </w:p>
    <w:p w:rsidRDefault="0059416A" w:rsidP="0059416A" w:rsidR="0059416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9416A" w:rsidP="0059416A" w:rsidR="005941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9416A" w:rsidP="0059416A" w:rsidR="005941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9416A" w:rsidP="0059416A" w:rsidR="0059416A"/>
    <w:p w:rsidRDefault="0059416A" w:rsidP="0059416A" w:rsidR="0059416A"/>
    <w:p w:rsidRDefault="0059416A" w:rsidP="0059416A" w:rsidR="0059416A"/>
    <w:p w:rsidRDefault="0059416A" w:rsidP="0059416A" w:rsidR="0059416A"/>
    <w:p w:rsidRDefault="0059416A" w:rsidP="0059416A" w:rsidR="0059416A"/>
    <w:p w:rsidRDefault="008A77F3" w:rsidR="00893E47"/>
    <w:sectPr w:rsidSect="00A6778E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16A" w:rsidP="0059416A" w:rsidR="0059416A">
      <w:r>
        <w:separator/>
      </w:r>
    </w:p>
  </w:endnote>
  <w:endnote w:id="0" w:type="continuationSeparator">
    <w:p w:rsidRDefault="0059416A" w:rsidP="0059416A" w:rsidR="00594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16A" w:rsidP="0059416A" w:rsidR="0059416A">
      <w:r>
        <w:separator/>
      </w:r>
    </w:p>
  </w:footnote>
  <w:footnote w:id="0" w:type="continuationSeparator">
    <w:p w:rsidRDefault="0059416A" w:rsidP="0059416A" w:rsidR="005941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16A" w:rsidR="00A6778E">
    <w:pPr>
      <w:pStyle w:val="Zaglavlje"/>
    </w:pPr>
    <w:r>
      <w:tab/>
    </w:r>
    <w:r>
      <w:tab/>
      <w:t>1 St-584/2017-4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16A" w:rsidR="00A6778E">
    <w:pPr>
      <w:pStyle w:val="Zaglavlje"/>
    </w:pPr>
    <w:r>
      <w:tab/>
    </w:r>
    <w:r>
      <w:tab/>
      <w:t>1 St-584/2017-4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216E"/>
    <w:rsid w:val="0022216E"/>
    <w:rsid w:val="0047136B"/>
    <w:rsid w:val="00561B59"/>
    <w:rsid w:val="0059416A"/>
    <w:rsid w:val="008A77F3"/>
    <w:rsid w:val="0092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16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1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416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41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416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1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416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7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77F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A77F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A77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A77F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16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1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416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41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416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1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416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7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77F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A77F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A77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A77F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St-584/2017</izvorni_sadrzaj>
    <derivirana_varijabla naziv="DomainObject.Predmet.OznakaBroj_1">St-584/2017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DROMEDARIS TRAVELLING j.d.o.o. LIŽNJAN</izvorni_sadrzaj>
    <derivirana_varijabla naziv="DomainObject.Predmet.ProtustrankaFormated_1">  DROMEDARIS TRAVELLING j.d.o.o. LIŽNJAN</derivirana_varijabla>
  </DomainObject.Predmet.ProtustrankaFormated>
  <DomainObject.Predmet.ProtustrankaFormatedOIB>
    <izvorni_sadrzaj>  DROMEDARIS TRAVELLING j.d.o.o. LIŽNJAN, OIB 03025277529</izvorni_sadrzaj>
    <derivirana_varijabla naziv="DomainObject.Predmet.ProtustrankaFormatedOIB_1">  DROMEDARIS TRAVELLING j.d.o.o. LIŽNJAN, OIB 03025277529</derivirana_varijabla>
  </DomainObject.Predmet.ProtustrankaFormatedOIB>
  <DomainObject.Predmet.ProtustrankaFormatedWithAdress>
    <izvorni_sadrzaj> DROMEDARIS TRAVELLING j.d.o.o. LIŽNJAN, Ližnjan 888, 52204 Ližnjan</izvorni_sadrzaj>
    <derivirana_varijabla naziv="DomainObject.Predmet.ProtustrankaFormatedWithAdress_1"> DROMEDARIS TRAVELLING j.d.o.o. LIŽNJAN, Ližnjan 888, 52204 Ližnjan</derivirana_varijabla>
  </DomainObject.Predmet.ProtustrankaFormatedWithAdress>
  <DomainObject.Predmet.ProtustrankaFormatedWithAdressOIB>
    <izvorni_sadrzaj> DROMEDARIS TRAVELLING j.d.o.o. LIŽNJAN, OIB 03025277529, Ližnjan 888, 52204 Ližnjan</izvorni_sadrzaj>
    <derivirana_varijabla naziv="DomainObject.Predmet.ProtustrankaFormatedWithAdressOIB_1"> DROMEDARIS TRAVELLING j.d.o.o. LIŽNJAN, OIB 03025277529, Ližnjan 888, 52204 Ližnjan</derivirana_varijabla>
  </DomainObject.Predmet.ProtustrankaFormatedWithAdressOIB>
  <DomainObject.Predmet.ProtustrankaWithAdress>
    <izvorni_sadrzaj>DROMEDARIS TRAVELLING j.d.o.o. LIŽNJAN Ližnjan 888, 52204 Ližnjan</izvorni_sadrzaj>
    <derivirana_varijabla naziv="DomainObject.Predmet.ProtustrankaWithAdress_1">DROMEDARIS TRAVELLING j.d.o.o. LIŽNJAN Ližnjan 888, 52204 Ližnjan</derivirana_varijabla>
  </DomainObject.Predmet.ProtustrankaWithAdress>
  <DomainObject.Predmet.ProtustrankaWithAdressOIB>
    <izvorni_sadrzaj>DROMEDARIS TRAVELLING j.d.o.o. LIŽNJAN, OIB 03025277529, Ližnjan 888, 52204 Ližnjan</izvorni_sadrzaj>
    <derivirana_varijabla naziv="DomainObject.Predmet.ProtustrankaWithAdressOIB_1">DROMEDARIS TRAVELLING j.d.o.o. LIŽNJAN, OIB 03025277529, Ližnjan 888, 52204 Ližnjan</derivirana_varijabla>
  </DomainObject.Predmet.ProtustrankaWithAdressOIB>
  <DomainObject.Predmet.ProtustrankaNazivFormated>
    <izvorni_sadrzaj>DROMEDARIS TRAVELLING j.d.o.o. LIŽNJAN</izvorni_sadrzaj>
    <derivirana_varijabla naziv="DomainObject.Predmet.ProtustrankaNazivFormated_1">DROMEDARIS TRAVELLING j.d.o.o. LIŽNJAN</derivirana_varijabla>
  </DomainObject.Predmet.ProtustrankaNazivFormated>
  <DomainObject.Predmet.ProtustrankaNazivFormatedOIB>
    <izvorni_sadrzaj>DROMEDARIS TRAVELLING j.d.o.o. LIŽNJAN, OIB 03025277529</izvorni_sadrzaj>
    <derivirana_varijabla naziv="DomainObject.Predmet.ProtustrankaNazivFormatedOIB_1">DROMEDARIS TRAVELLING j.d.o.o. LIŽNJAN, OIB 03025277529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6617.71</izvorni_sadrzaj>
    <derivirana_varijabla naziv="DomainObject.Predmet.TrenutnaVrijednost_1">6617.71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DROMEDARIS TRAVELLING j.d.o.o. LIŽNJAN</item>
    </izvorni_sadrzaj>
    <derivirana_varijabla naziv="DomainObject.Predmet.ProtuStrankaListFormated_1">
      <item>DROMEDARIS TRAVELLING j.d.o.o. LIŽNJAN</item>
    </derivirana_varijabla>
  </DomainObject.Predmet.ProtuStrankaListFormated>
  <DomainObject.Predmet.ProtuStrankaListFormatedOIB>
    <izvorni_sadrzaj>
      <item>DROMEDARIS TRAVELLING j.d.o.o. LIŽNJAN, OIB 03025277529</item>
    </izvorni_sadrzaj>
    <derivirana_varijabla naziv="DomainObject.Predmet.ProtuStrankaListFormatedOIB_1">
      <item>DROMEDARIS TRAVELLING j.d.o.o. LIŽNJAN, OIB 03025277529</item>
    </derivirana_varijabla>
  </DomainObject.Predmet.ProtuStrankaListFormatedOIB>
  <DomainObject.Predmet.ProtuStrankaListFormatedWithAdress>
    <izvorni_sadrzaj>
      <item>DROMEDARIS TRAVELLING j.d.o.o. LIŽNJAN, Ližnjan 888, 52204 Ližnjan</item>
    </izvorni_sadrzaj>
    <derivirana_varijabla naziv="DomainObject.Predmet.ProtuStrankaListFormatedWithAdress_1">
      <item>DROMEDARIS TRAVELLING j.d.o.o. LIŽNJAN, Ližnjan 888, 52204 Ližnjan</item>
    </derivirana_varijabla>
  </DomainObject.Predmet.ProtuStrankaListFormatedWithAdress>
  <DomainObject.Predmet.ProtuStrankaListFormatedWithAdressOIB>
    <izvorni_sadrzaj>
      <item>DROMEDARIS TRAVELLING j.d.o.o. LIŽNJAN, OIB 03025277529, Ližnjan 888, 52204 Ližnjan</item>
    </izvorni_sadrzaj>
    <derivirana_varijabla naziv="DomainObject.Predmet.ProtuStrankaListFormatedWithAdressOIB_1">
      <item>DROMEDARIS TRAVELLING j.d.o.o. LIŽNJAN, OIB 03025277529, Ližnjan 888, 52204 Ližnjan</item>
    </derivirana_varijabla>
  </DomainObject.Predmet.ProtuStrankaListFormatedWithAdressOIB>
  <DomainObject.Predmet.ProtuStrankaListNazivFormated>
    <izvorni_sadrzaj>
      <item>DROMEDARIS TRAVELLING j.d.o.o. LIŽNJAN</item>
    </izvorni_sadrzaj>
    <derivirana_varijabla naziv="DomainObject.Predmet.ProtuStrankaListNazivFormated_1">
      <item>DROMEDARIS TRAVELLING j.d.o.o. LIŽNJAN</item>
    </derivirana_varijabla>
  </DomainObject.Predmet.ProtuStrankaListNazivFormated>
  <DomainObject.Predmet.ProtuStrankaListNazivFormatedOIB>
    <izvorni_sadrzaj>
      <item>DROMEDARIS TRAVELLING j.d.o.o. LIŽNJAN, OIB 03025277529</item>
    </izvorni_sadrzaj>
    <derivirana_varijabla naziv="DomainObject.Predmet.ProtuStrankaListNazivFormatedOIB_1">
      <item>DROMEDARIS TRAVELLING j.d.o.o. LIŽNJAN, OIB 03025277529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DROMEDARIS TRAVELLING j.d.o.o. LIŽNJAN</izvorni_sadrzaj>
    <derivirana_varijabla naziv="DomainObject.Predmet.ProtustrankaIDrugi_1">DROMEDARIS TRAVELLING j.d.o.o. LIŽNJAN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DROMEDARIS TRAVELLING j.d.o.o. LIŽNJAN, OIB 03025277529, Ližnjan 888, 52204 Ližnjan</izvorni_sadrzaj>
    <derivirana_varijabla naziv="DomainObject.Predmet.ProtustrankaIDrugiAdressOIB_1">DROMEDARIS TRAVELLING j.d.o.o. LIŽNJAN, OIB 03025277529, Ližnjan 888,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DROMEDARIS TRAVELLING j.d.o.o. LIŽNJAN</item>
    </izvorni_sadrzaj>
    <derivirana_varijabla naziv="DomainObject.Predmet.SudioniciListNaziv_1">
      <item>FINANCIJSKA AGENCIJA, RC RIJEKA, PODRUŽNICA PULA, PULA</item>
      <item>DROMEDARIS TRAVELLING j.d.o.o. LIŽNJAN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DROMEDARIS TRAVELLING j.d.o.o. LIŽNJAN, OIB 03025277529, Ližnjan 888,52204 Ližnjan</item>
    </izvorni_sadrzaj>
    <derivirana_varijabla naziv="DomainObject.Predmet.SudioniciListAdressOIB_1">
      <item>FINANCIJSKA AGENCIJA, RC RIJEKA, PODRUŽNICA PULA, PULA, OIB 85821130368, F. Kurelca 8,51000 Rijeka</item>
      <item>DROMEDARIS TRAVELLING j.d.o.o. LIŽNJAN, OIB 03025277529, Ližnjan 888,52204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03025277529</item>
    </izvorni_sadrzaj>
    <derivirana_varijabla naziv="DomainObject.Predmet.SudioniciListNazivOIB_1">
      <item>, OIB 85821130368</item>
      <item>, OIB 03025277529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686</properties:Words>
  <properties:Characters>3633</properties:Characters>
  <properties:Lines>91</properties:Lines>
  <properties:Paragraphs>31</properties:Paragraphs>
  <properties:TotalTime>4</properties:TotalTime>
  <properties:ScaleCrop>false</properties:ScaleCrop>
  <properties:LinksUpToDate>false</properties:LinksUpToDate>
  <properties:CharactersWithSpaces>4339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2018-01-05T09:05:00Z</dcterms:created>
  <dc:creator>Morena Brajuha</dc:creator>
  <dc:description/>
  <cp:keywords/>
  <cp:lastModifiedBy>wsadmin</cp:lastModifiedBy>
  <cp:lastPrinted>2018-01-17T07:25:00Z</cp:lastPrinted>
  <dcterms:modified xmlns:xsi="http://www.w3.org/2001/XMLSchema-instance" xsi:type="dcterms:W3CDTF">2018-01-17T07:25:00Z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