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52ac" w14:paraId="13a52ac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9108ED">
        <w:t>3</w:t>
      </w:r>
      <w:r w:rsidR="009B7829">
        <w:t>29</w:t>
      </w:r>
      <w:r w:rsidR="00051187">
        <w:t>/</w:t>
      </w:r>
      <w:r>
        <w:t>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85821130368 za provedbom skraćenog stečajnog postupka nad </w:t>
      </w:r>
      <w:r w:rsidR="009B7829" w:rsidRPr="009B7829">
        <w:t>ZIVA društvo s ograničenom odgovornošću za trgovinu i usluge, Zagreb, Fancevljev prilaz 4, OIB 92740649164, MBS 080458218</w:t>
      </w:r>
      <w:r w:rsidR="00D5361E">
        <w:t xml:space="preserve">, </w:t>
      </w:r>
      <w:r>
        <w:t xml:space="preserve">dana </w:t>
      </w:r>
      <w:r w:rsidR="00C071B1">
        <w:t>1</w:t>
      </w:r>
      <w:r w:rsidR="00D57066">
        <w:t>7.</w:t>
      </w:r>
      <w:r w:rsidR="00C071B1">
        <w:t xml:space="preserve">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dužnikom </w:t>
      </w:r>
      <w:r w:rsidR="009B7829" w:rsidRPr="009B7829">
        <w:t>ZIVA društvo s ograničenom odgovornošću za trgovinu i usluge, Zagreb, Fancevljev prilaz 4, OIB 92740649164, MBS 080458218</w:t>
      </w:r>
      <w:r w:rsidR="00F77EFB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F77EFB" w:rsidR="00B506CA">
      <w:pPr>
        <w:pStyle w:val="Odlomakpopisa"/>
        <w:numPr>
          <w:ilvl w:val="0"/>
          <w:numId w:val="1"/>
        </w:numPr>
        <w:jc w:val="both"/>
      </w:pPr>
      <w:r>
        <w:t>Za stečajnog upravitelja imenuje se</w:t>
      </w:r>
      <w:r w:rsidR="00C071B1">
        <w:t xml:space="preserve"> </w:t>
      </w:r>
      <w:r w:rsidR="005D469D">
        <w:t xml:space="preserve">Krešimir Maretić iz </w:t>
      </w:r>
      <w:r w:rsidR="005D469D" w:rsidRPr="00B03FBD">
        <w:t>Zagreb</w:t>
      </w:r>
      <w:r w:rsidR="005D469D">
        <w:t>a</w:t>
      </w:r>
      <w:r w:rsidR="005D469D" w:rsidRPr="00B03FBD">
        <w:t>, Šimuna Starčevića 7, OIB 66108961276</w:t>
      </w:r>
      <w:r w:rsidR="005D469D">
        <w:t>.</w:t>
      </w:r>
    </w:p>
    <w:p w:rsidRDefault="00B506CA" w:rsidP="00B506CA" w:rsidR="00B506CA">
      <w:pPr>
        <w:pStyle w:val="Odlomakpopisa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9B7829" w:rsidRPr="009B7829">
        <w:t>ZIVA društvo s ograničenom odgovornošću za trgovinu i usluge, Zagreb, Fancevljev prilaz 4, OIB 92740649164, MBS 080458218</w:t>
      </w:r>
      <w:r w:rsidR="009108ED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D5361E">
        <w:t>2</w:t>
      </w:r>
      <w:r w:rsidR="006D6BB1">
        <w:t>5</w:t>
      </w:r>
      <w:r w:rsidR="007D7BC7">
        <w:t xml:space="preserve">. veljače </w:t>
      </w:r>
      <w:r w:rsidR="002C604C">
        <w:t>2016</w:t>
      </w:r>
      <w:r>
        <w:t>. zahtjev za provedbu skraćenog stečajnog postupka nad dužnikom</w:t>
      </w:r>
      <w:r w:rsidR="002955F5">
        <w:t xml:space="preserve"> </w:t>
      </w:r>
      <w:r w:rsidR="009B7829" w:rsidRPr="009B7829">
        <w:t>ZIVA društvo s ograničenom odgovornošću za trgovinu i usluge, Zagreb, Fancevljev prilaz 4, OIB 92740649164, MBS 080458218</w:t>
      </w:r>
      <w:r w:rsidR="002955F5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506CA" w:rsidP="00B506CA" w:rsidR="00B506CA"/>
    <w:p w:rsidRDefault="00B506CA" w:rsidP="00B506CA" w:rsidR="00B506CA">
      <w:pPr>
        <w:ind w:firstLine="708"/>
        <w:jc w:val="both"/>
      </w:pPr>
      <w:r>
        <w:t>Trgovački sud u Osijeku je dana 1</w:t>
      </w:r>
      <w:r w:rsidR="00D57066">
        <w:t>6.</w:t>
      </w:r>
      <w:r>
        <w:t xml:space="preserve"> svibnja 2016. godine objavio oglas na mrežnoj stranici e-Oglasna ploča sudova pod poslovnim brojem St-1</w:t>
      </w:r>
      <w:r w:rsidR="00667D9A">
        <w:t>3</w:t>
      </w:r>
      <w:r w:rsidR="006D6BB1">
        <w:t>29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362E5">
        <w:t>1</w:t>
      </w:r>
      <w:r w:rsidR="00D57066">
        <w:t>7</w:t>
      </w:r>
      <w:r w:rsidR="002362E5">
        <w:t xml:space="preserve">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8D8" w:rsidP="00F961D8" w:rsidR="00F278D8">
      <w:r>
        <w:separator/>
      </w:r>
    </w:p>
  </w:endnote>
  <w:endnote w:id="0" w:type="continuationSeparator">
    <w:p w:rsidRDefault="00F278D8" w:rsidP="00F961D8" w:rsidR="00F27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8D8" w:rsidP="00F961D8" w:rsidR="00F278D8">
      <w:r>
        <w:separator/>
      </w:r>
    </w:p>
  </w:footnote>
  <w:footnote w:id="0" w:type="continuationSeparator">
    <w:p w:rsidRDefault="00F278D8" w:rsidP="00F961D8" w:rsidR="00F278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6AC0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9108ED">
      <w:t>3</w:t>
    </w:r>
    <w:r w:rsidR="006D6BB1">
      <w:t>29</w:t>
    </w:r>
    <w:r w:rsidR="00F77EFB">
      <w:t>/</w:t>
    </w:r>
    <w:r w:rsidR="00F961D8">
      <w:t>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30DB1"/>
    <w:rsid w:val="00051187"/>
    <w:rsid w:val="001C0834"/>
    <w:rsid w:val="001F7D2D"/>
    <w:rsid w:val="002362E5"/>
    <w:rsid w:val="002511C8"/>
    <w:rsid w:val="00286227"/>
    <w:rsid w:val="002955F5"/>
    <w:rsid w:val="002A45E9"/>
    <w:rsid w:val="002A6D8F"/>
    <w:rsid w:val="002C604C"/>
    <w:rsid w:val="00342EF9"/>
    <w:rsid w:val="003A057F"/>
    <w:rsid w:val="003D5995"/>
    <w:rsid w:val="00447275"/>
    <w:rsid w:val="00474310"/>
    <w:rsid w:val="004A1C0B"/>
    <w:rsid w:val="00581DBE"/>
    <w:rsid w:val="005C2B6B"/>
    <w:rsid w:val="005D469D"/>
    <w:rsid w:val="005E2309"/>
    <w:rsid w:val="00646CD6"/>
    <w:rsid w:val="0066353D"/>
    <w:rsid w:val="00667D9A"/>
    <w:rsid w:val="006C7D9B"/>
    <w:rsid w:val="006D6BB1"/>
    <w:rsid w:val="00731C1A"/>
    <w:rsid w:val="0077014F"/>
    <w:rsid w:val="007D7BC7"/>
    <w:rsid w:val="008431F8"/>
    <w:rsid w:val="008D4169"/>
    <w:rsid w:val="008D61A3"/>
    <w:rsid w:val="009108ED"/>
    <w:rsid w:val="009134B9"/>
    <w:rsid w:val="009628B3"/>
    <w:rsid w:val="009664E4"/>
    <w:rsid w:val="009B7829"/>
    <w:rsid w:val="009E1BBA"/>
    <w:rsid w:val="00A42316"/>
    <w:rsid w:val="00AB6233"/>
    <w:rsid w:val="00B506CA"/>
    <w:rsid w:val="00C071B1"/>
    <w:rsid w:val="00C36AC0"/>
    <w:rsid w:val="00C97427"/>
    <w:rsid w:val="00CC632A"/>
    <w:rsid w:val="00D12FDF"/>
    <w:rsid w:val="00D5361E"/>
    <w:rsid w:val="00D57066"/>
    <w:rsid w:val="00D90AB2"/>
    <w:rsid w:val="00F278D8"/>
    <w:rsid w:val="00F42EAB"/>
    <w:rsid w:val="00F77EFB"/>
    <w:rsid w:val="00F915DA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A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A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A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A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A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A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A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A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ZIVA d.o.o.</izvorni_sadrzaj>
    <derivirana_varijabla naziv="DomainObject.Predmet.ProtustrankaFormated_1">  ZIVA d.o.o.</derivirana_varijabla>
  </DomainObject.Predmet.ProtustrankaFormated>
  <DomainObject.Predmet.ProtustrankaFormatedOIB>
    <izvorni_sadrzaj>  ZIVA d.o.o., OIB 92740649164</izvorni_sadrzaj>
    <derivirana_varijabla naziv="DomainObject.Predmet.ProtustrankaFormatedOIB_1">  ZIVA d.o.o., OIB 92740649164</derivirana_varijabla>
  </DomainObject.Predmet.ProtustrankaFormatedOIB>
  <DomainObject.Predmet.ProtustrankaFormatedWithAdress>
    <izvorni_sadrzaj> ZIVA d.o.o., Fancevljev prilaz 4, 10000 Zagreb</izvorni_sadrzaj>
    <derivirana_varijabla naziv="DomainObject.Predmet.ProtustrankaFormatedWithAdress_1"> ZIVA d.o.o., Fancevljev prilaz 4, 10000 Zagreb</derivirana_varijabla>
  </DomainObject.Predmet.ProtustrankaFormatedWithAdress>
  <DomainObject.Predmet.ProtustrankaFormatedWithAdressOIB>
    <izvorni_sadrzaj> ZIVA d.o.o., OIB 92740649164, Fancevljev prilaz 4, 10000 Zagreb</izvorni_sadrzaj>
    <derivirana_varijabla naziv="DomainObject.Predmet.ProtustrankaFormatedWithAdressOIB_1"> ZIVA d.o.o., OIB 92740649164, Fancevljev prilaz 4, 10000 Zagreb</derivirana_varijabla>
  </DomainObject.Predmet.ProtustrankaFormatedWithAdressOIB>
  <DomainObject.Predmet.ProtustrankaWithAdress>
    <izvorni_sadrzaj>ZIVA d.o.o. Fancevljev prilaz 4, 10000 Zagreb</izvorni_sadrzaj>
    <derivirana_varijabla naziv="DomainObject.Predmet.ProtustrankaWithAdress_1">ZIVA d.o.o. Fancevljev prilaz 4, 10000 Zagreb</derivirana_varijabla>
  </DomainObject.Predmet.ProtustrankaWithAdress>
  <DomainObject.Predmet.ProtustrankaWithAdressOIB>
    <izvorni_sadrzaj>ZIVA d.o.o., OIB 92740649164, Fancevljev prilaz 4, 10000 Zagreb</izvorni_sadrzaj>
    <derivirana_varijabla naziv="DomainObject.Predmet.ProtustrankaWithAdressOIB_1">ZIVA d.o.o., OIB 92740649164, Fancevljev prilaz 4, 10000 Zagreb</derivirana_varijabla>
  </DomainObject.Predmet.ProtustrankaWithAdressOIB>
  <DomainObject.Predmet.ProtustrankaNazivFormated>
    <izvorni_sadrzaj>ZIVA d.o.o.</izvorni_sadrzaj>
    <derivirana_varijabla naziv="DomainObject.Predmet.ProtustrankaNazivFormated_1">ZIVA d.o.o.</derivirana_varijabla>
  </DomainObject.Predmet.ProtustrankaNazivFormated>
  <DomainObject.Predmet.ProtustrankaNazivFormatedOIB>
    <izvorni_sadrzaj>ZIVA d.o.o., OIB 92740649164</izvorni_sadrzaj>
    <derivirana_varijabla naziv="DomainObject.Predmet.ProtustrankaNazivFormatedOIB_1">ZIVA d.o.o., OIB 92740649164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ZIVA d.o.o.</item>
    </izvorni_sadrzaj>
    <derivirana_varijabla naziv="DomainObject.Predmet.ProtuStrankaListFormated_1">
      <item>ZIVA d.o.o.</item>
    </derivirana_varijabla>
  </DomainObject.Predmet.ProtuStrankaListFormated>
  <DomainObject.Predmet.ProtuStrankaListFormatedOIB>
    <izvorni_sadrzaj>
      <item>ZIVA d.o.o., OIB 92740649164</item>
    </izvorni_sadrzaj>
    <derivirana_varijabla naziv="DomainObject.Predmet.ProtuStrankaListFormatedOIB_1">
      <item>ZIVA d.o.o., OIB 92740649164</item>
    </derivirana_varijabla>
  </DomainObject.Predmet.ProtuStrankaListFormatedOIB>
  <DomainObject.Predmet.ProtuStrankaListFormatedWithAdress>
    <izvorni_sadrzaj>
      <item>ZIVA d.o.o., Fancevljev prilaz 4, 10000 Zagreb</item>
    </izvorni_sadrzaj>
    <derivirana_varijabla naziv="DomainObject.Predmet.ProtuStrankaListFormatedWithAdress_1">
      <item>ZIVA d.o.o., Fancevljev prilaz 4, 10000 Zagreb</item>
    </derivirana_varijabla>
  </DomainObject.Predmet.ProtuStrankaListFormatedWithAdress>
  <DomainObject.Predmet.ProtuStrankaListFormatedWithAdressOIB>
    <izvorni_sadrzaj>
      <item>ZIVA d.o.o., OIB 92740649164, Fancevljev prilaz 4, 10000 Zagreb</item>
    </izvorni_sadrzaj>
    <derivirana_varijabla naziv="DomainObject.Predmet.ProtuStrankaListFormatedWithAdressOIB_1">
      <item>ZIVA d.o.o., OIB 92740649164, Fancevljev prilaz 4, 10000 Zagreb</item>
    </derivirana_varijabla>
  </DomainObject.Predmet.ProtuStrankaListFormatedWithAdressOIB>
  <DomainObject.Predmet.ProtuStrankaListNazivFormated>
    <izvorni_sadrzaj>
      <item>ZIVA d.o.o.</item>
    </izvorni_sadrzaj>
    <derivirana_varijabla naziv="DomainObject.Predmet.ProtuStrankaListNazivFormated_1">
      <item>ZIVA d.o.o.</item>
    </derivirana_varijabla>
  </DomainObject.Predmet.ProtuStrankaListNazivFormated>
  <DomainObject.Predmet.ProtuStrankaListNazivFormatedOIB>
    <izvorni_sadrzaj>
      <item>ZIVA d.o.o., OIB 92740649164</item>
    </izvorni_sadrzaj>
    <derivirana_varijabla naziv="DomainObject.Predmet.ProtuStrankaListNazivFormatedOIB_1">
      <item>ZIVA d.o.o., OIB 92740649164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ZIVA d.o.o.</izvorni_sadrzaj>
    <derivirana_varijabla naziv="DomainObject.Predmet.ProtustrankaIDrugi_1">ZIVA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ZIVA d.o.o., OIB 92740649164, Fancevljev prilaz 4, 10000 Zagreb</izvorni_sadrzaj>
    <derivirana_varijabla naziv="DomainObject.Predmet.ProtustrankaIDrugiAdressOIB_1">ZIVA d.o.o., OIB 92740649164, Fancevljev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ZIVA d.o.o.</item>
      <item>FINA Regionalni centar Zagreb</item>
    </izvorni_sadrzaj>
    <derivirana_varijabla naziv="DomainObject.Predmet.SudioniciListNaziv_1">
      <item>ZIVA d.o.o.</item>
      <item>FINA Regionalni centar Zagreb</item>
    </derivirana_varijabla>
  </DomainObject.Predmet.SudioniciListNaziv>
  <DomainObject.Predmet.SudioniciListAdressOIB>
    <izvorni_sadrzaj>
      <item>ZIVA d.o.o., OIB 92740649164, Fancevljev prilaz 4,10000 Zagreb</item>
      <item>FINA Regionalni centar Zagreb, OIB 85821130368, Trg svibanjskih žrtava 1995. br. 1,10000 Zagreb</item>
    </izvorni_sadrzaj>
    <derivirana_varijabla naziv="DomainObject.Predmet.SudioniciListAdressOIB_1">
      <item>ZIVA d.o.o., OIB 92740649164, Fancevljev prilaz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92740649164</item>
      <item>, OIB 85821130368</item>
    </izvorni_sadrzaj>
    <derivirana_varijabla naziv="DomainObject.Predmet.SudioniciListNazivOIB_1">
      <item>, OIB 92740649164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2C6607-C72C-43F7-8A10-457274CF20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2416</properties:Characters>
  <properties:Lines>85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2016-08-16T10:16:00Z</dcterms:created>
  <dc:creator>Darija Miličević</dc:creator>
  <cp:lastModifiedBy>Darija Miličević</cp:lastModifiedBy>
  <cp:lastPrinted>2016-08-17T08:07:00Z</cp:lastPrinted>
  <dcterms:modified xmlns:xsi="http://www.w3.org/2001/XMLSchema-instance" xsi:type="dcterms:W3CDTF">2016-08-17T08:08:00Z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