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3c6a" w14:paraId="11a3c6a" w:rsidRDefault="0082756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756F" w:rsidP="0082756F" w:rsidR="00AE649C">
      <w:pPr>
        <w:pStyle w:val="NormaleSPIS"/>
        <w:spacing w:after="0"/>
      </w:pPr>
      <w:r>
        <w:t xml:space="preserve">          Republika Hrvatska</w:t>
      </w:r>
    </w:p>
    <w:p w:rsidRDefault="0082756F" w:rsidP="0082756F" w:rsidR="0082756F">
      <w:pPr>
        <w:pStyle w:val="NormaleSPIS"/>
        <w:spacing w:after="0"/>
      </w:pPr>
      <w:r>
        <w:t xml:space="preserve">       Trgovački sud u Bjelovaru</w:t>
      </w:r>
    </w:p>
    <w:p w:rsidRDefault="0082756F" w:rsidP="0082756F" w:rsidR="0082756F">
      <w:pPr>
        <w:pStyle w:val="NormaleSPIS"/>
      </w:pPr>
      <w:r>
        <w:t xml:space="preserve">Bjelovar, Šetalište </w:t>
      </w:r>
      <w:proofErr w:type="spellStart"/>
      <w:r>
        <w:t>dr.I</w:t>
      </w:r>
      <w:proofErr w:type="spellEnd"/>
      <w:r>
        <w:t xml:space="preserve">. </w:t>
      </w:r>
      <w:proofErr w:type="spellStart"/>
      <w:r>
        <w:t>Lebovića</w:t>
      </w:r>
      <w:proofErr w:type="spellEnd"/>
      <w:r>
        <w:t xml:space="preserve"> 42.</w:t>
      </w:r>
    </w:p>
    <w:p w:rsidRDefault="0082756F" w:rsidP="0082756F" w:rsidR="0082756F">
      <w:pPr>
        <w:pStyle w:val="NormaleSPIS"/>
        <w:spacing w:after="0"/>
        <w:jc w:val="right"/>
        <w:rPr>
          <w:rFonts w:cs="Times New Roman"/>
        </w:rPr>
      </w:pPr>
      <w:r>
        <w:rPr>
          <w:rFonts w:cs="Times New Roman"/>
        </w:rPr>
        <w:tab/>
        <w:t>Poslovni broj : 7 St-405/2017-112</w:t>
      </w:r>
    </w:p>
    <w:p w:rsidRDefault="0082756F" w:rsidP="0082756F" w:rsidR="0082756F">
      <w:pPr>
        <w:spacing w:after="0"/>
        <w:jc w:val="right"/>
        <w:rPr>
          <w:rFonts w:cs="Times New Roman"/>
          <w:sz w:val="32"/>
          <w:szCs w:val="32"/>
        </w:rPr>
      </w:pPr>
    </w:p>
    <w:p w:rsidRDefault="0082756F" w:rsidP="0082756F" w:rsidR="0082756F">
      <w:pPr>
        <w:jc w:val="center"/>
        <w:rPr>
          <w:rFonts w:cs="Times New Roman"/>
        </w:rPr>
      </w:pPr>
      <w:r>
        <w:rPr>
          <w:rFonts w:cs="Times New Roman"/>
        </w:rPr>
        <w:t>R E P U B L I K A  H R V A T S K A</w:t>
      </w:r>
    </w:p>
    <w:p w:rsidRDefault="0082756F" w:rsidP="0082756F" w:rsidR="0082756F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82756F" w:rsidP="0082756F" w:rsidR="0082756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Bjelovaru , po sucu Tomislavu </w:t>
      </w:r>
      <w:proofErr w:type="spellStart"/>
      <w:r>
        <w:rPr>
          <w:rFonts w:cs="Times New Roman"/>
        </w:rPr>
        <w:t>Mrazoviću</w:t>
      </w:r>
      <w:proofErr w:type="spellEnd"/>
      <w:r>
        <w:rPr>
          <w:rFonts w:cs="Times New Roman"/>
        </w:rPr>
        <w:t xml:space="preserve"> , u stečajnom postupku nad stečajnim dužnikom ELEKTROMETAL d.d. za izvođenje instalatersko montažerskih radova , proizvodnju vatrootpornih elemenata, distribuciju pline te inženjering za izgradnju investicijskih objekata u stečaju iz Bjelovara, Ferde Rusana 21, OIB 45669853088, 5. lipnja 2018. </w:t>
      </w:r>
    </w:p>
    <w:p w:rsidRDefault="0082756F" w:rsidP="0082756F" w:rsidR="0082756F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2756F" w:rsidP="0082756F" w:rsidR="0082756F">
      <w:pPr>
        <w:ind w:firstLine="708"/>
        <w:jc w:val="both"/>
        <w:rPr>
          <w:rFonts w:cs="Times New Roman"/>
        </w:rPr>
      </w:pPr>
      <w:r>
        <w:rPr>
          <w:rFonts w:cs="Times New Roman"/>
        </w:rPr>
        <w:t>1.Određuje se prodaja nekretnina stečajnog dužnika ELEKTROMETAL d.d. za izvođenje instalatersko montažerskih radov</w:t>
      </w:r>
      <w:r>
        <w:rPr>
          <w:rFonts w:cs="Times New Roman"/>
        </w:rPr>
        <w:t>a</w:t>
      </w:r>
      <w:r>
        <w:rPr>
          <w:rFonts w:cs="Times New Roman"/>
        </w:rPr>
        <w:t>, proizvodnju vatrootpornih elemenata, distribuciju pline te inženjering za izgradnju investicijskih objekata u stečaju iz Bjelovara, Ferde Rusana 21, OIB : 45669853088 , elektroničkom javnom dražbom kod FINA-e ( čl. 247. SZ-a ) i to :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 xml:space="preserve">a)  </w:t>
      </w:r>
      <w:r>
        <w:rPr>
          <w:rFonts w:cs="Times New Roman"/>
          <w:b/>
        </w:rPr>
        <w:t>zk.ul.br. 2559 , k.o. Daruvar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1644/2 poslovna zgrada , hala i dvor , ukupne površine 3643 m2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1644/5 oranica , ukupne površine 297 m2 i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1630/2 oranica u Kolodvorskoj ulici , ukupne površine 311 m2 , Nekretnina je procijenjena po stalnom sudskom vještaku građevinske struke Ljubi </w:t>
      </w:r>
      <w:proofErr w:type="spellStart"/>
      <w:r>
        <w:rPr>
          <w:rFonts w:cs="Times New Roman"/>
        </w:rPr>
        <w:t>Carek</w:t>
      </w:r>
      <w:proofErr w:type="spellEnd"/>
      <w:r>
        <w:rPr>
          <w:rFonts w:cs="Times New Roman"/>
        </w:rPr>
        <w:t xml:space="preserve"> iz Bjelovara na vrijednost od 3.310.000,00 kuna . Opterećena je založnim pravom u korist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 . 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>b)</w:t>
      </w:r>
      <w:r>
        <w:rPr>
          <w:rFonts w:cs="Times New Roman"/>
          <w:b/>
        </w:rPr>
        <w:t xml:space="preserve">  zk.ul.br. 12239 k.o. Koprivnica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1780/1 , dvorište i poslovna zgrada , ukupne površine 2452 m2 . Nekretnina je procijenjena po stalnom sudskom vještaku građevinske struke Ljubi </w:t>
      </w:r>
      <w:proofErr w:type="spellStart"/>
      <w:r>
        <w:rPr>
          <w:rFonts w:cs="Times New Roman"/>
        </w:rPr>
        <w:t>Carek</w:t>
      </w:r>
      <w:proofErr w:type="spellEnd"/>
      <w:r>
        <w:rPr>
          <w:rFonts w:cs="Times New Roman"/>
        </w:rPr>
        <w:t xml:space="preserve"> iz Bjelovara , na vrijednost od 2.520.000,00 kuna . Opterećena je založnim pravom u korist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 . 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>c)</w:t>
      </w:r>
      <w:r>
        <w:rPr>
          <w:rFonts w:cs="Times New Roman"/>
          <w:b/>
        </w:rPr>
        <w:t xml:space="preserve">  zk.ul.br. 10073 k.o. Grad Zagreb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988/28 , šuma i pašnjak , ukupne površine 1365 m2 . Nekretnina je procijenjena po ovlaštenom procjenitelju za graditeljstvo i nekretnine </w:t>
      </w:r>
      <w:proofErr w:type="spellStart"/>
      <w:r>
        <w:rPr>
          <w:rFonts w:cs="Times New Roman"/>
        </w:rPr>
        <w:t>Turić</w:t>
      </w:r>
      <w:proofErr w:type="spellEnd"/>
      <w:r>
        <w:rPr>
          <w:rFonts w:cs="Times New Roman"/>
        </w:rPr>
        <w:t xml:space="preserve"> Željku iz Zagreba , na vrijednost od 3.062.978,00 kuna i opterećena je založnim pravom u korist Zagrebačke banke d.d. Zagreb .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>d)</w:t>
      </w:r>
      <w:r>
        <w:rPr>
          <w:rFonts w:cs="Times New Roman"/>
          <w:b/>
        </w:rPr>
        <w:t xml:space="preserve">  zk.ul.br. 7656 k.o. Grad Bjelovar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450/12 , u ulici 105. Brigade , stan I u prizemlju stambene zgrade br.10 u Ulici 105. Brigade izgrađenoj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540/12 , a koji se sastoji od hodnika , dnevnog boravka sa blagovaonicom , kuhinje , tri sobe , izbe , WC-a , kupaonice i dvije </w:t>
      </w:r>
      <w:proofErr w:type="spellStart"/>
      <w:r>
        <w:rPr>
          <w:rFonts w:cs="Times New Roman"/>
        </w:rPr>
        <w:t>loggie</w:t>
      </w:r>
      <w:proofErr w:type="spellEnd"/>
      <w:r>
        <w:rPr>
          <w:rFonts w:cs="Times New Roman"/>
        </w:rPr>
        <w:t xml:space="preserve"> , neto korisne površine stana P=85,29 m2 , suvlasnički dio : 425/1000 Etažno vlasništvo ( E-1 ) i garažno mjesto G1 u garaži u Ulici 105. Brigade izgrađenoj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>. 450/12 , neto korisne površine stana P=15,76 m2 , suvlasnički dio 78/1000 Etažno vlasništvo ( E-3 )</w:t>
      </w:r>
    </w:p>
    <w:p w:rsidRDefault="0082756F" w:rsidP="0082756F" w:rsidR="0082756F">
      <w:pPr>
        <w:pStyle w:val="Odlomakpopisa"/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2</w:t>
      </w:r>
    </w:p>
    <w:p w:rsidRDefault="0082756F" w:rsidP="0082756F" w:rsidR="0082756F">
      <w:pPr>
        <w:pStyle w:val="Odlomakpopisa"/>
        <w:jc w:val="right"/>
        <w:rPr>
          <w:rFonts w:cs="Times New Roman"/>
        </w:rPr>
      </w:pPr>
      <w:r>
        <w:rPr>
          <w:rFonts w:cs="Times New Roman"/>
        </w:rPr>
        <w:t>Poslovni broj:7 St-405/2017-112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 xml:space="preserve">Nekretnina je procijenjena po stalnom sudskom vještaku za graditeljstvo i procjenu nekretnina Dubravki </w:t>
      </w:r>
      <w:proofErr w:type="spellStart"/>
      <w:r>
        <w:rPr>
          <w:rFonts w:cs="Times New Roman"/>
        </w:rPr>
        <w:t>Golec</w:t>
      </w:r>
      <w:proofErr w:type="spellEnd"/>
      <w:r>
        <w:rPr>
          <w:rFonts w:cs="Times New Roman"/>
        </w:rPr>
        <w:t xml:space="preserve"> iz Kapele, na iznos od 573.130,00 kuna.                               Nekretnina je opterećena založnim pravom u korist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Rijeka.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>e)</w:t>
      </w:r>
      <w:r>
        <w:rPr>
          <w:rFonts w:cs="Times New Roman"/>
          <w:b/>
        </w:rPr>
        <w:t xml:space="preserve">  zk.ul.br. 7657 k.o. Grad Bjelovar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450/13 , u ulici 105. Brigade , stan I u prizemlju stambene zgrade br.8 u Ulici 105. brigade izgrađenoj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540/13 , a koji se sastoji od hodnika , dnevnog boravka sa blagovaonicom , kuhinje , tri sobe , izbe , WC-a , kupaonice i dvije </w:t>
      </w:r>
      <w:proofErr w:type="spellStart"/>
      <w:r>
        <w:rPr>
          <w:rFonts w:cs="Times New Roman"/>
        </w:rPr>
        <w:t>loggie</w:t>
      </w:r>
      <w:proofErr w:type="spellEnd"/>
      <w:r>
        <w:rPr>
          <w:rFonts w:cs="Times New Roman"/>
        </w:rPr>
        <w:t xml:space="preserve"> , neto korisne površine stana P=83,57 m2 , suvlasnički dio : 421/1000 Etažno vlasništvo ( E-1 ) i garažno mjesto G1 u garaži u Ulici 105. Brigade izgrađenoj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>. 450/13 , neto korisne površine stana P=15,56 m2 , suvlasnički dio 78/1000 Etažno vlasništvo ( E-3 )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 xml:space="preserve">Nekretnina je procijenjena po stalnom sudskom vještaku za graditeljstvo i procjenu nekretnina Dubravki </w:t>
      </w:r>
      <w:proofErr w:type="spellStart"/>
      <w:r>
        <w:rPr>
          <w:rFonts w:cs="Times New Roman"/>
        </w:rPr>
        <w:t>Golec</w:t>
      </w:r>
      <w:proofErr w:type="spellEnd"/>
      <w:r>
        <w:rPr>
          <w:rFonts w:cs="Times New Roman"/>
        </w:rPr>
        <w:t xml:space="preserve"> iz Kapele , na iznos od 562.000,00 kuna .                               Nekretnina je opterećena založnim pravom u korist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f)</w:t>
      </w:r>
      <w:r>
        <w:rPr>
          <w:rFonts w:cs="Times New Roman"/>
          <w:b/>
        </w:rPr>
        <w:t xml:space="preserve">  zk.ul.br. 5113 k.o. Vrbovec 1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1834 livada ( građevinsko zemljište ) , ukupne površine 1654 m2 . Nekretnina je procijenjena po stalnom sudskom vještaku za graditeljstvo i procjenu nekretnina Dubravki </w:t>
      </w:r>
      <w:proofErr w:type="spellStart"/>
      <w:r>
        <w:rPr>
          <w:rFonts w:cs="Times New Roman"/>
        </w:rPr>
        <w:t>Golec</w:t>
      </w:r>
      <w:proofErr w:type="spellEnd"/>
      <w:r>
        <w:rPr>
          <w:rFonts w:cs="Times New Roman"/>
        </w:rPr>
        <w:t xml:space="preserve"> iz Kapele , na iznos od 431.000,00 kuna . Nekretnina je opterećena založnim pravom u korist Zagrebačke banke d.d. Zagreb .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>g)</w:t>
      </w:r>
      <w:r>
        <w:rPr>
          <w:rFonts w:cs="Times New Roman"/>
          <w:b/>
        </w:rPr>
        <w:t xml:space="preserve">  zk.ul.br. 3880 k.o. Grad Bjelovar </w:t>
      </w:r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>. 2229/2 kuća i dvor u Mažuranićevoj ulici , ukupne površine 367 m2 .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 xml:space="preserve">Nekretnina je procijenjena po stalnom sudskom vještaku za graditeljstvo i procjenu nekretnina Dubravki </w:t>
      </w:r>
      <w:proofErr w:type="spellStart"/>
      <w:r>
        <w:rPr>
          <w:rFonts w:cs="Times New Roman"/>
        </w:rPr>
        <w:t>Golec</w:t>
      </w:r>
      <w:proofErr w:type="spellEnd"/>
      <w:r>
        <w:rPr>
          <w:rFonts w:cs="Times New Roman"/>
        </w:rPr>
        <w:t xml:space="preserve"> iz Kapele, na iznos od 2.306.000,00 kuna .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>Nekretnina je opterećena založnim pravom u korist Zagrebačke banke d.d. Zagreb .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>h)</w:t>
      </w:r>
      <w:r>
        <w:rPr>
          <w:rFonts w:cs="Times New Roman"/>
          <w:b/>
        </w:rPr>
        <w:t xml:space="preserve">  zk.ul.br. 5668 k.o. Grad Bjelovar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2583/1 , u ulici Ferde Rusana 12 ukupne površine 5462 m2 , bivši TAD , Poslovna zgrada ( izložbeni prostor i radionica za doradu stakla ), površine 526 m2, Poslovna zgrada ( </w:t>
      </w:r>
      <w:proofErr w:type="spellStart"/>
      <w:r>
        <w:rPr>
          <w:rFonts w:cs="Times New Roman"/>
        </w:rPr>
        <w:t>rezaona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praona</w:t>
      </w:r>
      <w:proofErr w:type="spellEnd"/>
      <w:r>
        <w:rPr>
          <w:rFonts w:cs="Times New Roman"/>
        </w:rPr>
        <w:t xml:space="preserve"> stakla ), površine 309 m2, Poslovna zgrada  ( radionica za doradu stakla ), površine 332 m2, Pomoćna zgrada ( sanitarni čvor ), površine 73 m2, Pomoćna zgrada ( kotlovnica ), površine 45 m2, Nadstrešnica, površine 492 m2, Poslovna zgrada ( skladište aluminijske bravarije), površine 28  m2, Poslovna zgrada ( radionica za plastifikaciju metala ), površine 254 m2 , Poslovna zgrada ( gospodarsko-poslovna zgrada za pripremu aluminijskih profila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 xml:space="preserve">za plastifikaciju), površine, 129 m2, Poslovna zgrada ( radionica za izradu aluminijske bravarije), površine 242 m2, Pomoćna zgrada ( portirnica ), površine 7 m2, Nadstrešnica II ( skladište gumica ) , površine 144 m2 , Trafostanica , površine 22 m2, Dvorište, površine 2859 m2 . Nekretnina je procijenjena po stalnom sudskom vještaku za graditeljstvo i procjenu nekretnina Ivanu Novaković iz Paljevine, na iznos od </w:t>
      </w:r>
      <w:r>
        <w:rPr>
          <w:rFonts w:cs="Times New Roman"/>
          <w:b/>
        </w:rPr>
        <w:t>8.790.000,00</w:t>
      </w:r>
      <w:r>
        <w:rPr>
          <w:rFonts w:cs="Times New Roman"/>
        </w:rPr>
        <w:t xml:space="preserve"> kuna i opterećena je založnim pravom u korist Zagrebačke banke d.d. 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>i)</w:t>
      </w:r>
      <w:r>
        <w:rPr>
          <w:rFonts w:cs="Times New Roman"/>
          <w:b/>
        </w:rPr>
        <w:t xml:space="preserve">  zk.ul.br. 1168 k.o. Novalja – I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987/4 , pašnjak Novina , površine 1129 m2 , </w:t>
      </w:r>
      <w:r>
        <w:rPr>
          <w:rFonts w:cs="Times New Roman"/>
          <w:b/>
        </w:rPr>
        <w:t>zk.ul.br. 2156 k.o. Novalja – I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987/5 , pašnjak </w:t>
      </w:r>
      <w:proofErr w:type="spellStart"/>
      <w:r>
        <w:rPr>
          <w:rFonts w:cs="Times New Roman"/>
        </w:rPr>
        <w:t>Novinica</w:t>
      </w:r>
      <w:proofErr w:type="spellEnd"/>
      <w:r>
        <w:rPr>
          <w:rFonts w:cs="Times New Roman"/>
        </w:rPr>
        <w:t xml:space="preserve"> i neplodno gromača </w:t>
      </w:r>
    </w:p>
    <w:p w:rsidRDefault="0082756F" w:rsidP="0082756F" w:rsidR="0082756F">
      <w:pPr>
        <w:pStyle w:val="Odlomakpopisa"/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3</w:t>
      </w:r>
    </w:p>
    <w:p w:rsidRDefault="0082756F" w:rsidP="0082756F" w:rsidR="0082756F">
      <w:pPr>
        <w:pStyle w:val="Odlomakpopisa"/>
        <w:spacing w:after="0"/>
        <w:jc w:val="right"/>
        <w:rPr>
          <w:rFonts w:cs="Times New Roman"/>
        </w:rPr>
      </w:pPr>
      <w:r>
        <w:rPr>
          <w:rFonts w:cs="Times New Roman"/>
        </w:rPr>
        <w:t>Poslovni broj:7 St-405/2017-112</w:t>
      </w:r>
    </w:p>
    <w:p w:rsidRDefault="0082756F" w:rsidP="0082756F" w:rsidR="0082756F">
      <w:pPr>
        <w:pStyle w:val="Odlomakpopisa"/>
        <w:rPr>
          <w:rFonts w:cs="Times New Roman"/>
        </w:rPr>
      </w:pPr>
    </w:p>
    <w:p w:rsidRDefault="0082756F" w:rsidP="0082756F" w:rsidR="0082756F">
      <w:pPr>
        <w:pStyle w:val="Odlomakpopisa"/>
        <w:rPr>
          <w:rFonts w:cs="Times New Roman"/>
        </w:rPr>
      </w:pPr>
      <w:proofErr w:type="spellStart"/>
      <w:r>
        <w:rPr>
          <w:rFonts w:cs="Times New Roman"/>
        </w:rPr>
        <w:t>Novinica</w:t>
      </w:r>
      <w:proofErr w:type="spellEnd"/>
      <w:r>
        <w:rPr>
          <w:rFonts w:cs="Times New Roman"/>
        </w:rPr>
        <w:t xml:space="preserve">, površine 1369 m2, </w:t>
      </w:r>
      <w:r>
        <w:rPr>
          <w:rFonts w:cs="Times New Roman"/>
          <w:b/>
        </w:rPr>
        <w:t>zk.ul.br. 32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988/1 i 988/2, pašnjak </w:t>
      </w:r>
      <w:proofErr w:type="spellStart"/>
      <w:r>
        <w:rPr>
          <w:rFonts w:cs="Times New Roman"/>
        </w:rPr>
        <w:t>Košlja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Gramača</w:t>
      </w:r>
      <w:proofErr w:type="spellEnd"/>
      <w:r>
        <w:rPr>
          <w:rFonts w:cs="Times New Roman"/>
        </w:rPr>
        <w:t xml:space="preserve">, površine 5740 m2, u suvlasničkom dijelu 33/50 . Nekretnine su procijenjene po stalnom sudskom vještaku za procjene nekretnina Goranu </w:t>
      </w:r>
      <w:proofErr w:type="spellStart"/>
      <w:r>
        <w:rPr>
          <w:rFonts w:cs="Times New Roman"/>
        </w:rPr>
        <w:t>Lovrinov</w:t>
      </w:r>
      <w:proofErr w:type="spellEnd"/>
      <w:r>
        <w:rPr>
          <w:rFonts w:cs="Times New Roman"/>
        </w:rPr>
        <w:t xml:space="preserve"> iz Zadra , na iznos od 6.342.000,00 kuna i opterećene su založnim pravom u korist Zagrebačke banke d.d. . </w:t>
      </w:r>
    </w:p>
    <w:p w:rsidRDefault="0082756F" w:rsidP="0082756F" w:rsidR="0082756F">
      <w:pPr>
        <w:pStyle w:val="Odlomakpopisa"/>
        <w:rPr>
          <w:rFonts w:cs="Times New Roman"/>
        </w:rPr>
      </w:pPr>
      <w:r>
        <w:rPr>
          <w:rFonts w:cs="Times New Roman"/>
        </w:rPr>
        <w:t>j)</w:t>
      </w:r>
      <w:r>
        <w:rPr>
          <w:rFonts w:cs="Times New Roman"/>
          <w:b/>
        </w:rPr>
        <w:t xml:space="preserve">  zk.ul.br. 1779 k.o. Grad Bjelovar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2566 , mehanička radiona , hala , skladište i dvor , površine 2746 m2 . Nekretnina je procijenjena po stalnom sudskom vještaku za graditeljstvo i procjenu nekretnina Ivanu Novaković iz Paljevine , na iznos od 1.064.455,00 kuna i opterećena je založnim pravom u korist Zagrebačke banke d.d. Zagreb. </w:t>
      </w:r>
    </w:p>
    <w:p w:rsidRDefault="0082756F" w:rsidP="0082756F" w:rsidR="0082756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2.U zemljišnim knjigama koje vode zemljišno-knjižni odjel Bjelovar, Općinskog suda u Bjelovaru, zemljišno-knjižni odjel Zagreb, Općinskog suda u Zagrebu, zemljišno-knjižni odjel Daruvar, Općinskog suda u Bjelovaru, zemljišno-knjižni odjel Koprivnica , Općinskog suda u Koprivnici, zemljišno-knjižni odjel Vrbovec, Općinskog suda u Velikoj Gorici, zemljišno-knjižni odjel Pag, Općinskog suda u Zadru, zapisat će se zabilježba rješenja o prodaji nekretnina opisanih u točki 1. izreke ovog rješenja.</w:t>
      </w:r>
    </w:p>
    <w:p w:rsidRDefault="0082756F" w:rsidP="0082756F" w:rsidR="0082756F">
      <w:pPr>
        <w:spacing w:after="0"/>
        <w:ind w:firstLine="708"/>
        <w:jc w:val="both"/>
        <w:rPr>
          <w:rFonts w:cs="Times New Roman"/>
        </w:rPr>
      </w:pPr>
    </w:p>
    <w:p w:rsidRDefault="0082756F" w:rsidP="0082756F" w:rsidR="0082756F">
      <w:pPr>
        <w:jc w:val="center"/>
        <w:rPr>
          <w:rFonts w:cs="Times New Roman"/>
        </w:rPr>
      </w:pPr>
      <w:r>
        <w:rPr>
          <w:rFonts w:cs="Times New Roman"/>
        </w:rPr>
        <w:t>O b r a z l o ž e n j e</w:t>
      </w:r>
    </w:p>
    <w:p w:rsidRDefault="0082756F" w:rsidP="0082756F" w:rsidR="0082756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stečajnom postupku nad dužnikom ELEKTROMETAL d.d. u stečaju, Ferde Rusana 21, Bjelovar, utvrđeno je da u stečajnu masu ulaze nekretnine opisane pod točkom 1. izreke ovog rješenja. Nadalje, utvrđeno je iz uvida u izvadak iz zemljišnih knjiga da na tim nekretninama postoje </w:t>
      </w:r>
      <w:proofErr w:type="spellStart"/>
      <w:r>
        <w:rPr>
          <w:rFonts w:cs="Times New Roman"/>
        </w:rPr>
        <w:t>razlučna</w:t>
      </w:r>
      <w:proofErr w:type="spellEnd"/>
      <w:r>
        <w:rPr>
          <w:rFonts w:cs="Times New Roman"/>
        </w:rPr>
        <w:t xml:space="preserve"> prava i to u korist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ZAGREBAČKA BANKA d.d. Zagreb, Trg bana Josipa Jelačića 10 i ERSTE &amp; STEIERMARKISCHE BANK d.d. Rijeka, Jadranski trg 3a.</w:t>
      </w:r>
    </w:p>
    <w:p w:rsidRDefault="0082756F" w:rsidP="0082756F" w:rsidR="0082756F">
      <w:pPr>
        <w:jc w:val="both"/>
        <w:rPr>
          <w:rFonts w:cs="Times New Roman"/>
        </w:rPr>
      </w:pPr>
      <w:r>
        <w:rPr>
          <w:rFonts w:cs="Times New Roman"/>
        </w:rPr>
        <w:t>Stečajni upravitelj predložio je prodaju nekretnina, opisanih u točki 1. izreke ovog rješenja, zbog čega je sud temeljem odredbe čl. 247. st. 1. i  2. Stečajnog zakona (</w:t>
      </w:r>
      <w:proofErr w:type="spellStart"/>
      <w:r>
        <w:rPr>
          <w:rFonts w:cs="Times New Roman"/>
        </w:rPr>
        <w:t>N.N</w:t>
      </w:r>
      <w:proofErr w:type="spellEnd"/>
      <w:r>
        <w:rPr>
          <w:rFonts w:cs="Times New Roman"/>
        </w:rPr>
        <w:t>. broj 71/2015) riješio kao u izreci ovog rješenja.</w:t>
      </w:r>
    </w:p>
    <w:p w:rsidRDefault="0082756F" w:rsidP="0082756F" w:rsidR="0082756F">
      <w:pPr>
        <w:jc w:val="center"/>
        <w:rPr>
          <w:rFonts w:cs="Times New Roman"/>
        </w:rPr>
      </w:pPr>
      <w:r>
        <w:rPr>
          <w:rFonts w:cs="Times New Roman"/>
        </w:rPr>
        <w:t>Bjelovar 5. lipnja 2018.</w:t>
      </w:r>
    </w:p>
    <w:p w:rsidRDefault="0082756F" w:rsidP="0082756F" w:rsidR="0082756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Sudac                             </w:t>
      </w:r>
    </w:p>
    <w:p w:rsidRDefault="0082756F" w:rsidP="0082756F" w:rsidR="0082756F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Tomislav Mrazović,v.r.</w:t>
      </w:r>
    </w:p>
    <w:p w:rsidRDefault="0082756F" w:rsidP="0082756F" w:rsidR="0082756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</w:t>
      </w:r>
    </w:p>
    <w:p w:rsidRDefault="0082756F" w:rsidP="0082756F" w:rsidR="0082756F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Jasmina </w:t>
      </w:r>
      <w:proofErr w:type="spellStart"/>
      <w:r>
        <w:rPr>
          <w:rFonts w:cs="Times New Roman"/>
        </w:rPr>
        <w:t>Tubić</w:t>
      </w:r>
      <w:proofErr w:type="spellEnd"/>
      <w:r>
        <w:rPr>
          <w:rFonts w:cs="Times New Roman"/>
        </w:rPr>
        <w:t xml:space="preserve"> </w:t>
      </w:r>
    </w:p>
    <w:p w:rsidRDefault="0082756F" w:rsidP="0082756F" w:rsidR="0082756F">
      <w:pPr>
        <w:jc w:val="both"/>
        <w:rPr>
          <w:rFonts w:cs="Times New Roman"/>
        </w:rPr>
      </w:pPr>
      <w:r>
        <w:rPr>
          <w:rFonts w:cs="Times New Roman"/>
        </w:rPr>
        <w:t xml:space="preserve">Pravna pouka:Protiv ovog rješenja pravo žalbe imaju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u roku od 8 dana od isteka osmog dana od dana objave ovog rješenja na mrežnoj stranici e-oglasna ploča . Žalba se podnosi u dva primjerka putem ovog suda, a o žalbi odlučuje Visoki trgovački sud Republike Hrvatske.</w:t>
      </w:r>
    </w:p>
    <w:p w:rsidRDefault="0082756F" w:rsidP="0082756F" w:rsidR="0082756F">
      <w:pPr>
        <w:jc w:val="both"/>
        <w:rPr>
          <w:rFonts w:cs="Times New Roman"/>
        </w:rPr>
      </w:pPr>
    </w:p>
    <w:p w:rsidRDefault="0082756F" w:rsidP="0082756F" w:rsidR="00AE649C" w:rsidRPr="00B76F3C">
      <w:pPr>
        <w:jc w:val="both"/>
      </w:pPr>
      <w:r>
        <w:rPr>
          <w:rFonts w:cs="Times New Roman"/>
        </w:rPr>
        <w:t xml:space="preserve">    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56F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898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St-405/2017-112</izvorni_sadrzaj>
    <derivirana_varijabla naziv="DomainObject.Oznaka_1">St-405/2017-112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St-405/2017-112</izvorni_sadrzaj>
    <derivirana_varijabla naziv="DomainObject.PoslovniBrojDokumenta_1">St-405/2017-112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68606-80E3-40D9-B5A3-CF7BD1F70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1287</properties:Words>
  <properties:Characters>6667</properties:Characters>
  <properties:Lines>119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2018-06-05T11:07:00Z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St-405/2017-112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