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b0b2" w14:paraId="36cb0b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F79D0">
        <w:rPr>
          <w:rStyle w:val="Naglaeno"/>
          <w:b w:val="false"/>
        </w:rPr>
        <w:t>1</w:t>
      </w:r>
      <w:r w:rsidR="0029017F">
        <w:rPr>
          <w:rStyle w:val="Naglaeno"/>
          <w:b w:val="false"/>
        </w:rPr>
        <w:t>5</w:t>
      </w:r>
      <w:r w:rsidR="0086401E">
        <w:rPr>
          <w:rStyle w:val="Naglaeno"/>
          <w:b w:val="false"/>
        </w:rPr>
        <w:t>7</w:t>
      </w:r>
      <w:r w:rsidR="004F61D9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</w:t>
      </w:r>
      <w:r w:rsidR="00EF79D0">
        <w:t>Osijek</w:t>
      </w:r>
      <w:r w:rsidR="004A0D7B">
        <w:t>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4F61D9">
        <w:t xml:space="preserve">EXKLUZIVE </w:t>
      </w:r>
      <w:r w:rsidR="0086401E">
        <w:t xml:space="preserve">d.o.o. za </w:t>
      </w:r>
      <w:r w:rsidR="004F61D9">
        <w:t>proizvodne djelatnosti, Ivankovo, Bošnjaci 53</w:t>
      </w:r>
      <w:r w:rsidR="006C4ECC">
        <w:t xml:space="preserve">, </w:t>
      </w:r>
      <w:r w:rsidR="004E39CC">
        <w:t>MBS 0301</w:t>
      </w:r>
      <w:r w:rsidR="0086401E">
        <w:t>4</w:t>
      </w:r>
      <w:r w:rsidR="004F61D9">
        <w:t>3088</w:t>
      </w:r>
      <w:r w:rsidR="00331402">
        <w:t xml:space="preserve">, OIB: </w:t>
      </w:r>
      <w:r w:rsidR="004F61D9">
        <w:t>64817903352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F61D9">
        <w:t>1</w:t>
      </w:r>
      <w:r w:rsidR="0029017F">
        <w:t>6</w:t>
      </w:r>
      <w:r w:rsidR="000408AE">
        <w:t xml:space="preserve">. </w:t>
      </w:r>
      <w:r w:rsidR="0086401E">
        <w:t>studenog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22147B">
        <w:t>EXKLUZIVE d.o.o. za proizvodne djelatnosti, Ivankovo, Bošnjaci 53, MBS 030143088, OIB: 64817903352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22147B">
        <w:t>10.434,88</w:t>
      </w:r>
      <w:r w:rsidR="00F528AF">
        <w:t xml:space="preserve"> </w:t>
      </w:r>
      <w:r>
        <w:t>kn</w:t>
      </w:r>
      <w:r w:rsidR="0074540E">
        <w:t xml:space="preserve"> na dan </w:t>
      </w:r>
      <w:r w:rsidR="00573B76">
        <w:t>1</w:t>
      </w:r>
      <w:r w:rsidR="0022147B">
        <w:t>0</w:t>
      </w:r>
      <w:r w:rsidR="0074540E">
        <w:t>.</w:t>
      </w:r>
      <w:r w:rsidR="0046376A">
        <w:t>1</w:t>
      </w:r>
      <w:r w:rsidR="0022147B">
        <w:t>1</w:t>
      </w:r>
      <w:r w:rsidR="0074540E">
        <w:t>.2017</w:t>
      </w:r>
      <w:r>
        <w:t>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EF78F4">
        <w:t xml:space="preserve">direktor dužnika </w:t>
      </w:r>
      <w:r w:rsidR="0022147B">
        <w:t>Šimo Roždijevac, Ivankovo, Bošnjaci 53</w:t>
      </w:r>
      <w:r w:rsidR="00D71700">
        <w:t xml:space="preserve">, </w:t>
      </w:r>
      <w:r w:rsidR="00AE66C9">
        <w:t xml:space="preserve">OIB </w:t>
      </w:r>
      <w:r w:rsidR="00982FC1">
        <w:t>34558714234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2D76">
        <w:t>1</w:t>
      </w:r>
      <w:r w:rsidR="00775DF3">
        <w:t>5</w:t>
      </w:r>
      <w:r w:rsidR="007A14C7">
        <w:t>7</w:t>
      </w:r>
      <w:r w:rsidR="00982FC1">
        <w:t>5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A2132E">
        <w:t>a</w:t>
      </w:r>
      <w:r w:rsidR="00413C80">
        <w:t xml:space="preserve"> ovlašten</w:t>
      </w:r>
      <w:r w:rsidR="00A2132E">
        <w:t>a</w:t>
      </w:r>
      <w:r w:rsidR="00413C80">
        <w:t xml:space="preserve">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982FC1">
        <w:t>1</w:t>
      </w:r>
      <w:r w:rsidR="007A14C7" w:rsidRPr="007A14C7">
        <w:t xml:space="preserve">6. studenog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5178B0">
        <w:t>2</w:t>
      </w:r>
      <w:r w:rsidR="00775DF3">
        <w:t>9</w:t>
      </w:r>
      <w:r w:rsidR="005B3A79">
        <w:t>/1</w:t>
      </w:r>
      <w:r w:rsidR="00BE6FE1">
        <w:t>2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4712"/>
    <w:rsid w:val="000C6AA1"/>
    <w:rsid w:val="000C725B"/>
    <w:rsid w:val="000D0569"/>
    <w:rsid w:val="000D12B4"/>
    <w:rsid w:val="000E762A"/>
    <w:rsid w:val="000F61EA"/>
    <w:rsid w:val="000F6941"/>
    <w:rsid w:val="00102060"/>
    <w:rsid w:val="0012059F"/>
    <w:rsid w:val="001347E8"/>
    <w:rsid w:val="001437B2"/>
    <w:rsid w:val="00166BF6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47B"/>
    <w:rsid w:val="00221669"/>
    <w:rsid w:val="002249F2"/>
    <w:rsid w:val="00224AFF"/>
    <w:rsid w:val="002358E7"/>
    <w:rsid w:val="00243721"/>
    <w:rsid w:val="002445AB"/>
    <w:rsid w:val="0025000D"/>
    <w:rsid w:val="00267D26"/>
    <w:rsid w:val="002775BF"/>
    <w:rsid w:val="00277975"/>
    <w:rsid w:val="00283868"/>
    <w:rsid w:val="0028507D"/>
    <w:rsid w:val="002856FB"/>
    <w:rsid w:val="0029017F"/>
    <w:rsid w:val="00297848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50FD"/>
    <w:rsid w:val="00316796"/>
    <w:rsid w:val="00317905"/>
    <w:rsid w:val="00320C64"/>
    <w:rsid w:val="003276D7"/>
    <w:rsid w:val="00330910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2A2F"/>
    <w:rsid w:val="003A56C0"/>
    <w:rsid w:val="003A610E"/>
    <w:rsid w:val="003B282B"/>
    <w:rsid w:val="003B5119"/>
    <w:rsid w:val="003C01DF"/>
    <w:rsid w:val="003C4B1C"/>
    <w:rsid w:val="003D02B1"/>
    <w:rsid w:val="003D0F26"/>
    <w:rsid w:val="003D2AE6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09F"/>
    <w:rsid w:val="00434C25"/>
    <w:rsid w:val="004351D0"/>
    <w:rsid w:val="00436570"/>
    <w:rsid w:val="00443F69"/>
    <w:rsid w:val="004545C4"/>
    <w:rsid w:val="00457B91"/>
    <w:rsid w:val="0046376A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D6CE6"/>
    <w:rsid w:val="004E1973"/>
    <w:rsid w:val="004E39CC"/>
    <w:rsid w:val="004E466C"/>
    <w:rsid w:val="004E5649"/>
    <w:rsid w:val="004E6A29"/>
    <w:rsid w:val="004F5FE8"/>
    <w:rsid w:val="004F61D9"/>
    <w:rsid w:val="005126B5"/>
    <w:rsid w:val="005159C5"/>
    <w:rsid w:val="00515F79"/>
    <w:rsid w:val="005167FF"/>
    <w:rsid w:val="005178B0"/>
    <w:rsid w:val="00524293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73B76"/>
    <w:rsid w:val="005868D0"/>
    <w:rsid w:val="005931E7"/>
    <w:rsid w:val="005B1166"/>
    <w:rsid w:val="005B3A79"/>
    <w:rsid w:val="005B59B6"/>
    <w:rsid w:val="005B6072"/>
    <w:rsid w:val="005C01B9"/>
    <w:rsid w:val="005C598E"/>
    <w:rsid w:val="005D2A79"/>
    <w:rsid w:val="005D7EC1"/>
    <w:rsid w:val="005E0812"/>
    <w:rsid w:val="005E0CFB"/>
    <w:rsid w:val="005E55B1"/>
    <w:rsid w:val="005F3F47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5D43"/>
    <w:rsid w:val="006A6EBE"/>
    <w:rsid w:val="006B29B9"/>
    <w:rsid w:val="006B2D9D"/>
    <w:rsid w:val="006B346E"/>
    <w:rsid w:val="006B4F4E"/>
    <w:rsid w:val="006B5168"/>
    <w:rsid w:val="006C36CE"/>
    <w:rsid w:val="006C4ECC"/>
    <w:rsid w:val="006C4FDF"/>
    <w:rsid w:val="006F6DD5"/>
    <w:rsid w:val="006F72C2"/>
    <w:rsid w:val="00711561"/>
    <w:rsid w:val="00712635"/>
    <w:rsid w:val="007253FF"/>
    <w:rsid w:val="0073010A"/>
    <w:rsid w:val="00734726"/>
    <w:rsid w:val="0073789B"/>
    <w:rsid w:val="0074540E"/>
    <w:rsid w:val="007657AA"/>
    <w:rsid w:val="00766D29"/>
    <w:rsid w:val="0077329E"/>
    <w:rsid w:val="00775DF3"/>
    <w:rsid w:val="0078009A"/>
    <w:rsid w:val="00796AED"/>
    <w:rsid w:val="007A14C7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401E"/>
    <w:rsid w:val="008665E1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D3048"/>
    <w:rsid w:val="008E0BE0"/>
    <w:rsid w:val="008F1B6B"/>
    <w:rsid w:val="00901EF5"/>
    <w:rsid w:val="00912CF5"/>
    <w:rsid w:val="00914F33"/>
    <w:rsid w:val="00915CDC"/>
    <w:rsid w:val="00930B0A"/>
    <w:rsid w:val="00930E47"/>
    <w:rsid w:val="00936874"/>
    <w:rsid w:val="00937840"/>
    <w:rsid w:val="0094232B"/>
    <w:rsid w:val="0094702E"/>
    <w:rsid w:val="009525D4"/>
    <w:rsid w:val="009767F2"/>
    <w:rsid w:val="00980E4D"/>
    <w:rsid w:val="00982FC1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32E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74747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56125"/>
    <w:rsid w:val="00B67389"/>
    <w:rsid w:val="00B82540"/>
    <w:rsid w:val="00B931A9"/>
    <w:rsid w:val="00B95B20"/>
    <w:rsid w:val="00BA0255"/>
    <w:rsid w:val="00BA204A"/>
    <w:rsid w:val="00BD7ADD"/>
    <w:rsid w:val="00BE33FF"/>
    <w:rsid w:val="00BE6FE1"/>
    <w:rsid w:val="00BF32DE"/>
    <w:rsid w:val="00C04A19"/>
    <w:rsid w:val="00C2016D"/>
    <w:rsid w:val="00C321D1"/>
    <w:rsid w:val="00C43CDA"/>
    <w:rsid w:val="00C52D76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64462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23A"/>
    <w:rsid w:val="00ED68FE"/>
    <w:rsid w:val="00EF78F4"/>
    <w:rsid w:val="00EF79D0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D1DC5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7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775B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775B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5B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5B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7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775B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775B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5B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5B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1575</izvorni_sadrzaj>
    <derivirana_varijabla naziv="DomainObject.Predmet.Broj_1">1575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St-1575/2017</izvorni_sadrzaj>
    <derivirana_varijabla naziv="DomainObject.Predmet.OznakaBroj_1">St-1575/2017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EXKLUZIVE d.o.o. za proizvodne djelatnosti</izvorni_sadrzaj>
    <derivirana_varijabla naziv="DomainObject.Predmet.ProtustrankaFormated_1">  EXKLUZIVE d.o.o. za proizvodne djelatnosti</derivirana_varijabla>
  </DomainObject.Predmet.ProtustrankaFormated>
  <DomainObject.Predmet.ProtustrankaFormatedOIB>
    <izvorni_sadrzaj>  EXKLUZIVE d.o.o. za proizvodne djelatnosti, OIB 64817903352</izvorni_sadrzaj>
    <derivirana_varijabla naziv="DomainObject.Predmet.ProtustrankaFormatedOIB_1">  EXKLUZIVE d.o.o. za proizvodne djelatnosti, OIB 64817903352</derivirana_varijabla>
  </DomainObject.Predmet.ProtustrankaFormatedOIB>
  <DomainObject.Predmet.ProtustrankaFormatedWithAdress>
    <izvorni_sadrzaj> EXKLUZIVE d.o.o. za proizvodne djelatnosti, Bošnjaci 53, 32281 Ivankovo</izvorni_sadrzaj>
    <derivirana_varijabla naziv="DomainObject.Predmet.ProtustrankaFormatedWithAdress_1"> EXKLUZIVE d.o.o. za proizvodne djelatnosti, Bošnjaci 53, 32281 Ivankovo</derivirana_varijabla>
  </DomainObject.Predmet.ProtustrankaFormatedWithAdress>
  <DomainObject.Predmet.ProtustrankaFormatedWithAdressOIB>
    <izvorni_sadrzaj> EXKLUZIVE d.o.o. za proizvodne djelatnosti, OIB 64817903352, Bošnjaci 53, 32281 Ivankovo</izvorni_sadrzaj>
    <derivirana_varijabla naziv="DomainObject.Predmet.ProtustrankaFormatedWithAdressOIB_1"> EXKLUZIVE d.o.o. za proizvodne djelatnosti, OIB 64817903352, Bošnjaci 53, 32281 Ivankovo</derivirana_varijabla>
  </DomainObject.Predmet.ProtustrankaFormatedWithAdressOIB>
  <DomainObject.Predmet.ProtustrankaWithAdress>
    <izvorni_sadrzaj>EXKLUZIVE d.o.o. za proizvodne djelatnosti Bošnjaci 53, 32281 Ivankovo</izvorni_sadrzaj>
    <derivirana_varijabla naziv="DomainObject.Predmet.ProtustrankaWithAdress_1">EXKLUZIVE d.o.o. za proizvodne djelatnosti Bošnjaci 53, 32281 Ivankovo</derivirana_varijabla>
  </DomainObject.Predmet.ProtustrankaWithAdress>
  <DomainObject.Predmet.ProtustrankaWithAdressOIB>
    <izvorni_sadrzaj>EXKLUZIVE d.o.o. za proizvodne djelatnosti, OIB 64817903352, Bošnjaci 53, 32281 Ivankovo</izvorni_sadrzaj>
    <derivirana_varijabla naziv="DomainObject.Predmet.ProtustrankaWithAdressOIB_1">EXKLUZIVE d.o.o. za proizvodne djelatnosti, OIB 64817903352, Bošnjaci 53, 32281 Ivankovo</derivirana_varijabla>
  </DomainObject.Predmet.ProtustrankaWithAdressOIB>
  <DomainObject.Predmet.ProtustrankaNazivFormated>
    <izvorni_sadrzaj>EXKLUZIVE d.o.o. za proizvodne djelatnosti</izvorni_sadrzaj>
    <derivirana_varijabla naziv="DomainObject.Predmet.ProtustrankaNazivFormated_1">EXKLUZIVE d.o.o. za proizvodne djelatnosti</derivirana_varijabla>
  </DomainObject.Predmet.ProtustrankaNazivFormated>
  <DomainObject.Predmet.ProtustrankaNazivFormatedOIB>
    <izvorni_sadrzaj>EXKLUZIVE d.o.o. za proizvodne djelatnosti, OIB 64817903352</izvorni_sadrzaj>
    <derivirana_varijabla naziv="DomainObject.Predmet.ProtustrankaNazivFormatedOIB_1">EXKLUZIVE d.o.o. za proizvodne djelatnosti, OIB 64817903352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EXKLUZIVE d.o.o. za proizvodne djelatnosti</item>
    </izvorni_sadrzaj>
    <derivirana_varijabla naziv="DomainObject.Predmet.ProtuStrankaListFormated_1">
      <item>EXKLUZIVE d.o.o. za proizvodne djelatnosti</item>
    </derivirana_varijabla>
  </DomainObject.Predmet.ProtuStrankaListFormated>
  <DomainObject.Predmet.ProtuStrankaListFormatedOIB>
    <izvorni_sadrzaj>
      <item>EXKLUZIVE d.o.o. za proizvodne djelatnosti, OIB 64817903352</item>
    </izvorni_sadrzaj>
    <derivirana_varijabla naziv="DomainObject.Predmet.ProtuStrankaListFormatedOIB_1">
      <item>EXKLUZIVE d.o.o. za proizvodne djelatnosti, OIB 64817903352</item>
    </derivirana_varijabla>
  </DomainObject.Predmet.ProtuStrankaListFormatedOIB>
  <DomainObject.Predmet.ProtuStrankaListFormatedWithAdress>
    <izvorni_sadrzaj>
      <item>EXKLUZIVE d.o.o. za proizvodne djelatnosti, Bošnjaci 53, 32281 Ivankovo</item>
    </izvorni_sadrzaj>
    <derivirana_varijabla naziv="DomainObject.Predmet.ProtuStrankaListFormatedWithAdress_1">
      <item>EXKLUZIVE d.o.o. za proizvodne djelatnosti, Bošnjaci 53, 32281 Ivankovo</item>
    </derivirana_varijabla>
  </DomainObject.Predmet.ProtuStrankaListFormatedWithAdress>
  <DomainObject.Predmet.ProtuStrankaListFormatedWithAdressOIB>
    <izvorni_sadrzaj>
      <item>EXKLUZIVE d.o.o. za proizvodne djelatnosti, OIB 64817903352, Bošnjaci 53, 32281 Ivankovo</item>
    </izvorni_sadrzaj>
    <derivirana_varijabla naziv="DomainObject.Predmet.ProtuStrankaListFormatedWithAdressOIB_1">
      <item>EXKLUZIVE d.o.o. za proizvodne djelatnosti, OIB 64817903352, Bošnjaci 53, 32281 Ivankovo</item>
    </derivirana_varijabla>
  </DomainObject.Predmet.ProtuStrankaListFormatedWithAdressOIB>
  <DomainObject.Predmet.ProtuStrankaListNazivFormated>
    <izvorni_sadrzaj>
      <item>EXKLUZIVE d.o.o. za proizvodne djelatnosti</item>
    </izvorni_sadrzaj>
    <derivirana_varijabla naziv="DomainObject.Predmet.ProtuStrankaListNazivFormated_1">
      <item>EXKLUZIVE d.o.o. za proizvodne djelatnosti</item>
    </derivirana_varijabla>
  </DomainObject.Predmet.ProtuStrankaListNazivFormated>
  <DomainObject.Predmet.ProtuStrankaListNazivFormatedOIB>
    <izvorni_sadrzaj>
      <item>EXKLUZIVE d.o.o. za proizvodne djelatnosti, OIB 64817903352</item>
    </izvorni_sadrzaj>
    <derivirana_varijabla naziv="DomainObject.Predmet.ProtuStrankaListNazivFormatedOIB_1">
      <item>EXKLUZIVE d.o.o. za proizvodne djelatnosti, OIB 64817903352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EXKLUZIVE d.o.o. za proizvodne djelatnosti</izvorni_sadrzaj>
    <derivirana_varijabla naziv="DomainObject.Predmet.ProtustrankaIDrugi_1">EXKLUZIVE d.o.o. za proizvodne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EXKLUZIVE d.o.o. za proizvodne djelatnosti, OIB 64817903352, Bošnjaci 53, 32281 Ivankovo</izvorni_sadrzaj>
    <derivirana_varijabla naziv="DomainObject.Predmet.ProtustrankaIDrugiAdressOIB_1">EXKLUZIVE d.o.o. za proizvodne djelatnosti, OIB 64817903352, Bošnjaci 53,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EXKLUZIVE d.o.o. za proizvodne djelatnosti</item>
    </izvorni_sadrzaj>
    <derivirana_varijabla naziv="DomainObject.Predmet.SudioniciListNaziv_1">
      <item>FINA RC OSIJEK</item>
      <item>EXKLUZIVE d.o.o. za proizvodne djelatnosti</item>
    </derivirana_varijabla>
  </DomainObject.Predmet.SudioniciListNaziv>
  <DomainObject.Predmet.SudioniciListAdressOIB>
    <izvorni_sadrzaj>
      <item>FINA RC OSIJEK, OIB 85821130368</item>
      <item>EXKLUZIVE d.o.o. za proizvodne djelatnosti, OIB 64817903352, Bošnjaci 53,32281 Ivankovo</item>
    </izvorni_sadrzaj>
    <derivirana_varijabla naziv="DomainObject.Predmet.SudioniciListAdressOIB_1">
      <item>FINA RC OSIJEK, OIB 85821130368</item>
      <item>EXKLUZIVE d.o.o. za proizvodne djelatnosti, OIB 64817903352, Bošnjaci 53,32281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64817903352</item>
    </izvorni_sadrzaj>
    <derivirana_varijabla naziv="DomainObject.Predmet.SudioniciListNazivOIB_1">
      <item>, OIB 85821130368</item>
      <item>, OIB 64817903352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B8B98-3DCD-4A93-B795-A15A573AC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402</properties:Words>
  <properties:Characters>2167</properties:Characters>
  <properties:Lines>50</properties:Lines>
  <properties:Paragraphs>16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2017-09-20T07:12:00Z</cp:lastPrinted>
  <dcterms:modified xmlns:xsi="http://www.w3.org/2001/XMLSchema-instance" xsi:type="dcterms:W3CDTF">2017-11-16T08:58:00Z</dcterms:modified>
  <cp:revision>30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