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bd3e" w14:paraId="2a7bd3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6F62">
        <w:t>2</w:t>
      </w:r>
      <w:r w:rsidR="00556CF2">
        <w:t>22</w:t>
      </w:r>
      <w:r w:rsidR="00242314">
        <w:t>0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242314">
        <w:t>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CE0C1F" w:rsidP="006F7B5B" w:rsidR="00CE0C1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CE0C1F" w:rsidP="004E475E" w:rsidR="00CE0C1F">
      <w:pPr>
        <w:jc w:val="both"/>
      </w:pPr>
    </w:p>
    <w:p w:rsidRDefault="00611430" w:rsidP="002C4C28" w:rsidR="00611430">
      <w:pPr>
        <w:jc w:val="both"/>
      </w:pPr>
      <w:r>
        <w:tab/>
      </w:r>
      <w:r w:rsidR="00242314"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242314">
        <w:t xml:space="preserve">OIB 85821130368 </w:t>
      </w:r>
      <w:r w:rsidR="00242314" w:rsidRPr="000B1DB2">
        <w:t xml:space="preserve">za otvaranje stečajnog postupka nad dužnikom </w:t>
      </w:r>
      <w:r w:rsidR="00242314">
        <w:t>JEGER M j.d.o.o. za ugostiteljstvo i turizam, Darda, Braće Radić 9</w:t>
      </w:r>
      <w:r w:rsidR="00242314" w:rsidRPr="00CB1EAB">
        <w:t>, MBS 0301</w:t>
      </w:r>
      <w:r w:rsidR="00242314">
        <w:t>66276</w:t>
      </w:r>
      <w:r w:rsidR="00242314" w:rsidRPr="00CB1EAB">
        <w:t xml:space="preserve">, OIB </w:t>
      </w:r>
      <w:r w:rsidR="00242314">
        <w:t>82940156976</w:t>
      </w:r>
      <w:r w:rsidR="00450C50" w:rsidRPr="00450C50">
        <w:t xml:space="preserve">, dana </w:t>
      </w:r>
      <w:r w:rsidR="00242314">
        <w:t>10</w:t>
      </w:r>
      <w:r w:rsidR="0023483C">
        <w:t xml:space="preserve">. </w:t>
      </w:r>
      <w:r w:rsidR="00A71788">
        <w:t>li</w:t>
      </w:r>
      <w:r w:rsidR="00591A22">
        <w:t>stopad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4F6A36" w:rsidP="002C4C28" w:rsidR="004F6A36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7B7EDC" w:rsidP="00242314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42314" w:rsidRPr="00242314">
        <w:t>JEGER M j.d.o.o. za ugostiteljstvo i turizam, Darda, Braće Radić 9, MBS 030166276, OIB 82940156976</w:t>
      </w:r>
      <w:r>
        <w:t>.</w:t>
      </w:r>
    </w:p>
    <w:p w:rsidRDefault="007B7EDC" w:rsidP="004E475E" w:rsidR="007B7EDC">
      <w:pPr>
        <w:jc w:val="both"/>
      </w:pPr>
    </w:p>
    <w:p w:rsidRDefault="007B7EDC" w:rsidP="00A879C8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879C8" w:rsidRPr="00A879C8">
        <w:t>Žarko Timarac, Požega, Radnička 31, OIB 64124936540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5D7D56">
        <w:t>2</w:t>
      </w:r>
      <w:r w:rsidR="00BB762C">
        <w:t>7</w:t>
      </w:r>
      <w:r w:rsidR="00406F6D">
        <w:t>. listopada 2016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A879C8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A879C8" w:rsidRPr="00A879C8">
        <w:t>JEGER M j.d.o.o. za ugostiteljstvo i turizam, Darda, Braće Radić 9, MBS 030166276, OIB 82940156976</w:t>
      </w:r>
    </w:p>
    <w:p w:rsidRDefault="003C7EC1" w:rsidP="009365DD" w:rsidR="003C7EC1">
      <w:pPr>
        <w:jc w:val="both"/>
      </w:pPr>
    </w:p>
    <w:p w:rsidRDefault="00CE0C1F" w:rsidP="009365DD" w:rsidR="00CE0C1F">
      <w:pPr>
        <w:jc w:val="both"/>
      </w:pPr>
    </w:p>
    <w:p w:rsidRDefault="001866B6" w:rsidP="00A320F5" w:rsidR="00F12013">
      <w:pPr>
        <w:ind w:firstLine="720" w:left="2160"/>
      </w:pPr>
      <w:r>
        <w:t>3</w:t>
      </w:r>
      <w:r w:rsidR="00F12013">
        <w:t xml:space="preserve">. </w:t>
      </w:r>
      <w:r>
        <w:t>studenog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A879C8">
        <w:t>10</w:t>
      </w:r>
      <w:r w:rsidR="00650092">
        <w:t>,</w:t>
      </w:r>
      <w:r w:rsidR="00691243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CE0C1F" w:rsidP="004E475E" w:rsidR="00CE0C1F">
      <w:pPr>
        <w:jc w:val="both"/>
      </w:pPr>
    </w:p>
    <w:p w:rsidRDefault="004F6A36" w:rsidP="004E475E" w:rsidR="004F6A36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CE0C1F" w:rsidP="004E475E" w:rsidR="00CE0C1F">
      <w:pPr>
        <w:jc w:val="both"/>
      </w:pPr>
    </w:p>
    <w:p w:rsidRDefault="004F6A36" w:rsidP="004E475E" w:rsidR="004F6A36">
      <w:pPr>
        <w:jc w:val="both"/>
      </w:pPr>
    </w:p>
    <w:p w:rsidRDefault="00A879C8" w:rsidP="00A879C8" w:rsidR="00A879C8">
      <w:pPr>
        <w:ind w:firstLine="720"/>
        <w:jc w:val="both"/>
      </w:pPr>
      <w:r>
        <w:t xml:space="preserve">Dana 9.09.2016. zaprimljen je na ovome sudu prijedlog FINE Regionalni centar Osijek, Podružnica Osijek, klasa: 110-07/16-01/04 Ur. broj 04-06-16-11734 od 8.09.2016. godine, za otvaranje stečajnog postupka nad dužnikom </w:t>
      </w:r>
      <w:r w:rsidRPr="00742F05">
        <w:t>JEGER M j.d.o.o. za ugostiteljstvo i turizam, Darda, Braće Radić 9, MBS 030166276, OIB 82940156976</w:t>
      </w:r>
      <w:r>
        <w:t>, temeljem odredbe čl. 110. st. 1. Stečajnog zakona (NN 71/15, dalje: SZ).</w:t>
      </w:r>
    </w:p>
    <w:p w:rsidRDefault="00A879C8" w:rsidP="00A879C8" w:rsidR="00A879C8">
      <w:pPr>
        <w:ind w:firstLine="720"/>
        <w:jc w:val="both"/>
      </w:pPr>
    </w:p>
    <w:p w:rsidRDefault="00A879C8" w:rsidP="00A879C8" w:rsidR="00A879C8">
      <w:pPr>
        <w:ind w:firstLine="720"/>
        <w:jc w:val="both"/>
      </w:pPr>
      <w:r>
        <w:t>U prijedlogu je navela da na dan 7.09.2016. dužnik u Očevidniku redoslijeda osnova za plaćanje ima evidentirane neizvršene osnove za plaćanje u neprekinutom razdoblju od 120 dana, u ukupnom iznosu od 38.047,62 kn, u koji iznos je uračunata kamata i naknada FINE za provedbe ovrhe na novčanim sredstvima dužnika. Navodi da dužnik ima 1 zaposlenog radnika.</w:t>
      </w:r>
    </w:p>
    <w:p w:rsidRDefault="00A879C8" w:rsidP="00A879C8" w:rsidR="00A879C8">
      <w:pPr>
        <w:ind w:firstLine="720"/>
        <w:jc w:val="both"/>
      </w:pPr>
    </w:p>
    <w:p w:rsidRDefault="00A879C8" w:rsidP="00A879C8" w:rsidR="00A879C8">
      <w:pPr>
        <w:ind w:firstLine="720"/>
        <w:jc w:val="both"/>
      </w:pPr>
      <w:r>
        <w:t>Dostavlja popis računa i oročenih novčanih sredstava na dan 7.09.2016., te navodi da na temelju čl. 112. st. 5. SZ dužnik na ime predujma za namirenje troškova stečajnog postupka nema zaplijenjena novčana sredstva.</w:t>
      </w:r>
    </w:p>
    <w:p w:rsidRDefault="004747C2" w:rsidP="004747C2" w:rsidR="004747C2">
      <w:pPr>
        <w:jc w:val="both"/>
      </w:pPr>
    </w:p>
    <w:p w:rsidRDefault="00DB416A" w:rsidP="004747C2" w:rsidR="008034D7">
      <w:pPr>
        <w:jc w:val="both"/>
      </w:pPr>
      <w:r>
        <w:tab/>
      </w:r>
      <w:r w:rsidR="008034D7"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 w:rsidR="008034D7">
        <w:t xml:space="preserve">Branko Penić </w:t>
      </w:r>
      <w:r w:rsidR="00007148">
        <w:t xml:space="preserve">i Zdenko Bešlić </w:t>
      </w:r>
      <w:r w:rsidR="008034D7">
        <w:t>iz Slavonskog Broda</w:t>
      </w:r>
      <w:r w:rsidR="00007148">
        <w:t>, Vinka Ivanković iz Vinkovaca i Šimo Bošnjak iz Osijek,</w:t>
      </w:r>
      <w:r w:rsidR="008034D7">
        <w:t xml:space="preserve"> pisanim podnescima suda zatražili da ih se iz zdravstvenih razloga do daljnjeg ne izabire i ne imenuje.</w:t>
      </w:r>
    </w:p>
    <w:p w:rsidRDefault="004F6A36" w:rsidP="0051072F" w:rsidR="004F6A36">
      <w:pPr>
        <w:ind w:firstLine="708"/>
        <w:jc w:val="both"/>
      </w:pPr>
    </w:p>
    <w:p w:rsidRDefault="00CE0C1F" w:rsidP="00CE0C1F" w:rsidR="00CE0C1F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</w:t>
      </w:r>
      <w:r w:rsidRPr="00670F0C">
        <w:lastRenderedPageBreak/>
        <w:t xml:space="preserve">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4F6A36" w:rsidP="006F7B5B" w:rsidR="004F6A36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CE0C1F">
        <w:t>10</w:t>
      </w:r>
      <w:r>
        <w:t xml:space="preserve">. </w:t>
      </w:r>
      <w:r w:rsidR="002E6EEF">
        <w:t>listopad</w:t>
      </w:r>
      <w:r w:rsidR="006F7B5B">
        <w:t>a</w:t>
      </w:r>
      <w:r>
        <w:t xml:space="preserve"> 2016.</w:t>
      </w:r>
    </w:p>
    <w:p w:rsidRDefault="004F6A36" w:rsidP="005137EC" w:rsidR="004F6A36">
      <w:pPr>
        <w:jc w:val="center"/>
      </w:pPr>
    </w:p>
    <w:p w:rsidRDefault="004F6A36" w:rsidP="005137EC" w:rsidR="004F6A36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4F6A36" w:rsidP="00B246D8" w:rsidR="004F6A36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696667" w:rsidR="00DD2884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</w:t>
      </w:r>
      <w:r w:rsidR="00DD2884">
        <w:t>FINI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D32A89" w:rsidR="00F630EC">
      <w:pPr>
        <w:pStyle w:val="Odlomakpopisa"/>
        <w:numPr>
          <w:ilvl w:val="0"/>
          <w:numId w:val="6"/>
        </w:numPr>
        <w:jc w:val="both"/>
      </w:pPr>
      <w:r>
        <w:t xml:space="preserve">Zakonski zastupnik dužnika </w:t>
      </w:r>
      <w:r w:rsidR="00696667" w:rsidRPr="007B3E8A">
        <w:t>Dar</w:t>
      </w:r>
      <w:r w:rsidR="00696667">
        <w:t>io Jeger, Darda, Braće Radić 9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696667">
        <w:t>-2</w:t>
      </w:r>
      <w:r w:rsidR="00C60AF3">
        <w:t xml:space="preserve">, </w:t>
      </w:r>
      <w:r w:rsidR="00C039A2">
        <w:t>1</w:t>
      </w:r>
      <w:r w:rsidR="00696667">
        <w:t>0</w:t>
      </w:r>
      <w:r w:rsidR="00C039A2">
        <w:t xml:space="preserve">, </w:t>
      </w:r>
      <w:r w:rsidR="00696667">
        <w:t>12</w:t>
      </w:r>
      <w:r w:rsidR="00C039A2">
        <w:t xml:space="preserve"> i </w:t>
      </w:r>
      <w:r w:rsidR="00696667">
        <w:t>13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696667">
        <w:t>Osijek</w:t>
      </w:r>
    </w:p>
    <w:p w:rsidRDefault="00696667" w:rsidP="00DA4393" w:rsidR="00696667">
      <w:pPr>
        <w:numPr>
          <w:ilvl w:val="0"/>
          <w:numId w:val="6"/>
        </w:numPr>
        <w:jc w:val="both"/>
      </w:pPr>
      <w:r>
        <w:t>FINA 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C039A2">
        <w:t>3</w:t>
      </w:r>
      <w:r>
        <w:t>/</w:t>
      </w:r>
      <w:r w:rsidR="00AA55D3">
        <w:t>1</w:t>
      </w:r>
      <w:r w:rsidR="00C039A2">
        <w:t>1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68D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</w:r>
    <w:r w:rsidR="00242314" w:rsidRPr="00242314">
      <w:t>14 St-2220/16-11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649E5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47ECF"/>
    <w:rsid w:val="00172056"/>
    <w:rsid w:val="001757B4"/>
    <w:rsid w:val="001866B6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364E"/>
    <w:rsid w:val="002257DF"/>
    <w:rsid w:val="0023483C"/>
    <w:rsid w:val="00234C2C"/>
    <w:rsid w:val="00237D77"/>
    <w:rsid w:val="00242314"/>
    <w:rsid w:val="00260090"/>
    <w:rsid w:val="00295F3E"/>
    <w:rsid w:val="002C458E"/>
    <w:rsid w:val="002C4C28"/>
    <w:rsid w:val="002D5B4E"/>
    <w:rsid w:val="002D75D8"/>
    <w:rsid w:val="002E6EEF"/>
    <w:rsid w:val="002F2E1F"/>
    <w:rsid w:val="002F66B0"/>
    <w:rsid w:val="00302F1C"/>
    <w:rsid w:val="00307662"/>
    <w:rsid w:val="003100CA"/>
    <w:rsid w:val="00333984"/>
    <w:rsid w:val="00336EEF"/>
    <w:rsid w:val="00354972"/>
    <w:rsid w:val="00383A81"/>
    <w:rsid w:val="00387F88"/>
    <w:rsid w:val="003927F2"/>
    <w:rsid w:val="00394CAB"/>
    <w:rsid w:val="00394D49"/>
    <w:rsid w:val="003A6151"/>
    <w:rsid w:val="003C7EC1"/>
    <w:rsid w:val="003D468C"/>
    <w:rsid w:val="003E3BDF"/>
    <w:rsid w:val="003F5291"/>
    <w:rsid w:val="003F637C"/>
    <w:rsid w:val="00406F6D"/>
    <w:rsid w:val="0041002D"/>
    <w:rsid w:val="0043315F"/>
    <w:rsid w:val="00440509"/>
    <w:rsid w:val="00443D03"/>
    <w:rsid w:val="00450C50"/>
    <w:rsid w:val="00451D0B"/>
    <w:rsid w:val="00465059"/>
    <w:rsid w:val="004747C2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6A36"/>
    <w:rsid w:val="00500F93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6CF2"/>
    <w:rsid w:val="00576460"/>
    <w:rsid w:val="005861A8"/>
    <w:rsid w:val="00591A22"/>
    <w:rsid w:val="005977E1"/>
    <w:rsid w:val="005A0866"/>
    <w:rsid w:val="005A74CE"/>
    <w:rsid w:val="005B28D3"/>
    <w:rsid w:val="005C0504"/>
    <w:rsid w:val="005D7D56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8D0"/>
    <w:rsid w:val="00686E8C"/>
    <w:rsid w:val="00691243"/>
    <w:rsid w:val="00696667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105A"/>
    <w:rsid w:val="008034D7"/>
    <w:rsid w:val="00814644"/>
    <w:rsid w:val="00815C5D"/>
    <w:rsid w:val="0082770B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061E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1788"/>
    <w:rsid w:val="00A74041"/>
    <w:rsid w:val="00A86F62"/>
    <w:rsid w:val="00A879C8"/>
    <w:rsid w:val="00A87A94"/>
    <w:rsid w:val="00A92278"/>
    <w:rsid w:val="00AA2AA8"/>
    <w:rsid w:val="00AA55D3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1EBF"/>
    <w:rsid w:val="00B84963"/>
    <w:rsid w:val="00B95C5A"/>
    <w:rsid w:val="00BA13EB"/>
    <w:rsid w:val="00BA3359"/>
    <w:rsid w:val="00BA3984"/>
    <w:rsid w:val="00BB3ED9"/>
    <w:rsid w:val="00BB762C"/>
    <w:rsid w:val="00BC203B"/>
    <w:rsid w:val="00BE473B"/>
    <w:rsid w:val="00BF0F14"/>
    <w:rsid w:val="00BF7875"/>
    <w:rsid w:val="00C03878"/>
    <w:rsid w:val="00C039A2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E0C1F"/>
    <w:rsid w:val="00CF4B2A"/>
    <w:rsid w:val="00D02115"/>
    <w:rsid w:val="00D131ED"/>
    <w:rsid w:val="00D32A89"/>
    <w:rsid w:val="00D43995"/>
    <w:rsid w:val="00D45D6C"/>
    <w:rsid w:val="00D5401B"/>
    <w:rsid w:val="00D601D5"/>
    <w:rsid w:val="00D71D8F"/>
    <w:rsid w:val="00D754EF"/>
    <w:rsid w:val="00D76E41"/>
    <w:rsid w:val="00D85221"/>
    <w:rsid w:val="00D939E7"/>
    <w:rsid w:val="00D97346"/>
    <w:rsid w:val="00DA4393"/>
    <w:rsid w:val="00DA77E1"/>
    <w:rsid w:val="00DB01FB"/>
    <w:rsid w:val="00DB416A"/>
    <w:rsid w:val="00DB43E8"/>
    <w:rsid w:val="00DC032E"/>
    <w:rsid w:val="00DD25A3"/>
    <w:rsid w:val="00DD2884"/>
    <w:rsid w:val="00DD4BA9"/>
    <w:rsid w:val="00DF5840"/>
    <w:rsid w:val="00E039DC"/>
    <w:rsid w:val="00E05F2C"/>
    <w:rsid w:val="00E14899"/>
    <w:rsid w:val="00E15740"/>
    <w:rsid w:val="00E2021F"/>
    <w:rsid w:val="00E27673"/>
    <w:rsid w:val="00E42141"/>
    <w:rsid w:val="00E51EF4"/>
    <w:rsid w:val="00E73FC0"/>
    <w:rsid w:val="00E82BC0"/>
    <w:rsid w:val="00E8650F"/>
    <w:rsid w:val="00E905B8"/>
    <w:rsid w:val="00E920FD"/>
    <w:rsid w:val="00EA070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431B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6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6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St-2220/2016</izvorni_sadrzaj>
    <derivirana_varijabla naziv="DomainObject.Predmet.OznakaBroj_1">St-2220/2016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JEGER M j.d.o.o. za ugostiteljstvo i turizam</izvorni_sadrzaj>
    <derivirana_varijabla naziv="DomainObject.Predmet.ProtustrankaFormated_1">  JEGER M j.d.o.o. za ugostiteljstvo i turizam</derivirana_varijabla>
  </DomainObject.Predmet.ProtustrankaFormated>
  <DomainObject.Predmet.ProtustrankaFormatedOIB>
    <izvorni_sadrzaj>  JEGER M j.d.o.o. za ugostiteljstvo i turizam, OIB 82940156976</izvorni_sadrzaj>
    <derivirana_varijabla naziv="DomainObject.Predmet.ProtustrankaFormatedOIB_1">  JEGER M j.d.o.o. za ugostiteljstvo i turizam, OIB 82940156976</derivirana_varijabla>
  </DomainObject.Predmet.ProtustrankaFormatedOIB>
  <DomainObject.Predmet.ProtustrankaFormatedWithAdress>
    <izvorni_sadrzaj> JEGER M j.d.o.o. za ugostiteljstvo i turizam, Braće Radić 9, 31326 Darda</izvorni_sadrzaj>
    <derivirana_varijabla naziv="DomainObject.Predmet.ProtustrankaFormatedWithAdress_1"> JEGER M j.d.o.o. za ugostiteljstvo i turizam, Braće Radić 9, 31326 Darda</derivirana_varijabla>
  </DomainObject.Predmet.ProtustrankaFormatedWithAdress>
  <DomainObject.Predmet.ProtustrankaFormatedWithAdressOIB>
    <izvorni_sadrzaj> JEGER M j.d.o.o. za ugostiteljstvo i turizam, OIB 82940156976, Braće Radić 9, 31326 Darda</izvorni_sadrzaj>
    <derivirana_varijabla naziv="DomainObject.Predmet.ProtustrankaFormatedWithAdressOIB_1"> JEGER M j.d.o.o. za ugostiteljstvo i turizam, OIB 82940156976, Braće Radić 9, 31326 Darda</derivirana_varijabla>
  </DomainObject.Predmet.ProtustrankaFormatedWithAdressOIB>
  <DomainObject.Predmet.ProtustrankaWithAdress>
    <izvorni_sadrzaj>JEGER M j.d.o.o. za ugostiteljstvo i turizam Braće Radić 9, 31326 Darda</izvorni_sadrzaj>
    <derivirana_varijabla naziv="DomainObject.Predmet.ProtustrankaWithAdress_1">JEGER M j.d.o.o. za ugostiteljstvo i turizam Braće Radić 9, 31326 Darda</derivirana_varijabla>
  </DomainObject.Predmet.ProtustrankaWithAdress>
  <DomainObject.Predmet.ProtustrankaWithAdressOIB>
    <izvorni_sadrzaj>JEGER M j.d.o.o. za ugostiteljstvo i turizam, OIB 82940156976, Braće Radić 9, 31326 Darda</izvorni_sadrzaj>
    <derivirana_varijabla naziv="DomainObject.Predmet.ProtustrankaWithAdressOIB_1">JEGER M j.d.o.o. za ugostiteljstvo i turizam, OIB 82940156976, Braće Radić 9, 31326 Darda</derivirana_varijabla>
  </DomainObject.Predmet.ProtustrankaWithAdressOIB>
  <DomainObject.Predmet.ProtustrankaNazivFormated>
    <izvorni_sadrzaj>JEGER M j.d.o.o. za ugostiteljstvo i turizam</izvorni_sadrzaj>
    <derivirana_varijabla naziv="DomainObject.Predmet.ProtustrankaNazivFormated_1">JEGER M j.d.o.o. za ugostiteljstvo i turizam</derivirana_varijabla>
  </DomainObject.Predmet.ProtustrankaNazivFormated>
  <DomainObject.Predmet.ProtustrankaNazivFormatedOIB>
    <izvorni_sadrzaj>JEGER M j.d.o.o. za ugostiteljstvo i turizam, OIB 82940156976</izvorni_sadrzaj>
    <derivirana_varijabla naziv="DomainObject.Predmet.ProtustrankaNazivFormatedOIB_1">JEGER M j.d.o.o. za ugostiteljstvo i turizam, OIB 82940156976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JEGER M j.d.o.o. za ugostiteljstvo i turizam</item>
    </izvorni_sadrzaj>
    <derivirana_varijabla naziv="DomainObject.Predmet.ProtuStrankaListFormated_1">
      <item>JEGER M j.d.o.o. za ugostiteljstvo i turizam</item>
    </derivirana_varijabla>
  </DomainObject.Predmet.ProtuStrankaListFormated>
  <DomainObject.Predmet.ProtuStrankaListFormatedOIB>
    <izvorni_sadrzaj>
      <item>JEGER M j.d.o.o. za ugostiteljstvo i turizam, OIB 82940156976</item>
    </izvorni_sadrzaj>
    <derivirana_varijabla naziv="DomainObject.Predmet.ProtuStrankaListFormatedOIB_1">
      <item>JEGER M j.d.o.o. za ugostiteljstvo i turizam, OIB 82940156976</item>
    </derivirana_varijabla>
  </DomainObject.Predmet.ProtuStrankaListFormatedOIB>
  <DomainObject.Predmet.ProtuStrankaListFormatedWithAdress>
    <izvorni_sadrzaj>
      <item>JEGER M j.d.o.o. za ugostiteljstvo i turizam, Braće Radić 9, 31326 Darda</item>
    </izvorni_sadrzaj>
    <derivirana_varijabla naziv="DomainObject.Predmet.ProtuStrankaListFormatedWithAdress_1">
      <item>JEGER M j.d.o.o. za ugostiteljstvo i turizam, Braće Radić 9, 31326 Darda</item>
    </derivirana_varijabla>
  </DomainObject.Predmet.ProtuStrankaListFormatedWithAdress>
  <DomainObject.Predmet.ProtuStrankaListFormatedWithAdressOIB>
    <izvorni_sadrzaj>
      <item>JEGER M j.d.o.o. za ugostiteljstvo i turizam, OIB 82940156976, Braće Radić 9, 31326 Darda</item>
    </izvorni_sadrzaj>
    <derivirana_varijabla naziv="DomainObject.Predmet.ProtuStrankaListFormatedWithAdressOIB_1">
      <item>JEGER M j.d.o.o. za ugostiteljstvo i turizam, OIB 82940156976, Braće Radić 9, 31326 Darda</item>
    </derivirana_varijabla>
  </DomainObject.Predmet.ProtuStrankaListFormatedWithAdressOIB>
  <DomainObject.Predmet.ProtuStrankaListNazivFormated>
    <izvorni_sadrzaj>
      <item>JEGER M j.d.o.o. za ugostiteljstvo i turizam</item>
    </izvorni_sadrzaj>
    <derivirana_varijabla naziv="DomainObject.Predmet.ProtuStrankaListNazivFormated_1">
      <item>JEGER M j.d.o.o. za ugostiteljstvo i turizam</item>
    </derivirana_varijabla>
  </DomainObject.Predmet.ProtuStrankaListNazivFormated>
  <DomainObject.Predmet.ProtuStrankaListNazivFormatedOIB>
    <izvorni_sadrzaj>
      <item>JEGER M j.d.o.o. za ugostiteljstvo i turizam, OIB 82940156976</item>
    </izvorni_sadrzaj>
    <derivirana_varijabla naziv="DomainObject.Predmet.ProtuStrankaListNazivFormatedOIB_1">
      <item>JEGER M j.d.o.o. za ugostiteljstvo i turizam, OIB 82940156976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JEGER M j.d.o.o. za ugostiteljstvo i turizam</izvorni_sadrzaj>
    <derivirana_varijabla naziv="DomainObject.Predmet.ProtustrankaIDrugi_1">JEGER M j.d.o.o.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JEGER M j.d.o.o. za ugostiteljstvo i turizam, OIB 82940156976, Braće Radić 9, 31326 Darda</izvorni_sadrzaj>
    <derivirana_varijabla naziv="DomainObject.Predmet.ProtustrankaIDrugiAdressOIB_1">JEGER M j.d.o.o. za ugostiteljstvo i turizam, OIB 82940156976, Braće Radić 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JEGER M j.d.o.o. za ugostiteljstvo i turizam</item>
    </izvorni_sadrzaj>
    <derivirana_varijabla naziv="DomainObject.Predmet.SudioniciListNaziv_1">
      <item>FINA RC OSIJEK</item>
      <item>JEGER M j.d.o.o. za ugostiteljstvo i turizam</item>
    </derivirana_varijabla>
  </DomainObject.Predmet.SudioniciListNaziv>
  <DomainObject.Predmet.SudioniciListAdressOIB>
    <izvorni_sadrzaj>
      <item>FINA RC OSIJEK, OIB 85821130368</item>
      <item>JEGER M j.d.o.o. za ugostiteljstvo i turizam, OIB 82940156976, Braće Radić 9,31326 Darda</item>
    </izvorni_sadrzaj>
    <derivirana_varijabla naziv="DomainObject.Predmet.SudioniciListAdressOIB_1">
      <item>FINA RC OSIJEK, OIB 85821130368</item>
      <item>JEGER M j.d.o.o. za ugostiteljstvo i turizam, OIB 82940156976, Braće Radić 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82940156976</item>
    </izvorni_sadrzaj>
    <derivirana_varijabla naziv="DomainObject.Predmet.SudioniciListNazivOIB_1">
      <item>, OIB 85821130368</item>
      <item>, OIB 82940156976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A59EE-D755-432E-A818-92D843402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699</properties:Words>
  <properties:Characters>3797</properties:Characters>
  <properties:Lines>115</properties:Lines>
  <properties:Paragraphs>39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2016-10-05T09:54:00Z</cp:lastPrinted>
  <dcterms:modified xmlns:xsi="http://www.w3.org/2001/XMLSchema-instance" xsi:type="dcterms:W3CDTF">2016-10-10T09:46:00Z</dcterms:modified>
  <cp:revision>21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