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adca" w14:paraId="d12adca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PAŽ PROMET d.o.o., Koprivnički Ivanec, Koprivnička 7, OIB: 38762693499, dana 25. svibnja 2017.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DF3F46">
        <w:t>PAŽ PROMET d.o.o., Koprivnički Ivanec, Koprivnička 7, OIB: 38762693499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DF3F46">
        <w:t>25</w:t>
      </w:r>
      <w:r>
        <w:t xml:space="preserve">. </w:t>
      </w:r>
      <w:r w:rsidR="00A640C6">
        <w:t>svibnja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DF3F46">
        <w:t>Marijan Drljanovčan iz Miholjanca, Antuna Mihanovića 131, OIB: 49708160625.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DF3F46">
        <w:t>PAŽ PROMET d.o.o., Koprivnički Ivanec, Koprivnička 7, OIB: 38762693499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DF3F46">
        <w:t>PAŽ PROMET d.o.o., Koprivnički Ivanec, Koprivnička 7, OIB: 38762693499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DF3F46">
        <w:t>Predlagatelj je 21. ožujka 2016. podnio ovome sudu prijedlog za otvaranje stečajnog postupka nad dužnikom, navodeći da dužnik na dan 1. rujna 2015. ima evidentirane neizvršene osnove za plaćanje u ukupnom iznosu od 139.796,05 kn.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DF3F46">
        <w:t>470/16-5</w:t>
      </w:r>
      <w:r w:rsidR="00A640C6">
        <w:t xml:space="preserve"> od 04.01.2017</w:t>
      </w:r>
      <w:r>
        <w:t>.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St-470/16-9 od 13.3.2017.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DF3F46">
        <w:t>25</w:t>
      </w:r>
      <w:r>
        <w:t>.</w:t>
      </w:r>
      <w:r w:rsidR="006A3220">
        <w:t xml:space="preserve"> </w:t>
      </w:r>
      <w:r w:rsidR="00A640C6">
        <w:t>svibnja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DF3F46">
        <w:t>Marijan Drljanovčan iz Miholjanca, Antuna Mihanovića 131</w:t>
      </w:r>
    </w:p>
    <w:p w:rsidRDefault="003B2888" w:rsidP="005F330C" w:rsid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 xml:space="preserve">dužnik </w:t>
      </w:r>
      <w:r w:rsidR="00DF3F46">
        <w:t>PAŽ PROMET d.o.o., Koprivnički Ivanec, Koprivnička 7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9A6" w:rsidP="00B92760" w:rsidR="00A729A6">
      <w:pPr>
        <w:spacing w:lineRule="auto" w:line="240" w:after="0"/>
      </w:pPr>
      <w:r>
        <w:separator/>
      </w:r>
    </w:p>
  </w:endnote>
  <w:endnote w:id="0" w:type="continuationSeparator">
    <w:p w:rsidRDefault="00A729A6" w:rsidP="00B92760" w:rsidR="00A729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9A6" w:rsidP="00B92760" w:rsidR="00A729A6">
      <w:pPr>
        <w:spacing w:lineRule="auto" w:line="240" w:after="0"/>
      </w:pPr>
      <w:r>
        <w:separator/>
      </w:r>
    </w:p>
  </w:footnote>
  <w:footnote w:id="0" w:type="continuationSeparator">
    <w:p w:rsidRDefault="00A729A6" w:rsidP="00B92760" w:rsidR="00A729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B64">
          <w:rPr>
            <w:noProof/>
          </w:rPr>
          <w:t>2</w:t>
        </w:r>
        <w:r>
          <w:fldChar w:fldCharType="end"/>
        </w:r>
      </w:p>
    </w:sdtContent>
  </w:sdt>
  <w:p w:rsidRDefault="00DF3F46" w:rsidP="00DF3F46" w:rsidR="00B92760">
    <w:pPr>
      <w:jc w:val="right"/>
    </w:pPr>
    <w:r>
      <w:t>Poslovni broj: 2 St-470/16-11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DF3F46">
      <w:t>470/16-11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D6B64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A16361"/>
    <w:rsid w:val="00A40320"/>
    <w:rsid w:val="00A41EEE"/>
    <w:rsid w:val="00A54B56"/>
    <w:rsid w:val="00A640C6"/>
    <w:rsid w:val="00A729A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PAŽ PROMET društvo s ograničenom odgovornošću za trgovinu i usluge zastupanog po punomoćniku Mladen Hrženjak</izvorni_sadrzaj>
    <derivirana_varijabla naziv="DomainObject.Predmet.ProtustrankaFormated_1">  PAŽ PROMET društvo s ograničenom odgovornošću za trgovinu i usluge zastupanog po punomoćniku Mladen Hrženjak</derivirana_varijabla>
  </DomainObject.Predmet.ProtustrankaFormated>
  <DomainObject.Predmet.ProtustrankaFormatedOIB>
    <izvorni_sadrzaj>  PAŽ PROMET društvo s ograničenom odgovornošću za trgovinu i usluge, OIB 38762693499 zastupanog po punomoćniku Mladen Hrženjak</izvorni_sadrzaj>
    <derivirana_varijabla naziv="DomainObject.Predmet.ProtustrankaFormatedOIB_1">  PAŽ PROMET društvo s ograničenom odgovornošću za trgovinu i usluge, OIB 38762693499 zastupanog po punomoćniku Mladen Hrženjak</derivirana_varijabla>
  </DomainObject.Predmet.ProtustrankaFormatedOIB>
  <DomainObject.Predmet.ProtustrankaFormatedWithAdress>
    <izvorni_sadrzaj> PAŽ PROMET društvo s ograničenom odgovornošću za trgovinu i usluge, Koprivnička 7, 48000 Koprivnički Ivanec zastupanog po punomoćniku Mladen Hrženjak</izvorni_sadrzaj>
    <derivirana_varijabla naziv="DomainObject.Predmet.ProtustrankaFormatedWithAdress_1"> PAŽ PROMET društvo s ograničenom odgovornošću za trgovinu i usluge, Koprivnička 7, 48000 Koprivnički Ivanec zastupanog po punomoćniku Mladen Hrženjak</derivirana_varijabla>
  </DomainObject.Predmet.ProtustrankaFormatedWithAdress>
  <DomainObject.Predmet.ProtustrankaFormatedWithAdressOIB>
    <izvorni_sadrzaj> PAŽ PROMET društvo s ograničenom odgovornošću za trgovinu i usluge, OIB 38762693499, Koprivnička 7, 48000 Koprivnički Ivanec zastupanog po punomoćniku Mladen Hrženjak</izvorni_sadrzaj>
    <derivirana_varijabla naziv="DomainObject.Predmet.ProtustrankaFormatedWithAdressOIB_1"> PAŽ PROMET društvo s ograničenom odgovornošću za trgovinu i usluge, OIB 38762693499, Koprivnička 7, 48000 Koprivnički Ivanec zastupanog po punomoćniku Mladen Hrženjak</derivirana_varijabla>
  </DomainObject.Predmet.ProtustrankaFormatedWithAdressOIB>
  <DomainObject.Predmet.ProtustrankaWithAdress>
    <izvorni_sadrzaj>PAŽ PROMET društvo s ograničenom odgovornošću za trgovinu i usluge Koprivnička 7, 48000 Koprivnički Ivanec</izvorni_sadrzaj>
    <derivirana_varijabla naziv="DomainObject.Predmet.ProtustrankaWithAdress_1">PAŽ PROMET društvo s ograničenom odgovornošću za trgovinu i usluge Koprivnička 7, 48000 Koprivnički Ivanec</derivirana_varijabla>
  </DomainObject.Predmet.ProtustrankaWithAdress>
  <DomainObject.Predmet.ProtustrankaWithAdressOIB>
    <izvorni_sadrzaj>PAŽ PROMET društvo s ograničenom odgovornošću za trgovinu i usluge, OIB 38762693499, Koprivnička 7, 48000 Koprivnički Ivanec</izvorni_sadrzaj>
    <derivirana_varijabla naziv="DomainObject.Predmet.ProtustrankaWithAdressOIB_1">PAŽ PROMET društvo s ograničenom odgovornošću za trgovinu i usluge, OIB 38762693499, Koprivnička 7, 48000 Koprivnički Ivanec</derivirana_varijabla>
  </DomainObject.Predmet.ProtustrankaWithAdressOIB>
  <DomainObject.Predmet.ProtustrankaNazivFormated>
    <izvorni_sadrzaj>PAŽ PROMET društvo s ograničenom odgovornošću za trgovinu i usluge</izvorni_sadrzaj>
    <derivirana_varijabla naziv="DomainObject.Predmet.ProtustrankaNazivFormated_1">PAŽ PROMET društvo s ograničenom odgovornošću za trgovinu i usluge</derivirana_varijabla>
  </DomainObject.Predmet.ProtustrankaNazivFormated>
  <DomainObject.Predmet.ProtustrankaNazivFormatedOIB>
    <izvorni_sadrzaj>PAŽ PROMET društvo s ograničenom odgovornošću za trgovinu i usluge, OIB 38762693499</izvorni_sadrzaj>
    <derivirana_varijabla naziv="DomainObject.Predmet.ProtustrankaNazivFormatedOIB_1">PAŽ PROMET društvo s ograničenom odgovornošću za trgovinu i usluge, OIB 38762693499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139796.05</izvorni_sadrzaj>
    <derivirana_varijabla naziv="DomainObject.Predmet.TrenutnaVrijednost_1">139796.05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PAŽ PROMET društvo s ograničenom odgovornošću za trgovinu i usluge zastupanog po punomoćniku Mladen Hrženjak</item>
    </izvorni_sadrzaj>
    <derivirana_varijabla naziv="DomainObject.Predmet.ProtuStrankaListFormated_1">
      <item>PAŽ PROMET društvo s ograničenom odgovornošću za trgovinu i usluge zastupanog po punomoćniku Mladen Hrženjak</item>
    </derivirana_varijabla>
  </DomainObject.Predmet.ProtuStrankaListFormated>
  <DomainObject.Predmet.ProtuStrankaListFormatedOIB>
    <izvorni_sadrzaj>
      <item>PAŽ PROMET društvo s ograničenom odgovornošću za trgovinu i usluge, OIB 38762693499 zastupanog po punomoćniku Mladen Hrženjak</item>
    </izvorni_sadrzaj>
    <derivirana_varijabla naziv="DomainObject.Predmet.ProtuStrankaListFormatedOIB_1">
      <item>PAŽ PROMET društvo s ograničenom odgovornošću za trgovinu i usluge, OIB 38762693499 zastupanog po punomoćniku Mladen Hrženjak</item>
    </derivirana_varijabla>
  </DomainObject.Predmet.ProtuStrankaListFormatedOIB>
  <DomainObject.Predmet.ProtuStrankaListFormatedWithAdress>
    <izvorni_sadrzaj>
      <item>PAŽ PROMET društvo s ograničenom odgovornošću za trgovinu i usluge, Koprivnička 7, 48000 Koprivnički Ivanec zastupanog po punomoćniku Mladen Hrženjak</item>
    </izvorni_sadrzaj>
    <derivirana_varijabla naziv="DomainObject.Predmet.ProtuStrankaListFormatedWithAdress_1">
      <item>PAŽ PROMET društvo s ograničenom odgovornošću za trgovinu i usluge, Koprivnička 7, 48000 Koprivnički Ivanec zastupanog po punomoćniku Mladen Hrženjak</item>
    </derivirana_varijabla>
  </DomainObject.Predmet.ProtuStrankaListFormatedWithAdress>
  <DomainObject.Predmet.ProtuStrankaListFormatedWithAdressOIB>
    <izvorni_sadrzaj>
      <item>PAŽ PROMET društvo s ograničenom odgovornošću za trgovinu i usluge, OIB 38762693499, Koprivnička 7, 48000 Koprivnički Ivanec zastupanog po punomoćniku Mladen Hrženjak</item>
    </izvorni_sadrzaj>
    <derivirana_varijabla naziv="DomainObject.Predmet.ProtuStrankaListFormatedWithAdressOIB_1">
      <item>PAŽ PROMET društvo s ograničenom odgovornošću za trgovinu i usluge, OIB 38762693499, Koprivnička 7, 48000 Koprivnički Ivanec zastupanog po punomoćniku Mladen Hrženjak</item>
    </derivirana_varijabla>
  </DomainObject.Predmet.ProtuStrankaListFormatedWithAdressOIB>
  <DomainObject.Predmet.ProtuStrankaListNazivFormated>
    <izvorni_sadrzaj>
      <item>PAŽ PROMET društvo s ograničenom odgovornošću za trgovinu i usluge</item>
    </izvorni_sadrzaj>
    <derivirana_varijabla naziv="DomainObject.Predmet.ProtuStrankaListNazivFormated_1">
      <item>PAŽ PROMET društvo s ograničenom odgovornošću za trgovinu i usluge</item>
    </derivirana_varijabla>
  </DomainObject.Predmet.ProtuStrankaListNazivFormated>
  <DomainObject.Predmet.ProtuStrankaListNazivFormatedOIB>
    <izvorni_sadrzaj>
      <item>PAŽ PROMET društvo s ograničenom odgovornošću za trgovinu i usluge, OIB 38762693499</item>
    </izvorni_sadrzaj>
    <derivirana_varijabla naziv="DomainObject.Predmet.ProtuStrankaListNazivFormatedOIB_1">
      <item>PAŽ PROMET društvo s ograničenom odgovornošću za trgovinu i usluge, OIB 38762693499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Đurđica Patafta</item>
      <item>Mladen Hrženjak punomoćnik sudionika u postupku PAŽ PROMET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Đurđica Patafta</item>
      <item>Mladen Hrženjak punomoćnik sudionika u postupku PAŽ PROMET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Đurđica Patafta, OIB 11485354445</item>
      <item>Mladen Hrženjak punomoćnik sudionika u postupku PAŽ PROMET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Đurđica Patafta, OIB 11485354445</item>
      <item>Mladen Hrženjak punomoćnik sudionika u postupku PAŽ PROMET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Đurđica Patafta, Koprivnička 7, 48000 Koprivnički Ivanec</item>
      <item>Mladen Hrženjak, Trg bana Josipa Jelačića 13, 34310 Koprivnica punomoćnik sudionika u postupku PAŽ PROMET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Đurđica Patafta, Koprivnička 7, 48000 Koprivnički Ivanec</item>
      <item>Mladen Hrženjak, Trg bana Josipa Jelačića 13, 34310 Koprivnica punomoćnik sudionika u postupku PAŽ PROMET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Đurđica Patafta, OIB 11485354445, Koprivnička 7, 48000 Koprivnički Ivanec</item>
      <item>Mladen Hrženjak, Trg bana Josipa Jelačića 13, 34310 Koprivnica punomoćnik sudionika u postupku PAŽ PROMET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Đurđica Patafta, OIB 11485354445, Koprivnička 7, 48000 Koprivnički Ivanec</item>
      <item>Mladen Hrženjak, Trg bana Josipa Jelačića 13, 34310 Koprivnica punomoćnik sudionika u postupku PAŽ PROMET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Đurđica Patafta</item>
      <item>Mladen Hrženjak</item>
    </izvorni_sadrzaj>
    <derivirana_varijabla naziv="DomainObject.Predmet.OstaliListNazivFormated_1">
      <item>E-oglasna ploča</item>
      <item>Sudski registar</item>
      <item>Županijsko državno odvjetništvo u Varaždinu</item>
      <item>Đurđica Patafta</item>
      <item>Mladen Hrženjak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Đurđica Patafta, OIB 11485354445</item>
      <item>Mladen Hrženjak</item>
    </izvorni_sadrzaj>
    <derivirana_varijabla naziv="DomainObject.Predmet.OstaliListNazivFormatedOIB_1">
      <item>E-oglasna ploča</item>
      <item>Sudski registar</item>
      <item>Županijsko državno odvjetništvo u Varaždinu</item>
      <item>Đurđica Patafta, OIB 11485354445</item>
      <item>Mladen Hrženjak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PAŽ PROMET društvo s ograničenom odgovornošću za trgovinu i usluge</izvorni_sadrzaj>
    <derivirana_varijabla naziv="DomainObject.Predmet.ProtustrankaIDrugi_1">PAŽ PROMET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PAŽ PROMET društvo s ograničenom odgovornošću za trgovinu i usluge, OIB 38762693499, Koprivnička 7, 48000 Koprivnički Ivanec</izvorni_sadrzaj>
    <derivirana_varijabla naziv="DomainObject.Predmet.ProtustrankaIDrugiAdressOIB_1">PAŽ PROMET društvo s ograničenom odgovornošću za trgovinu i usluge, OIB 38762693499, Koprivnička 7,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  <item>Mladen Hrženjak</item>
    </izvorni_sadrzaj>
    <derivirana_varijabla naziv="DomainObject.Predmet.SudioniciListNaziv_1"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  <item>Mladen Hrženjak</item>
    </derivirana_varijabla>
  </DomainObject.Predmet.SudioniciListNaziv>
  <DomainObject.Predmet.SudioniciListAdressOIB>
    <izvorni_sadrzaj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  <item>Mladen Hrženjak, Trg bana Josipa Jelačića 13,34310 Koprivnica</item>
    </izvorni_sadrzaj>
    <derivirana_varijabla naziv="DomainObject.Predmet.SudioniciListAdressOIB_1"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  <item>Mladen Hrženjak, Trg bana Josipa Jelačića 13,34310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38762693499</item>
      <item>, OIB null</item>
      <item>, OIB null</item>
      <item>, OIB null</item>
      <item>, OIB 11485354445</item>
      <item>, OIB null</item>
    </izvorni_sadrzaj>
    <derivirana_varijabla naziv="DomainObject.Predmet.SudioniciListNazivOIB_1">
      <item>, OIB 85821130368</item>
      <item>, OIB 38762693499</item>
      <item>, OIB null</item>
      <item>, OIB null</item>
      <item>, OIB null</item>
      <item>, OIB 11485354445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E7BED-D5C3-438A-9E9F-AE758D9A2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3081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2017-05-25T06:45:00Z</dcterms:created>
  <dc:creator>Maja Valušnig</dc:creator>
  <cp:lastModifiedBy>Marko Makaj</cp:lastModifiedBy>
  <cp:lastPrinted>2017-05-25T06:46:00Z</cp:lastPrinted>
  <dcterms:modified xmlns:xsi="http://www.w3.org/2001/XMLSchema-instance" xsi:type="dcterms:W3CDTF">2017-05-25T06:46:00Z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