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6b79" w14:paraId="ad66b7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04B28">
        <w:rPr>
          <w:rFonts w:cs="Times New Roman"/>
        </w:rPr>
        <w:t xml:space="preserve"> FAST FOOD STELLA j.d.o.o., Pribislavec, Livadarska 43, OIB: 89348386798</w:t>
      </w:r>
      <w:r w:rsidR="00C277EA">
        <w:rPr>
          <w:rFonts w:cs="Times New Roman"/>
        </w:rPr>
        <w:t xml:space="preserve">, </w:t>
      </w:r>
      <w:r w:rsidR="00CC67FF">
        <w:rPr>
          <w:rFonts w:cs="Times New Roman"/>
        </w:rPr>
        <w:t>10. veljače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C67FF" w:rsidP="005F7221" w:rsidR="005F7221" w:rsidRPr="00412CB1">
      <w:pPr>
        <w:jc w:val="center"/>
        <w:rPr>
          <w:b/>
        </w:rPr>
      </w:pPr>
      <w:r>
        <w:rPr>
          <w:b/>
        </w:rPr>
        <w:t>28. veljače 2017</w:t>
      </w:r>
      <w:r w:rsidR="005F7221" w:rsidRPr="00412CB1">
        <w:rPr>
          <w:b/>
        </w:rPr>
        <w:t xml:space="preserve">. u </w:t>
      </w:r>
      <w:r w:rsidR="00A04B28">
        <w:rPr>
          <w:b/>
        </w:rPr>
        <w:t>10,50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A04B28">
        <w:t>Suzana Lučić, Pribislavec, Ulica Stanka Vraza 5,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A04B28">
        <w:rPr>
          <w:rFonts w:cs="Times New Roman"/>
        </w:rPr>
        <w:t xml:space="preserve">FAST FOOD STELLA j.d.o.o., Pribislavec, Livadarska 43,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CC67FF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direktorici</w:t>
      </w:r>
      <w:r w:rsidR="005F7221" w:rsidRPr="00412CB1">
        <w:t xml:space="preserve"> dužnika</w:t>
      </w:r>
      <w:r>
        <w:t xml:space="preserve"> Suzani Lučić, Pribislavec, Ulica Stanka Vraza 5, OIB: 85435402975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CC67FF">
        <w:t>28. veljače 2017</w:t>
      </w:r>
      <w:r w:rsidR="005F7221">
        <w:t xml:space="preserve">. u </w:t>
      </w:r>
      <w:r>
        <w:t>10,50</w:t>
      </w:r>
      <w:r w:rsidR="005F7221" w:rsidRPr="00412CB1">
        <w:t xml:space="preserve"> sati, dostavi javnobilježnički ovjerovljen prokazni popis imovine za dužnika</w:t>
      </w:r>
      <w:r>
        <w:rPr>
          <w:rFonts w:cs="Times New Roman"/>
        </w:rPr>
        <w:t xml:space="preserve"> FAST FOOD STELLA j.d.o.o., Pribislavec, Livadarska 43, OIB: 89348386798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67FF">
        <w:rPr>
          <w:rFonts w:cs="Times New Roman"/>
        </w:rPr>
        <w:t>10. veljače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A04B28">
        <w:rPr>
          <w:rFonts w:cs="Times New Roman"/>
        </w:rPr>
        <w:t xml:space="preserve">FAST FOOD STELLA j.d.o.o., Pribislavec, Livadarska 43, </w:t>
      </w:r>
    </w:p>
    <w:p w:rsidRDefault="00D27615" w:rsidP="00CC67FF" w:rsidR="00CC67FF" w:rsidRPr="00CC67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A04B28">
        <w:t>Suzana Lučić, Pribislavec, Ulica Stanka Vraza 5,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456" w:rsidP="00BA0147" w:rsidR="009F4456">
      <w:r>
        <w:separator/>
      </w:r>
    </w:p>
  </w:endnote>
  <w:endnote w:id="0" w:type="continuationSeparator">
    <w:p w:rsidRDefault="009F4456" w:rsidP="00BA0147" w:rsidR="009F4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456" w:rsidP="00BA0147" w:rsidR="009F4456">
      <w:r>
        <w:separator/>
      </w:r>
    </w:p>
  </w:footnote>
  <w:footnote w:id="0" w:type="continuationSeparator">
    <w:p w:rsidRDefault="009F4456" w:rsidP="00BA0147" w:rsidR="009F4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5A2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04B28">
      <w:t>31/17-3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A04B28">
      <w:t>31/17-3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456"/>
    <w:rsid w:val="009F4BEF"/>
    <w:rsid w:val="00A04B28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  <w:rsid w:val="00FB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5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5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FOOD STELLA jednostavno društvo s ograničenom odgovornošću za trgovinu i usluge</izvorni_sadrzaj>
    <derivirana_varijabla naziv="DomainObject.Predmet.ProtustrankaFormated_1">  FAST FOOD STELLA jednostavno društvo s ograničenom odgovornošću za trgovinu i usluge</derivirana_varijabla>
  </DomainObject.Predmet.ProtustrankaFormated>
  <DomainObject.Predmet.ProtustrankaFormatedOIB>
    <izvorni_sadrzaj>  FAST FOOD STELLA jednostavno društvo s ograničenom odgovornošću za trgovinu i usluge, OIB 89348386798</izvorni_sadrzaj>
    <derivirana_varijabla naziv="DomainObject.Predmet.ProtustrankaFormatedOIB_1">  FAST FOOD STELLA jednostavno društvo s ograničenom odgovornošću za trgovinu i usluge, OIB 89348386798</derivirana_varijabla>
  </DomainObject.Predmet.ProtustrankaFormatedOIB>
  <DomainObject.Predmet.ProtustrankaFormatedWithAdress>
    <izvorni_sadrzaj> FAST FOOD STELLA jednostavno društvo s ograničenom odgovornošću za trgovinu i usluge, Livadarska 43, 40000 Pribislavec</izvorni_sadrzaj>
    <derivirana_varijabla naziv="DomainObject.Predmet.ProtustrankaFormatedWithAdress_1"> FAST FOOD STELLA jednostavno društvo s ograničenom odgovornošću za trgovinu i usluge, Livadarska 43, 40000 Pribislavec</derivirana_varijabla>
  </DomainObject.Predmet.ProtustrankaFormatedWithAdress>
  <DomainObject.Predmet.ProtustrankaFormatedWithAdressOIB>
    <izvorni_sadrzaj> FAST FOOD STELLA jednostavno društvo s ograničenom odgovornošću za trgovinu i usluge, OIB 89348386798, Livadarska 43, 40000 Pribislavec</izvorni_sadrzaj>
    <derivirana_varijabla naziv="DomainObject.Predmet.ProtustrankaFormatedWithAdressOIB_1"> FAST FOOD STELLA jednostavno društvo s ograničenom odgovornošću za trgovinu i usluge, OIB 89348386798, Livadarska 43, 40000 Pribislavec</derivirana_varijabla>
  </DomainObject.Predmet.ProtustrankaFormatedWithAdressOIB>
  <DomainObject.Predmet.ProtustrankaWithAdress>
    <izvorni_sadrzaj>FAST FOOD STELLA jednostavno društvo s ograničenom odgovornošću za trgovinu i usluge Livadarska 43, 40000 Pribislavec</izvorni_sadrzaj>
    <derivirana_varijabla naziv="DomainObject.Predmet.ProtustrankaWithAdress_1">FAST FOOD STELLA jednostavno društvo s ograničenom odgovornošću za trgovinu i usluge Livadarska 43, 40000 Pribislavec</derivirana_varijabla>
  </DomainObject.Predmet.ProtustrankaWithAdress>
  <DomainObject.Predmet.ProtustrankaWithAdressOIB>
    <izvorni_sadrzaj>FAST FOOD STELLA jednostavno društvo s ograničenom odgovornošću za trgovinu i usluge, OIB 89348386798, Livadarska 43, 40000 Pribislavec</izvorni_sadrzaj>
    <derivirana_varijabla naziv="DomainObject.Predmet.ProtustrankaWithAdressOIB_1">FAST FOOD STELLA jednostavno društvo s ograničenom odgovornošću za trgovinu i usluge, OIB 89348386798, Livadarska 43, 40000 Pribislavec</derivirana_varijabla>
  </DomainObject.Predmet.ProtustrankaWithAdressOIB>
  <DomainObject.Predmet.ProtustrankaNazivFormated>
    <izvorni_sadrzaj>FAST FOOD STELLA jednostavno društvo s ograničenom odgovornošću za trgovinu i usluge</izvorni_sadrzaj>
    <derivirana_varijabla naziv="DomainObject.Predmet.ProtustrankaNazivFormated_1">FAST FOOD STELLA jednostavno društvo s ograničenom odgovornošću za trgovinu i usluge</derivirana_varijabla>
  </DomainObject.Predmet.ProtustrankaNazivFormated>
  <DomainObject.Predmet.ProtustrankaNazivFormatedOIB>
    <izvorni_sadrzaj>FAST FOOD STELLA jednostavno društvo s ograničenom odgovornošću za trgovinu i usluge, OIB 89348386798</izvorni_sadrzaj>
    <derivirana_varijabla naziv="DomainObject.Predmet.ProtustrankaNazivFormatedOIB_1">FAST FOOD STELLA jednostavno društvo s ograničenom odgovornošću za trgovinu i usluge, OIB 89348386798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31898.66</izvorni_sadrzaj>
    <derivirana_varijabla naziv="DomainObject.Predmet.TrenutnaVrijednost_1">31898.66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FAST FOOD STELLA jednostavno društvo s ograničenom odgovornošću za trgovinu i usluge</item>
    </izvorni_sadrzaj>
    <derivirana_varijabla naziv="DomainObject.Predmet.ProtuStrankaListFormated_1">
      <item>FAST FOOD STELLA jednostavno društvo s ograničenom odgovornošću za trgovinu i usluge</item>
    </derivirana_varijabla>
  </DomainObject.Predmet.ProtuStrankaListFormated>
  <DomainObject.Predmet.ProtuStrankaListFormatedOIB>
    <izvorni_sadrzaj>
      <item>FAST FOOD STELLA jednostavno društvo s ograničenom odgovornošću za trgovinu i usluge, OIB 89348386798</item>
    </izvorni_sadrzaj>
    <derivirana_varijabla naziv="DomainObject.Predmet.ProtuStrankaListFormatedOIB_1">
      <item>FAST FOOD STELLA jednostavno društvo s ograničenom odgovornošću za trgovinu i usluge, OIB 89348386798</item>
    </derivirana_varijabla>
  </DomainObject.Predmet.ProtuStrankaListFormatedOIB>
  <DomainObject.Predmet.ProtuStrankaListFormatedWithAdress>
    <izvorni_sadrzaj>
      <item>FAST FOOD STELLA jednostavno društvo s ograničenom odgovornošću za trgovinu i usluge, Livadarska 43, 40000 Pribislavec</item>
    </izvorni_sadrzaj>
    <derivirana_varijabla naziv="DomainObject.Predmet.ProtuStrankaListFormatedWithAdress_1">
      <item>FAST FOOD STELLA jednostavno društvo s ograničenom odgovornošću za trgovinu i usluge, Livadarska 43, 40000 Pribislavec</item>
    </derivirana_varijabla>
  </DomainObject.Predmet.ProtuStrankaListFormatedWithAdress>
  <DomainObject.Predmet.ProtuStrankaListFormatedWithAdressOIB>
    <izvorni_sadrzaj>
      <item>FAST FOOD STELLA jednostavno društvo s ograničenom odgovornošću za trgovinu i usluge, OIB 89348386798, Livadarska 43, 40000 Pribislavec</item>
    </izvorni_sadrzaj>
    <derivirana_varijabla naziv="DomainObject.Predmet.ProtuStrankaListFormatedWithAdressOIB_1">
      <item>FAST FOOD STELLA jednostavno društvo s ograničenom odgovornošću za trgovinu i usluge, OIB 89348386798, Livadarska 43, 40000 Pribislavec</item>
    </derivirana_varijabla>
  </DomainObject.Predmet.ProtuStrankaListFormatedWithAdressOIB>
  <DomainObject.Predmet.ProtuStrankaListNazivFormated>
    <izvorni_sadrzaj>
      <item>FAST FOOD STELLA jednostavno društvo s ograničenom odgovornošću za trgovinu i usluge</item>
    </izvorni_sadrzaj>
    <derivirana_varijabla naziv="DomainObject.Predmet.ProtuStrankaListNazivFormated_1">
      <item>FAST FOOD STELLA jednostavno društvo s ograničenom odgovornošću za trgovinu i usluge</item>
    </derivirana_varijabla>
  </DomainObject.Predmet.ProtuStrankaListNazivFormated>
  <DomainObject.Predmet.ProtuStrankaListNazivFormatedOIB>
    <izvorni_sadrzaj>
      <item>FAST FOOD STELLA jednostavno društvo s ograničenom odgovornošću za trgovinu i usluge, OIB 89348386798</item>
    </izvorni_sadrzaj>
    <derivirana_varijabla naziv="DomainObject.Predmet.ProtuStrankaListNazivFormatedOIB_1">
      <item>FAST FOOD STELLA jednostavno društvo s ograničenom odgovornošću za trgovinu i usluge, OIB 89348386798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FAST FOOD STELLA jednostavno društvo s ograničenom odgovornošću za trgovinu i usluge</izvorni_sadrzaj>
    <derivirana_varijabla naziv="DomainObject.Predmet.ProtustrankaIDrugi_1">FAST FOOD STELLA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FAST FOOD STELLA jednostavno društvo s ograničenom odgovornošću za trgovinu i usluge, OIB 89348386798, Livadarska 43, 40000 Pribislavec</izvorni_sadrzaj>
    <derivirana_varijabla naziv="DomainObject.Predmet.ProtustrankaIDrugiAdressOIB_1">FAST FOOD STELLA jednostavno društvo s ograničenom odgovornošću za trgovinu i usluge, OIB 89348386798, Livadarska 43,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FAST FOOD STELLA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FAST FOOD STELLA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89348386798</item>
      <item>, OIB null</item>
      <item>, OIB null</item>
    </izvorni_sadrzaj>
    <derivirana_varijabla naziv="DomainObject.Predmet.SudioniciListNazivOIB_1">
      <item>, OIB 85821130368</item>
      <item>, OIB 89348386798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2C46F-68FD-4F35-82BB-8DA47DFAC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2042</properties:Characters>
  <properties:Lines>63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2017-02-10T14:00:00Z</cp:lastPrinted>
  <dcterms:modified xmlns:xsi="http://www.w3.org/2001/XMLSchema-instance" xsi:type="dcterms:W3CDTF">2017-02-10T14:01:00Z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