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6c81" w14:paraId="5d06c8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DD2D39">
        <w:rPr>
          <w:szCs w:val="24"/>
          <w:lang w:val="hr-HR"/>
        </w:rPr>
        <w:t>63</w:t>
      </w:r>
      <w:r w:rsidR="00606200">
        <w:rPr>
          <w:szCs w:val="24"/>
          <w:lang w:val="hr-HR"/>
        </w:rPr>
        <w:t>9</w:t>
      </w:r>
      <w:r>
        <w:rPr>
          <w:szCs w:val="24"/>
          <w:lang w:val="hr-HR"/>
        </w:rPr>
        <w:t>/2016-</w:t>
      </w:r>
      <w:r w:rsidR="00D45DC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B970D3">
        <w:rPr>
          <w:lang w:val="hr-HR"/>
        </w:rPr>
        <w:t xml:space="preserve">MJESTO KUPNJE  društvo s ograničenom odgovornošću za trgovinu i usluge, Zagreb, Ulica grada Vukovara 254 1, </w:t>
      </w:r>
      <w:r w:rsidR="00B970D3" w:rsidRPr="000664E3">
        <w:rPr>
          <w:lang w:val="hr-HR"/>
        </w:rPr>
        <w:t>MB</w:t>
      </w:r>
      <w:r w:rsidR="00B970D3">
        <w:rPr>
          <w:lang w:val="hr-HR"/>
        </w:rPr>
        <w:t>S: 080847716, OIB: 08025070588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970D3">
        <w:rPr>
          <w:lang w:val="hr-HR"/>
        </w:rPr>
        <w:t xml:space="preserve">MJESTO KUPNJE  društvo s ograničenom odgovornošću za trgovinu i usluge, Zagreb, Ulica grada Vukovara 254 1, </w:t>
      </w:r>
      <w:r w:rsidR="00B970D3" w:rsidRPr="000664E3">
        <w:rPr>
          <w:lang w:val="hr-HR"/>
        </w:rPr>
        <w:t>MB</w:t>
      </w:r>
      <w:r w:rsidR="00B970D3">
        <w:rPr>
          <w:lang w:val="hr-HR"/>
        </w:rPr>
        <w:t>S: 080847716, OIB: 08025070588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970D3">
        <w:rPr>
          <w:szCs w:val="24"/>
          <w:lang w:val="hr-HR"/>
        </w:rPr>
        <w:t xml:space="preserve">JASNA HROMADKO, Zagreb, </w:t>
      </w:r>
      <w:proofErr w:type="spellStart"/>
      <w:r w:rsidR="00B970D3">
        <w:rPr>
          <w:szCs w:val="24"/>
          <w:lang w:val="hr-HR"/>
        </w:rPr>
        <w:t>Zelengorska</w:t>
      </w:r>
      <w:proofErr w:type="spellEnd"/>
      <w:r w:rsidR="00B970D3">
        <w:rPr>
          <w:szCs w:val="24"/>
          <w:lang w:val="hr-HR"/>
        </w:rPr>
        <w:t xml:space="preserve">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970D3">
        <w:rPr>
          <w:lang w:val="hr-HR"/>
        </w:rPr>
        <w:t xml:space="preserve">MJESTO KUPNJE  društvo s ograničenom odgovornošću za trgovinu i usluge, Zagreb, Ulica grada Vukovara 254 1, </w:t>
      </w:r>
      <w:r w:rsidR="00B970D3" w:rsidRPr="000664E3">
        <w:rPr>
          <w:lang w:val="hr-HR"/>
        </w:rPr>
        <w:t>MB</w:t>
      </w:r>
      <w:r w:rsidR="00B970D3">
        <w:rPr>
          <w:lang w:val="hr-HR"/>
        </w:rPr>
        <w:t>S: 080847716, OIB: 08025070588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D2D39">
        <w:rPr>
          <w:szCs w:val="24"/>
          <w:lang w:val="hr-HR"/>
        </w:rPr>
        <w:t>63</w:t>
      </w:r>
      <w:r w:rsidR="00606200">
        <w:rPr>
          <w:szCs w:val="24"/>
          <w:lang w:val="hr-HR"/>
        </w:rPr>
        <w:t>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E4C4F"/>
    <w:rsid w:val="001C11A2"/>
    <w:rsid w:val="00221BE3"/>
    <w:rsid w:val="003E6298"/>
    <w:rsid w:val="004B4BC0"/>
    <w:rsid w:val="00606200"/>
    <w:rsid w:val="007C3F0A"/>
    <w:rsid w:val="00865844"/>
    <w:rsid w:val="0088713A"/>
    <w:rsid w:val="008E1710"/>
    <w:rsid w:val="00965400"/>
    <w:rsid w:val="009B2393"/>
    <w:rsid w:val="00B970D3"/>
    <w:rsid w:val="00C74855"/>
    <w:rsid w:val="00CE67F4"/>
    <w:rsid w:val="00D45DC5"/>
    <w:rsid w:val="00DD2D39"/>
    <w:rsid w:val="00EC2F04"/>
    <w:rsid w:val="00ED353F"/>
    <w:rsid w:val="00EE5336"/>
    <w:rsid w:val="00F313EB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4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4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MJESTO KUPNJE d.o.o. za trgovinu i usluge zastupanog po punomoćniku Anita Ambrinac</izvorni_sadrzaj>
    <derivirana_varijabla naziv="DomainObject.Predmet.ProtustrankaFormated_1">  MJESTO KUPNJE d.o.o. za trgovinu i usluge zastupanog po punomoćniku Anita Ambrinac</derivirana_varijabla>
  </DomainObject.Predmet.ProtustrankaFormated>
  <DomainObject.Predmet.ProtustrankaFormatedOIB>
    <izvorni_sadrzaj>  MJESTO KUPNJE d.o.o. za trgovinu i usluge, OIB 08025070588 zastupanog po punomoćniku Anita Ambrinac</izvorni_sadrzaj>
    <derivirana_varijabla naziv="DomainObject.Predmet.ProtustrankaFormatedOIB_1">  MJESTO KUPNJE d.o.o. za trgovinu i usluge, OIB 08025070588 zastupanog po punomoćniku Anita Ambrinac</derivirana_varijabla>
  </DomainObject.Predmet.ProtustrankaFormatedOIB>
  <DomainObject.Predmet.ProtustrankaFormatedWithAdress>
    <izvorni_sadrzaj> MJESTO KUPNJE d.o.o. za trgovinu i usluge, Ulica grada Vukovara 254/1, 10000 Zagreb zastupanog po punomoćniku Anita Ambrinac</izvorni_sadrzaj>
    <derivirana_varijabla naziv="DomainObject.Predmet.ProtustrankaFormatedWithAdress_1"> MJESTO KUPNJE d.o.o. za trgovinu i usluge, Ulica grada Vukovara 254/1, 10000 Zagreb zastupanog po punomoćniku Anita Ambrinac</derivirana_varijabla>
  </DomainObject.Predmet.ProtustrankaFormatedWithAdress>
  <DomainObject.Predmet.ProtustrankaFormatedWithAdressOIB>
    <izvorni_sadrzaj> MJESTO KUPNJE d.o.o. za trgovinu i usluge, OIB 08025070588, Ulica grada Vukovara 254/1, 10000 Zagreb zastupanog po punomoćniku Anita Ambrinac</izvorni_sadrzaj>
    <derivirana_varijabla naziv="DomainObject.Predmet.ProtustrankaFormatedWithAdressOIB_1"> MJESTO KUPNJE d.o.o. za trgovinu i usluge, OIB 08025070588, Ulica grada Vukovara 254/1, 10000 Zagreb zastupanog po punomoćniku Anita Ambrinac</derivirana_varijabla>
  </DomainObject.Predmet.ProtustrankaFormatedWithAdressOIB>
  <DomainObject.Predmet.ProtustrankaWithAdress>
    <izvorni_sadrzaj>MJESTO KUPNJE d.o.o. za trgovinu i usluge Ulica grada Vukovara 254/1, 10000 Zagreb</izvorni_sadrzaj>
    <derivirana_varijabla naziv="DomainObject.Predmet.ProtustrankaWithAdress_1">MJESTO KUPNJE d.o.o. za trgovinu i usluge Ulica grada Vukovara 254/1, 10000 Zagreb</derivirana_varijabla>
  </DomainObject.Predmet.ProtustrankaWithAdress>
  <DomainObject.Predmet.ProtustrankaWithAdressOIB>
    <izvorni_sadrzaj>MJESTO KUPNJE d.o.o. za trgovinu i usluge, OIB 08025070588, Ulica grada Vukovara 254/1, 10000 Zagreb</izvorni_sadrzaj>
    <derivirana_varijabla naziv="DomainObject.Predmet.ProtustrankaWithAdressOIB_1">MJESTO KUPNJE d.o.o. za trgovinu i usluge, OIB 08025070588, Ulica grada Vukovara 254/1, 10000 Zagreb</derivirana_varijabla>
  </DomainObject.Predmet.ProtustrankaWithAdressOIB>
  <DomainObject.Predmet.ProtustrankaNazivFormated>
    <izvorni_sadrzaj>MJESTO KUPNJE d.o.o. za trgovinu i usluge</izvorni_sadrzaj>
    <derivirana_varijabla naziv="DomainObject.Predmet.ProtustrankaNazivFormated_1">MJESTO KUPNJE d.o.o. za trgovinu i usluge</derivirana_varijabla>
  </DomainObject.Predmet.ProtustrankaNazivFormated>
  <DomainObject.Predmet.ProtustrankaNazivFormatedOIB>
    <izvorni_sadrzaj>MJESTO KUPNJE d.o.o. za trgovinu i usluge, OIB 08025070588</izvorni_sadrzaj>
    <derivirana_varijabla naziv="DomainObject.Predmet.ProtustrankaNazivFormatedOIB_1">MJESTO KUPNJE d.o.o. za trgovinu i usluge, OIB 08025070588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MJESTO KUPNJE d.o.o. za trgovinu i usluge zastupanog po punomoćniku Anita Ambrinac</item>
    </izvorni_sadrzaj>
    <derivirana_varijabla naziv="DomainObject.Predmet.ProtuStrankaListFormated_1">
      <item>MJESTO KUPNJE d.o.o. za trgovinu i usluge zastupanog po punomoćniku Anita Ambrinac</item>
    </derivirana_varijabla>
  </DomainObject.Predmet.ProtuStrankaListFormated>
  <DomainObject.Predmet.ProtuStrankaListFormatedOIB>
    <izvorni_sadrzaj>
      <item>MJESTO KUPNJE d.o.o. za trgovinu i usluge, OIB 08025070588 zastupanog po punomoćniku Anita Ambrinac</item>
    </izvorni_sadrzaj>
    <derivirana_varijabla naziv="DomainObject.Predmet.ProtuStrankaListFormatedOIB_1">
      <item>MJESTO KUPNJE d.o.o. za trgovinu i usluge, OIB 08025070588 zastupanog po punomoćniku Anita Ambrinac</item>
    </derivirana_varijabla>
  </DomainObject.Predmet.ProtuStrankaListFormatedOIB>
  <DomainObject.Predmet.ProtuStrankaListFormatedWithAdress>
    <izvorni_sadrzaj>
      <item>MJESTO KUPNJE d.o.o. za trgovinu i usluge, Ulica grada Vukovara 254/1, 10000 Zagreb zastupanog po punomoćniku Anita Ambrinac</item>
    </izvorni_sadrzaj>
    <derivirana_varijabla naziv="DomainObject.Predmet.ProtuStrankaListFormatedWithAdress_1">
      <item>MJESTO KUPNJE d.o.o. za trgovinu i usluge, Ulica grada Vukovara 254/1, 10000 Zagreb zastupanog po punomoćniku Anita Ambrinac</item>
    </derivirana_varijabla>
  </DomainObject.Predmet.ProtuStrankaListFormatedWithAdress>
  <DomainObject.Predmet.ProtuStrankaListFormatedWithAdressOIB>
    <izvorni_sadrzaj>
      <item>MJESTO KUPNJE d.o.o. za trgovinu i usluge, OIB 08025070588, Ulica grada Vukovara 254/1, 10000 Zagreb zastupanog po punomoćniku Anita Ambrinac</item>
    </izvorni_sadrzaj>
    <derivirana_varijabla naziv="DomainObject.Predmet.ProtuStrankaListFormatedWithAdressOIB_1">
      <item>MJESTO KUPNJE d.o.o. za trgovinu i usluge, OIB 08025070588, Ulica grada Vukovara 254/1, 10000 Zagreb zastupanog po punomoćniku Anita Ambrinac</item>
    </derivirana_varijabla>
  </DomainObject.Predmet.ProtuStrankaListFormatedWithAdressOIB>
  <DomainObject.Predmet.ProtuStrankaListNazivFormated>
    <izvorni_sadrzaj>
      <item>MJESTO KUPNJE d.o.o. za trgovinu i usluge</item>
    </izvorni_sadrzaj>
    <derivirana_varijabla naziv="DomainObject.Predmet.ProtuStrankaListNazivFormated_1">
      <item>MJESTO KUPNJE d.o.o. za trgovinu i usluge</item>
    </derivirana_varijabla>
  </DomainObject.Predmet.ProtuStrankaListNazivFormated>
  <DomainObject.Predmet.ProtuStrankaListNazivFormatedOIB>
    <izvorni_sadrzaj>
      <item>MJESTO KUPNJE d.o.o. za trgovinu i usluge, OIB 08025070588</item>
    </izvorni_sadrzaj>
    <derivirana_varijabla naziv="DomainObject.Predmet.ProtuStrankaListNazivFormatedOIB_1">
      <item>MJESTO KUPNJE d.o.o. za trgovinu i usluge, OIB 08025070588</item>
    </derivirana_varijabla>
  </DomainObject.Predmet.ProtuStrankaListNazivFormatedOIB>
  <DomainObject.Predmet.OstaliListFormated>
    <izvorni_sadrzaj>
      <item>Anita Ambrinac punomoćnik sudionika u postupku MJESTO KUPNJE d.o.o. za trgovinu i usluge</item>
    </izvorni_sadrzaj>
    <derivirana_varijabla naziv="DomainObject.Predmet.OstaliListFormated_1">
      <item>Anita Ambrinac punomoćnik sudionika u postupku MJESTO KUPNJE d.o.o. za trgovinu i usluge</item>
    </derivirana_varijabla>
  </DomainObject.Predmet.OstaliListFormated>
  <DomainObject.Predmet.OstaliListFormatedOIB>
    <izvorni_sadrzaj>
      <item>Anita Ambrinac, OIB 70791793411 punomoćnik sudionika u postupku MJESTO KUPNJE d.o.o. za trgovinu i usluge</item>
    </izvorni_sadrzaj>
    <derivirana_varijabla naziv="DomainObject.Predmet.OstaliListFormatedOIB_1">
      <item>Anita Ambrinac, OIB 70791793411 punomoćnik sudionika u postupku MJESTO KUPNJE d.o.o. za trgovinu i usluge</item>
    </derivirana_varijabla>
  </DomainObject.Predmet.OstaliListFormatedOIB>
  <DomainObject.Predmet.OstaliListFormatedWithAdress>
    <izvorni_sadrzaj>
      <item>Anita Ambrinac, Ulica 22. Lipnja 29, 32100 Mirkovci punomoćnik sudionika u postupku MJESTO KUPNJE d.o.o. za trgovinu i usluge</item>
    </izvorni_sadrzaj>
    <derivirana_varijabla naziv="DomainObject.Predmet.OstaliListFormatedWithAdress_1">
      <item>Anita Ambrinac, Ulica 22. Lipnja 29, 32100 Mirkovci punomoćnik sudionika u postupku MJESTO KUPNJE d.o.o. za trgovinu i usluge</item>
    </derivirana_varijabla>
  </DomainObject.Predmet.OstaliListFormatedWithAdress>
  <DomainObject.Predmet.OstaliListFormatedWithAdressOIB>
    <izvorni_sadrzaj>
      <item>Anita Ambrinac, OIB 70791793411, Ulica 22. Lipnja 29, 32100 Mirkovci punomoćnik sudionika u postupku MJESTO KUPNJE d.o.o. za trgovinu i usluge</item>
    </izvorni_sadrzaj>
    <derivirana_varijabla naziv="DomainObject.Predmet.OstaliListFormatedWithAdressOIB_1">
      <item>Anita Ambrinac, OIB 70791793411, Ulica 22. Lipnja 29, 32100 Mirkovci punomoćnik sudionika u postupku MJESTO KUPNJE d.o.o. za trgovinu i usluge</item>
    </derivirana_varijabla>
  </DomainObject.Predmet.OstaliListFormatedWithAdressOIB>
  <DomainObject.Predmet.OstaliListNazivFormated>
    <izvorni_sadrzaj>
      <item>Anita Ambrinac</item>
    </izvorni_sadrzaj>
    <derivirana_varijabla naziv="DomainObject.Predmet.OstaliListNazivFormated_1">
      <item>Anita Ambrinac</item>
    </derivirana_varijabla>
  </DomainObject.Predmet.OstaliListNazivFormated>
  <DomainObject.Predmet.OstaliListNazivFormatedOIB>
    <izvorni_sadrzaj>
      <item>Anita Ambrinac, OIB 70791793411</item>
    </izvorni_sadrzaj>
    <derivirana_varijabla naziv="DomainObject.Predmet.OstaliListNazivFormatedOIB_1">
      <item>Anita Ambrinac, OIB 70791793411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MJESTO KUPNJE d.o.o. za trgovinu i usluge</izvorni_sadrzaj>
    <derivirana_varijabla naziv="DomainObject.Predmet.ProtustrankaIDrugi_1">MJESTO KUPNJE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MJESTO KUPNJE d.o.o. za trgovinu i usluge, OIB 08025070588, Ulica grada Vukovara 254/1, 10000 Zagreb</izvorni_sadrzaj>
    <derivirana_varijabla naziv="DomainObject.Predmet.ProtustrankaIDrugiAdressOIB_1">MJESTO KUPNJE d.o.o. za trgovinu i usluge, OIB 08025070588, Ulica grada Vukovara 254/1,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MJESTO KUPNJE d.o.o. za trgovinu i usluge</item>
      <item>FINA Regionalni centar Zagreb</item>
      <item>Anita Ambrinac</item>
    </izvorni_sadrzaj>
    <derivirana_varijabla naziv="DomainObject.Predmet.SudioniciListNaziv_1">
      <item>MJESTO KUPNJE d.o.o. za trgovinu i usluge</item>
      <item>FINA Regionalni centar Zagreb</item>
      <item>Anita Ambrinac</item>
    </derivirana_varijabla>
  </DomainObject.Predmet.SudioniciListNaziv>
  <DomainObject.Predmet.SudioniciListAdressOIB>
    <izvorni_sadrzaj>
      <item>MJESTO KUPNJE d.o.o. za trgovinu i usluge, OIB 08025070588, Ulica grada Vukovara 254/1,10000 Zagreb</item>
      <item>FINA Regionalni centar Zagreb, OIB 85821130368, Trg svibanjskih žrtava 1995. 1,10000 Zagreb</item>
      <item>Anita Ambrinac, OIB 70791793411, Ulica 22. Lipnja 29,32100 Mirkovci</item>
    </izvorni_sadrzaj>
    <derivirana_varijabla naziv="DomainObject.Predmet.SudioniciListAdressOIB_1">
      <item>MJESTO KUPNJE d.o.o. za trgovinu i usluge, OIB 08025070588, Ulica grada Vukovara 254/1,10000 Zagreb</item>
      <item>FINA Regionalni centar Zagreb, OIB 85821130368, Trg svibanjskih žrtava 1995. 1,10000 Zagreb</item>
      <item>Anita Ambrinac, OIB 70791793411, Ulica 22. Lipnja 29,32100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08025070588</item>
      <item>, OIB 85821130368</item>
      <item>, OIB 70791793411</item>
    </izvorni_sadrzaj>
    <derivirana_varijabla naziv="DomainObject.Predmet.SudioniciListNazivOIB_1">
      <item>, OIB 08025070588</item>
      <item>, OIB 85821130368</item>
      <item>, OIB 70791793411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3867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2016-08-08T06:45:00Z</dcterms:created>
  <dc:creator>Miroslav Lovreković</dc:creator>
  <cp:lastModifiedBy>Miroslav Lovreković</cp:lastModifiedBy>
  <cp:lastPrinted>2016-08-08T06:48:00Z</cp:lastPrinted>
  <dcterms:modified xmlns:xsi="http://www.w3.org/2001/XMLSchema-instance" xsi:type="dcterms:W3CDTF">2016-08-08T06:48:00Z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