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a8f1" w14:paraId="097a8f1" w:rsidRDefault="002F357C" w:rsidP="00345FCD" w:rsidR="00345FCD" w:rsidRPr="00A9779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A9779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2F357C" w:rsidP="002F357C" w:rsidR="002F357C" w:rsidRPr="00A977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779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A9779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779E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A9779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hAnsi="Times New Roman" w:ascii="Times New Roman"/>
          <w:sz w:val="24"/>
          <w:szCs w:val="24"/>
        </w:rPr>
        <w:t>Zagreb, Amruševa 2/II</w:t>
      </w:r>
      <w:r w:rsidRPr="00A9779E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Marku </w:t>
      </w:r>
      <w:proofErr w:type="spellStart"/>
      <w:r w:rsidR="00FE7B71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Ivrlaču</w:t>
      </w:r>
      <w:proofErr w:type="spellEnd"/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034B" w:rsidRPr="00A9779E">
        <w:rPr>
          <w:rFonts w:cs="Times New Roman" w:hAnsi="Times New Roman" w:ascii="Times New Roman"/>
          <w:sz w:val="24"/>
          <w:szCs w:val="24"/>
        </w:rPr>
        <w:t>USTANOVA ZA OBRAZOVANJE ODRASLIH ARTIS ANIMI, Zagreb, Avenija Dubrovnik 15, OIB:39960825975</w:t>
      </w:r>
      <w:r w:rsidR="000B7928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zahtjeva Financijske ag</w:t>
      </w:r>
      <w:r w:rsidR="002F357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D329E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D329E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="002F357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034B" w:rsidRPr="00A9779E">
        <w:rPr>
          <w:rFonts w:cs="Times New Roman" w:hAnsi="Times New Roman" w:ascii="Times New Roman"/>
          <w:sz w:val="24"/>
          <w:szCs w:val="24"/>
        </w:rPr>
        <w:t>USTANOVA ZA OBRAZOVANJE ODRASLIH ARTIS ANIMI, Zagreb, Avenija Dubrovnik 15, OIB:39960825975</w:t>
      </w:r>
      <w:r w:rsidR="00C149FF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87997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29E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335D2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8135C6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335D2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B7928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A9779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9779E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 iz Bjelovara, Josipa Jelačića 12</w:t>
      </w:r>
      <w:r w:rsidR="00000121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9779E" w:rsidRPr="00A9779E">
        <w:rPr>
          <w:rFonts w:cs="Times New Roman" w:hAnsi="Times New Roman" w:ascii="Times New Roman"/>
          <w:sz w:val="24"/>
          <w:szCs w:val="24"/>
        </w:rPr>
        <w:t>USTANOVA ZA OBRAZOVANJE ODRASLIH ARTIS ANIMI, Zagreb, Avenija Dubrovnik 15, OIB:39960825975</w:t>
      </w:r>
      <w:r w:rsidR="005879F4" w:rsidRPr="00A9779E">
        <w:rPr>
          <w:rFonts w:cs="Times New Roman" w:hAnsi="Times New Roman" w:ascii="Times New Roman"/>
          <w:sz w:val="24"/>
          <w:szCs w:val="24"/>
        </w:rPr>
        <w:t xml:space="preserve"> 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3D5428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00121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D5428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9779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9779E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90B61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="006761C1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A9779E" w:rsidRPr="00A9779E">
        <w:rPr>
          <w:rFonts w:cs="Times New Roman" w:hAnsi="Times New Roman" w:ascii="Times New Roman"/>
          <w:sz w:val="24"/>
          <w:szCs w:val="24"/>
        </w:rPr>
        <w:t>USTANOVA ZA OBRAZOVANJE ODRASLIH ARTIS ANIMI, Zagreb, Avenija Dubrovnik 15, OIB:39960825975</w:t>
      </w:r>
      <w:r w:rsidR="00B90B61" w:rsidRPr="00A9779E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D17903" w:rsidP="00345FCD" w:rsidR="00D17903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A9779E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51</w:t>
      </w:r>
      <w:r w:rsidR="00B90B61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/2017</w:t>
      </w:r>
      <w:r w:rsidR="00026C85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A9779E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</w:t>
      </w:r>
      <w:r w:rsidR="006761C1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026C85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A9779E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</w:t>
      </w:r>
      <w:r w:rsidR="0035681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026C85" w:rsidP="00345FCD" w:rsidR="00026C85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A9779E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A9779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681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5681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A9779E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A9779E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A9779E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A9779E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hAnsi="Times New Roman" w:ascii="Times New Roman"/>
          <w:sz w:val="24"/>
          <w:szCs w:val="24"/>
          <w:lang w:eastAsia="hr-HR"/>
        </w:rPr>
        <w:t xml:space="preserve">Marko </w:t>
      </w:r>
      <w:proofErr w:type="spellStart"/>
      <w:r w:rsidRPr="00A9779E">
        <w:rPr>
          <w:rFonts w:cs="Times New Roman" w:hAnsi="Times New Roman" w:ascii="Times New Roman"/>
          <w:sz w:val="24"/>
          <w:szCs w:val="24"/>
          <w:lang w:eastAsia="hr-HR"/>
        </w:rPr>
        <w:t>Ivrlač</w:t>
      </w:r>
      <w:proofErr w:type="spellEnd"/>
    </w:p>
    <w:p w:rsidRDefault="00345FCD" w:rsidP="00446C4D" w:rsidR="00345FCD" w:rsidRPr="00A9779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A9779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A9779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A9779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A9779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A9779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A9779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A9779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A9779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A9779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A9779E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A9779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A9779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A9779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bookmarkEnd w:id="0"/>
    <w:p w:rsidRDefault="00A9779E" w:rsidP="00345FCD" w:rsidR="00C97E01" w:rsidRPr="00A9779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A9779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123575205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35681C" w:rsidP="0035681C" w:rsidR="0035681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A9779E">
          <w:rPr>
            <w:b/>
            <w:noProof/>
          </w:rPr>
          <w:t>2</w:t>
        </w:r>
        <w:r w:rsidRPr="002F357C">
          <w:rPr>
            <w:b/>
          </w:rPr>
          <w:fldChar w:fldCharType="end"/>
        </w:r>
      </w:p>
      <w:p w:rsidRDefault="00180367" w:rsidP="0035681C" w:rsidR="0035681C">
        <w:pPr>
          <w:pStyle w:val="Zaglavlje"/>
          <w:jc w:val="right"/>
        </w:pPr>
        <w:r>
          <w:rPr>
            <w:b/>
          </w:rPr>
          <w:t xml:space="preserve">Poslovni broj: 58. </w:t>
        </w:r>
        <w:r>
          <w:rPr>
            <w:b/>
          </w:rPr>
          <w:t>St-</w:t>
        </w:r>
        <w:r w:rsidR="0083034B">
          <w:rPr>
            <w:b/>
          </w:rPr>
          <w:t>51</w:t>
        </w:r>
        <w:r w:rsidR="00AD04EA">
          <w:rPr>
            <w:b/>
          </w:rPr>
          <w:t>/2017</w:t>
        </w:r>
      </w:p>
    </w:sdtContent>
  </w:sdt>
  <w:p w:rsidRDefault="0035681C" w:rsidP="0035681C" w:rsidR="0035681C">
    <w:pPr>
      <w:pStyle w:val="Zaglavlje"/>
    </w:pP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A9779E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 xml:space="preserve">. </w:t>
        </w:r>
        <w:r w:rsidR="005D58D8">
          <w:rPr>
            <w:b/>
          </w:rPr>
          <w:t>St-</w:t>
        </w:r>
        <w:r w:rsidR="0083034B">
          <w:rPr>
            <w:b/>
          </w:rPr>
          <w:t>51</w:t>
        </w:r>
        <w:r w:rsidR="00AD04EA">
          <w:rPr>
            <w:b/>
          </w:rPr>
          <w:t>/2017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0121"/>
    <w:rsid w:val="00026C85"/>
    <w:rsid w:val="00030991"/>
    <w:rsid w:val="000373D8"/>
    <w:rsid w:val="000455B1"/>
    <w:rsid w:val="00061321"/>
    <w:rsid w:val="00095E86"/>
    <w:rsid w:val="000A3268"/>
    <w:rsid w:val="000B7928"/>
    <w:rsid w:val="0014690A"/>
    <w:rsid w:val="00155293"/>
    <w:rsid w:val="00167B23"/>
    <w:rsid w:val="001705AB"/>
    <w:rsid w:val="00171DA6"/>
    <w:rsid w:val="00180367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059DD"/>
    <w:rsid w:val="00330535"/>
    <w:rsid w:val="003335D2"/>
    <w:rsid w:val="00345FCD"/>
    <w:rsid w:val="0035681C"/>
    <w:rsid w:val="003B2EA0"/>
    <w:rsid w:val="003C1974"/>
    <w:rsid w:val="003D0E0E"/>
    <w:rsid w:val="003D5428"/>
    <w:rsid w:val="003F1779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D68D3"/>
    <w:rsid w:val="005E2D66"/>
    <w:rsid w:val="005E3F56"/>
    <w:rsid w:val="005F1C02"/>
    <w:rsid w:val="00603066"/>
    <w:rsid w:val="006145FB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0038"/>
    <w:rsid w:val="007A2200"/>
    <w:rsid w:val="007B0996"/>
    <w:rsid w:val="007F25C0"/>
    <w:rsid w:val="007F555B"/>
    <w:rsid w:val="007F6956"/>
    <w:rsid w:val="00800A69"/>
    <w:rsid w:val="008135C6"/>
    <w:rsid w:val="0083034B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87997"/>
    <w:rsid w:val="009C071A"/>
    <w:rsid w:val="009C07FF"/>
    <w:rsid w:val="009D072E"/>
    <w:rsid w:val="009E218F"/>
    <w:rsid w:val="00A017F8"/>
    <w:rsid w:val="00A20386"/>
    <w:rsid w:val="00A3376C"/>
    <w:rsid w:val="00A33E77"/>
    <w:rsid w:val="00A96E13"/>
    <w:rsid w:val="00A9779E"/>
    <w:rsid w:val="00AC04CB"/>
    <w:rsid w:val="00AD04EA"/>
    <w:rsid w:val="00B22542"/>
    <w:rsid w:val="00B33374"/>
    <w:rsid w:val="00B454B0"/>
    <w:rsid w:val="00B5563D"/>
    <w:rsid w:val="00B90B61"/>
    <w:rsid w:val="00BE2983"/>
    <w:rsid w:val="00C12535"/>
    <w:rsid w:val="00C149FF"/>
    <w:rsid w:val="00C941D3"/>
    <w:rsid w:val="00CA317F"/>
    <w:rsid w:val="00CA617C"/>
    <w:rsid w:val="00CD329E"/>
    <w:rsid w:val="00D01556"/>
    <w:rsid w:val="00D12E11"/>
    <w:rsid w:val="00D17903"/>
    <w:rsid w:val="00D6564F"/>
    <w:rsid w:val="00D83D52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2619</properties:Characters>
  <properties:Lines>21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2018-02-23T07:49:00Z</dcterms:created>
  <dc:creator>Joško Livaković</dc:creator>
  <cp:lastModifiedBy>Marko Ivrlač</cp:lastModifiedBy>
  <cp:lastPrinted>2018-02-22T14:14:00Z</cp:lastPrinted>
  <dcterms:modified xmlns:xsi="http://www.w3.org/2001/XMLSchema-instance" xsi:type="dcterms:W3CDTF">2018-02-23T07:49:00Z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St-1520/2016-3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