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f42bd8" w14:paraId="3f42bd8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870566">
        <w:t>PETIT j.d.o.o. za ugostiteljstvo i poslovne usluge, Zadar, Ruđera Boškovića 4, OIB:20407030069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C16FE5">
        <w:t xml:space="preserve">1. </w:t>
      </w:r>
      <w:r w:rsidR="00870566">
        <w:t>lipnja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C16FE5">
        <w:t>29</w:t>
      </w:r>
      <w:r w:rsidR="000B7480">
        <w:t xml:space="preserve">. </w:t>
      </w:r>
      <w:r w:rsidR="00C16FE5">
        <w:t>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870566">
        <w:t>2</w:t>
      </w:r>
      <w:r w:rsidR="00C16FE5">
        <w:t>4</w:t>
      </w:r>
      <w:r w:rsidR="00C77A83" w:rsidRPr="00047B49">
        <w:t xml:space="preserve">. </w:t>
      </w:r>
      <w:r w:rsidR="00870566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F24882" w:rsidP="00F24882" w:rsidR="00F2488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F24882" w:rsidP="00F24882" w:rsidR="00F24882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p w:rsidRDefault="00D610E5" w:rsidP="003F56A6" w:rsidR="00D610E5">
      <w:pPr>
        <w:jc w:val="center"/>
      </w:pPr>
    </w:p>
    <w:p w:rsidRDefault="00AB7880" w:rsidP="00B019B7" w:rsidR="00AB7880" w:rsidRPr="00047B49"/>
    <w:sectPr w:rsidR="00AB7880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70566">
      <w:t>335/2018-4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0566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16FE5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2488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4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88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4882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4882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4882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4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88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4882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4882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4882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PETIT j.d.o.o. za ugostiteljstvo i poslovne usluge</izvorni_sadrzaj>
    <derivirana_varijabla naziv="DomainObject.Predmet.ProtustrankaFormated_1">  PETIT j.d.o.o. za ugostiteljstvo i poslovne usluge</derivirana_varijabla>
  </DomainObject.Predmet.ProtustrankaFormated>
  <DomainObject.Predmet.ProtustrankaFormatedOIB>
    <izvorni_sadrzaj>  PETIT j.d.o.o. za ugostiteljstvo i poslovne usluge, OIB 20407030069</izvorni_sadrzaj>
    <derivirana_varijabla naziv="DomainObject.Predmet.ProtustrankaFormatedOIB_1">  PETIT j.d.o.o. za ugostiteljstvo i poslovne usluge, OIB 20407030069</derivirana_varijabla>
  </DomainObject.Predmet.ProtustrankaFormatedOIB>
  <DomainObject.Predmet.ProtustrankaFormatedWithAdress>
    <izvorni_sadrzaj> PETIT j.d.o.o. za ugostiteljstvo i poslovne usluge, Ruđera Boškovića 4, 23000 Zadar</izvorni_sadrzaj>
    <derivirana_varijabla naziv="DomainObject.Predmet.ProtustrankaFormatedWithAdress_1"> PETIT j.d.o.o. za ugostiteljstvo i poslovne usluge, Ruđera Boškovića 4, 23000 Zadar</derivirana_varijabla>
  </DomainObject.Predmet.ProtustrankaFormatedWithAdress>
  <DomainObject.Predmet.ProtustrankaFormatedWithAdressOIB>
    <izvorni_sadrzaj> PETIT j.d.o.o. za ugostiteljstvo i poslovne usluge, OIB 20407030069, Ruđera Boškovića 4, 23000 Zadar</izvorni_sadrzaj>
    <derivirana_varijabla naziv="DomainObject.Predmet.ProtustrankaFormatedWithAdressOIB_1"> PETIT j.d.o.o. za ugostiteljstvo i poslovne usluge, OIB 20407030069, Ruđera Boškovića 4, 23000 Zadar</derivirana_varijabla>
  </DomainObject.Predmet.ProtustrankaFormatedWithAdressOIB>
  <DomainObject.Predmet.ProtustrankaWithAdress>
    <izvorni_sadrzaj>PETIT j.d.o.o. za ugostiteljstvo i poslovne usluge Ruđera Boškovića 4, 23000 Zadar</izvorni_sadrzaj>
    <derivirana_varijabla naziv="DomainObject.Predmet.ProtustrankaWithAdress_1">PETIT j.d.o.o. za ugostiteljstvo i poslovne usluge Ruđera Boškovića 4, 23000 Zadar</derivirana_varijabla>
  </DomainObject.Predmet.ProtustrankaWithAdress>
  <DomainObject.Predmet.ProtustrankaWithAdressOIB>
    <izvorni_sadrzaj>PETIT j.d.o.o. za ugostiteljstvo i poslovne usluge, OIB 20407030069, Ruđera Boškovića 4, 23000 Zadar</izvorni_sadrzaj>
    <derivirana_varijabla naziv="DomainObject.Predmet.ProtustrankaWithAdressOIB_1">PETIT j.d.o.o. za ugostiteljstvo i poslovne usluge, OIB 20407030069, Ruđera Boškovića 4, 23000 Zadar</derivirana_varijabla>
  </DomainObject.Predmet.ProtustrankaWithAdressOIB>
  <DomainObject.Predmet.ProtustrankaNazivFormated>
    <izvorni_sadrzaj>PETIT j.d.o.o. za ugostiteljstvo i poslovne usluge</izvorni_sadrzaj>
    <derivirana_varijabla naziv="DomainObject.Predmet.ProtustrankaNazivFormated_1">PETIT j.d.o.o. za ugostiteljstvo i poslovne usluge</derivirana_varijabla>
  </DomainObject.Predmet.ProtustrankaNazivFormated>
  <DomainObject.Predmet.ProtustrankaNazivFormatedOIB>
    <izvorni_sadrzaj>PETIT j.d.o.o. za ugostiteljstvo i poslovne usluge, OIB 20407030069</izvorni_sadrzaj>
    <derivirana_varijabla naziv="DomainObject.Predmet.ProtustrankaNazivFormatedOIB_1">PETIT j.d.o.o. za ugostiteljstvo i poslovne usluge, OIB 20407030069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PETIT j.d.o.o. za ugostiteljstvo i poslovne usluge</item>
    </izvorni_sadrzaj>
    <derivirana_varijabla naziv="DomainObject.Predmet.ProtuStrankaListFormated_1">
      <item>PETIT j.d.o.o. za ugostiteljstvo i poslovne usluge</item>
    </derivirana_varijabla>
  </DomainObject.Predmet.ProtuStrankaListFormated>
  <DomainObject.Predmet.ProtuStrankaListFormatedOIB>
    <izvorni_sadrzaj>
      <item>PETIT j.d.o.o. za ugostiteljstvo i poslovne usluge, OIB 20407030069</item>
    </izvorni_sadrzaj>
    <derivirana_varijabla naziv="DomainObject.Predmet.ProtuStrankaListFormatedOIB_1">
      <item>PETIT j.d.o.o. za ugostiteljstvo i poslovne usluge, OIB 20407030069</item>
    </derivirana_varijabla>
  </DomainObject.Predmet.ProtuStrankaListFormatedOIB>
  <DomainObject.Predmet.ProtuStrankaListFormatedWithAdress>
    <izvorni_sadrzaj>
      <item>PETIT j.d.o.o. za ugostiteljstvo i poslovne usluge, Ruđera Boškovića 4, 23000 Zadar</item>
    </izvorni_sadrzaj>
    <derivirana_varijabla naziv="DomainObject.Predmet.ProtuStrankaListFormatedWithAdress_1">
      <item>PETIT j.d.o.o. za ugostiteljstvo i poslovne usluge, Ruđera Boškovića 4, 23000 Zadar</item>
    </derivirana_varijabla>
  </DomainObject.Predmet.ProtuStrankaListFormatedWithAdress>
  <DomainObject.Predmet.ProtuStrankaListFormatedWithAdressOIB>
    <izvorni_sadrzaj>
      <item>PETIT j.d.o.o. za ugostiteljstvo i poslovne usluge, OIB 20407030069, Ruđera Boškovića 4, 23000 Zadar</item>
    </izvorni_sadrzaj>
    <derivirana_varijabla naziv="DomainObject.Predmet.ProtuStrankaListFormatedWithAdressOIB_1">
      <item>PETIT j.d.o.o. za ugostiteljstvo i poslovne usluge, OIB 20407030069, Ruđera Boškovića 4, 23000 Zadar</item>
    </derivirana_varijabla>
  </DomainObject.Predmet.ProtuStrankaListFormatedWithAdressOIB>
  <DomainObject.Predmet.ProtuStrankaListNazivFormated>
    <izvorni_sadrzaj>
      <item>PETIT j.d.o.o. za ugostiteljstvo i poslovne usluge</item>
    </izvorni_sadrzaj>
    <derivirana_varijabla naziv="DomainObject.Predmet.ProtuStrankaListNazivFormated_1">
      <item>PETIT j.d.o.o. za ugostiteljstvo i poslovne usluge</item>
    </derivirana_varijabla>
  </DomainObject.Predmet.ProtuStrankaListNazivFormated>
  <DomainObject.Predmet.ProtuStrankaListNazivFormatedOIB>
    <izvorni_sadrzaj>
      <item>PETIT j.d.o.o. za ugostiteljstvo i poslovne usluge, OIB 20407030069</item>
    </izvorni_sadrzaj>
    <derivirana_varijabla naziv="DomainObject.Predmet.ProtuStrankaListNazivFormatedOIB_1">
      <item>PETIT j.d.o.o. za ugostiteljstvo i poslovne usluge, OIB 20407030069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PETIT j.d.o.o. za ugostiteljstvo i poslovne usluge</izvorni_sadrzaj>
    <derivirana_varijabla naziv="DomainObject.Predmet.ProtustrankaIDrugi_1">PETIT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PETIT j.d.o.o. za ugostiteljstvo i poslovne usluge, OIB 20407030069, Ruđera Boškovića 4, 23000 Zadar</izvorni_sadrzaj>
    <derivirana_varijabla naziv="DomainObject.Predmet.ProtustrankaIDrugiAdressOIB_1">PETIT j.d.o.o. za ugostiteljstvo i poslovne usluge, OIB 20407030069,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PETIT j.d.o.o. za ugostiteljstvo i poslovne usluge</item>
      <item>FINA</item>
    </izvorni_sadrzaj>
    <derivirana_varijabla naziv="DomainObject.Predmet.SudioniciListNaziv_1">
      <item>PETIT j.d.o.o. za ugostiteljstvo i poslovne usluge</item>
      <item>FINA</item>
    </derivirana_varijabla>
  </DomainObject.Predmet.SudioniciListNaziv>
  <DomainObject.Predmet.SudioniciListAdressOIB>
    <izvorni_sadrzaj>
      <item>PETIT j.d.o.o. za ugostiteljstvo i poslovne usluge, OIB 20407030069, Ruđera Boškovića 4,23000 Zadar</item>
      <item>FINA, OIB 85821130368, Ivana Danila 4,23000 Zadar</item>
    </izvorni_sadrzaj>
    <derivirana_varijabla naziv="DomainObject.Predmet.SudioniciListAdressOIB_1">
      <item>PETIT j.d.o.o. za ugostiteljstvo i poslovne usluge, OIB 20407030069, Ruđera Boškovića 4,23000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20407030069</item>
      <item>, OIB 85821130368</item>
    </izvorni_sadrzaj>
    <derivirana_varijabla naziv="DomainObject.Predmet.SudioniciListNazivOIB_1">
      <item>, OIB 20407030069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St-335/2018-2</izvorni_sadrzaj>
    <derivirana_varijabla naziv="DomainObject.PredzadnjaOdlukaIzPredmeta.Oznaka_1">St-335/2018-2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411B4-F09C-47B9-A5EE-826000048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726</properties:Characters>
  <properties:Lines>27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2018-10-01T11:00:00Z</dcterms:created>
  <dc:creator>Administrator</dc:creator>
  <cp:lastModifiedBy>Merlina Klišmanić</cp:lastModifiedBy>
  <cp:lastPrinted>2018-10-23T07:12:00Z</cp:lastPrinted>
  <dcterms:modified xmlns:xsi="http://www.w3.org/2001/XMLSchema-instance" xsi:type="dcterms:W3CDTF">2018-10-24T07:35:00Z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(St-335-18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