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423f" w14:paraId="33d423f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597C04">
        <w:rPr>
          <w:b/>
          <w:sz w:val="22"/>
          <w:szCs w:val="22"/>
        </w:rPr>
        <w:t>1609/2016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D2594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947E3F">
        <w:rPr>
          <w:sz w:val="22"/>
          <w:szCs w:val="22"/>
        </w:rPr>
        <w:t xml:space="preserve"> </w:t>
      </w:r>
      <w:r w:rsidR="00B87C1F">
        <w:rPr>
          <w:sz w:val="22"/>
          <w:szCs w:val="22"/>
        </w:rPr>
        <w:t>KLUB ŠPORTOVA NA MORU "REFUL", OIB:</w:t>
      </w:r>
      <w:r w:rsidR="00B87C1F">
        <w:rPr>
          <w:sz w:val="22"/>
          <w:szCs w:val="22"/>
        </w:rPr>
        <w:tab/>
        <w:t xml:space="preserve"> 86890812488, Rogotinska 6, Ploče</w:t>
      </w:r>
      <w:r w:rsidR="00D627A8">
        <w:rPr>
          <w:sz w:val="22"/>
          <w:szCs w:val="22"/>
        </w:rPr>
        <w:t xml:space="preserve">, dana </w:t>
      </w:r>
      <w:r w:rsidR="009A08C2">
        <w:rPr>
          <w:sz w:val="22"/>
          <w:szCs w:val="22"/>
        </w:rPr>
        <w:t xml:space="preserve">29. kolovoza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8C7C2E" w:rsidP="000D2594" w:rsidR="008C7C2E">
      <w:pPr>
        <w:ind w:left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CB538B" w:rsidR="00CB538B">
      <w:pPr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</w:t>
      </w:r>
      <w:r w:rsidR="00D627A8" w:rsidRPr="00D627A8">
        <w:rPr>
          <w:sz w:val="22"/>
          <w:szCs w:val="22"/>
        </w:rPr>
        <w:t xml:space="preserve"> </w:t>
      </w:r>
      <w:r w:rsidR="00D627A8">
        <w:rPr>
          <w:sz w:val="22"/>
          <w:szCs w:val="22"/>
        </w:rPr>
        <w:t xml:space="preserve">zastupanje </w:t>
      </w:r>
      <w:r w:rsidR="00134BE1">
        <w:rPr>
          <w:sz w:val="22"/>
          <w:szCs w:val="22"/>
        </w:rPr>
        <w:t>KLUB ŠPORTOVA NA MORU "REFUL", OIB:</w:t>
      </w:r>
      <w:r w:rsidR="00134BE1">
        <w:rPr>
          <w:sz w:val="22"/>
          <w:szCs w:val="22"/>
        </w:rPr>
        <w:tab/>
        <w:t xml:space="preserve"> 86890812488, Rogotinska 6, Ploče, dana 29. kolovoza 2016</w:t>
      </w:r>
      <w:r w:rsidR="00134BE1" w:rsidRPr="00352686">
        <w:rPr>
          <w:sz w:val="22"/>
          <w:szCs w:val="22"/>
        </w:rPr>
        <w:t>. godine objavljuje</w:t>
      </w:r>
      <w:r w:rsidR="007F3151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 xml:space="preserve">u roku 15 </w:t>
      </w:r>
    </w:p>
    <w:p w:rsidRDefault="00CB538B" w:rsidP="00CB538B" w:rsidR="00CB538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D33F7" w:rsidRPr="00D661BE">
        <w:rPr>
          <w:sz w:val="22"/>
          <w:szCs w:val="22"/>
        </w:rPr>
        <w:t>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 xml:space="preserve">erovljen popis imovine i obveza </w:t>
      </w:r>
    </w:p>
    <w:p w:rsidRDefault="00CB538B" w:rsidP="00CB538B" w:rsidR="00A022DC" w:rsidRPr="00D661B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01BFB" w:rsidRPr="00D661BE">
        <w:rPr>
          <w:sz w:val="22"/>
          <w:szCs w:val="22"/>
        </w:rPr>
        <w:t>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4361C6" w:rsidR="004361C6">
      <w:pPr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</w:t>
      </w:r>
      <w:r w:rsidR="00D627A8">
        <w:rPr>
          <w:sz w:val="22"/>
          <w:szCs w:val="22"/>
        </w:rPr>
        <w:t>i</w:t>
      </w:r>
      <w:r w:rsidR="00D627A8" w:rsidRPr="00D627A8">
        <w:rPr>
          <w:sz w:val="22"/>
          <w:szCs w:val="22"/>
        </w:rPr>
        <w:t xml:space="preserve"> </w:t>
      </w:r>
      <w:r w:rsidR="004361C6">
        <w:rPr>
          <w:sz w:val="22"/>
          <w:szCs w:val="22"/>
        </w:rPr>
        <w:t>KLUB ŠPORTOVA NA MORU "REFUL", OIB:</w:t>
      </w:r>
      <w:r w:rsidR="004361C6">
        <w:rPr>
          <w:sz w:val="22"/>
          <w:szCs w:val="22"/>
        </w:rPr>
        <w:tab/>
        <w:t xml:space="preserve"> 86890812488, </w:t>
      </w:r>
    </w:p>
    <w:p w:rsidRDefault="004361C6" w:rsidP="004361C6" w:rsidR="004361C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Rogotinska 6, Ploče, dana 29. kolovoza 2016</w:t>
      </w:r>
      <w:r w:rsidRPr="00352686">
        <w:rPr>
          <w:sz w:val="22"/>
          <w:szCs w:val="22"/>
        </w:rPr>
        <w:t>. godine objavljuje</w:t>
      </w:r>
      <w:r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>u roku od</w:t>
      </w:r>
    </w:p>
    <w:p w:rsidRDefault="00880078" w:rsidP="004361C6" w:rsidR="004361C6">
      <w:pPr>
        <w:ind w:firstLine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Pr="00D661BE">
        <w:rPr>
          <w:sz w:val="22"/>
          <w:szCs w:val="22"/>
        </w:rPr>
        <w:t xml:space="preserve"> otvaranje stečajnog postupka nad </w:t>
      </w:r>
    </w:p>
    <w:p w:rsidRDefault="00880078" w:rsidP="004361C6" w:rsidR="00880078" w:rsidRPr="00D661BE">
      <w:pPr>
        <w:ind w:firstLine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>dužnikom</w:t>
      </w:r>
      <w:r w:rsidR="00901BFB" w:rsidRPr="00D661BE">
        <w:rPr>
          <w:sz w:val="22"/>
          <w:szCs w:val="22"/>
        </w:rPr>
        <w:t>.</w:t>
      </w:r>
      <w:r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>u Očevidniku redoslijeda osnova za plaćanje</w:t>
      </w:r>
      <w:r w:rsidR="00D627A8">
        <w:rPr>
          <w:sz w:val="22"/>
          <w:szCs w:val="22"/>
        </w:rPr>
        <w:t xml:space="preserve"> na dan </w:t>
      </w:r>
      <w:r w:rsidR="00CC12DE">
        <w:rPr>
          <w:sz w:val="22"/>
          <w:szCs w:val="22"/>
        </w:rPr>
        <w:t>14. srpnja</w:t>
      </w:r>
      <w:r w:rsidR="00D627A8">
        <w:rPr>
          <w:sz w:val="22"/>
          <w:szCs w:val="22"/>
        </w:rPr>
        <w:t xml:space="preserve"> 2016. godine</w:t>
      </w:r>
      <w:r w:rsidR="00CF6F5F" w:rsidRPr="00D661BE">
        <w:rPr>
          <w:sz w:val="22"/>
          <w:szCs w:val="22"/>
        </w:rPr>
        <w:t xml:space="preserve"> ima</w:t>
      </w:r>
      <w:r w:rsidR="00D627A8">
        <w:rPr>
          <w:sz w:val="22"/>
          <w:szCs w:val="22"/>
        </w:rPr>
        <w:t xml:space="preserve"> evidentirane neizvršene osnove</w:t>
      </w:r>
      <w:r w:rsidR="00CF6F5F" w:rsidRPr="00D661BE">
        <w:rPr>
          <w:sz w:val="22"/>
          <w:szCs w:val="22"/>
        </w:rPr>
        <w:t xml:space="preserve">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F43B04">
        <w:rPr>
          <w:sz w:val="22"/>
          <w:szCs w:val="22"/>
        </w:rPr>
        <w:t>16.330,88</w:t>
      </w:r>
      <w:r w:rsidR="00D627A8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D627A8">
        <w:rPr>
          <w:sz w:val="22"/>
          <w:szCs w:val="22"/>
        </w:rPr>
        <w:t xml:space="preserve"> u neprekinutom razdoblju od 120 dana.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39235E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D87231">
        <w:rPr>
          <w:b/>
        </w:rPr>
        <w:t>29</w:t>
      </w:r>
      <w:r w:rsidR="00D627A8">
        <w:rPr>
          <w:b/>
        </w:rPr>
        <w:t xml:space="preserve">. kolovoza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D627A8">
        <w:rPr>
          <w:b/>
        </w:rPr>
        <w:t>,</w:t>
      </w:r>
      <w:r w:rsidR="006E75E0">
        <w:rPr>
          <w:b/>
        </w:rPr>
        <w:t xml:space="preserve">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34BE1"/>
    <w:rsid w:val="0019435B"/>
    <w:rsid w:val="001D154C"/>
    <w:rsid w:val="001E5487"/>
    <w:rsid w:val="001E59CC"/>
    <w:rsid w:val="002064E8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9235E"/>
    <w:rsid w:val="003B5296"/>
    <w:rsid w:val="003E41BB"/>
    <w:rsid w:val="003E77A3"/>
    <w:rsid w:val="004129D9"/>
    <w:rsid w:val="00417D45"/>
    <w:rsid w:val="00424BB4"/>
    <w:rsid w:val="00433801"/>
    <w:rsid w:val="00435988"/>
    <w:rsid w:val="004361C6"/>
    <w:rsid w:val="0045387D"/>
    <w:rsid w:val="00460D04"/>
    <w:rsid w:val="00466230"/>
    <w:rsid w:val="00476F0B"/>
    <w:rsid w:val="00486002"/>
    <w:rsid w:val="004A4800"/>
    <w:rsid w:val="004D0FA8"/>
    <w:rsid w:val="00507411"/>
    <w:rsid w:val="005074D3"/>
    <w:rsid w:val="0051674E"/>
    <w:rsid w:val="00564E20"/>
    <w:rsid w:val="00587542"/>
    <w:rsid w:val="0059710E"/>
    <w:rsid w:val="00597C04"/>
    <w:rsid w:val="00597E8B"/>
    <w:rsid w:val="005C3CC8"/>
    <w:rsid w:val="005E376C"/>
    <w:rsid w:val="005E71C3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E75E0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7F3151"/>
    <w:rsid w:val="00816C6B"/>
    <w:rsid w:val="00837E71"/>
    <w:rsid w:val="008507AD"/>
    <w:rsid w:val="00880078"/>
    <w:rsid w:val="008954A7"/>
    <w:rsid w:val="008B461C"/>
    <w:rsid w:val="008C7C2E"/>
    <w:rsid w:val="008D33F7"/>
    <w:rsid w:val="008D5313"/>
    <w:rsid w:val="00901BFB"/>
    <w:rsid w:val="00914163"/>
    <w:rsid w:val="00916878"/>
    <w:rsid w:val="00942D0D"/>
    <w:rsid w:val="00947E3F"/>
    <w:rsid w:val="00964E1A"/>
    <w:rsid w:val="00993B18"/>
    <w:rsid w:val="009A08C2"/>
    <w:rsid w:val="009A1C7B"/>
    <w:rsid w:val="009B79F6"/>
    <w:rsid w:val="009D1100"/>
    <w:rsid w:val="009E232A"/>
    <w:rsid w:val="009E3C7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87C1F"/>
    <w:rsid w:val="00BA4DDA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138F"/>
    <w:rsid w:val="00CB505C"/>
    <w:rsid w:val="00CB538B"/>
    <w:rsid w:val="00CB7BD9"/>
    <w:rsid w:val="00CC12DE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27A8"/>
    <w:rsid w:val="00D661BE"/>
    <w:rsid w:val="00D70ECC"/>
    <w:rsid w:val="00D81DA6"/>
    <w:rsid w:val="00D87231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3B04"/>
    <w:rsid w:val="00F450E9"/>
    <w:rsid w:val="00F50553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E7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5E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5E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5E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5E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E7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5E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5E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5E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5E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</izvorni_sadrzaj>
    <derivirana_varijabla naziv="DomainObject.Predmet.Opis_1">ČL. 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St-1609/2016</izvorni_sadrzaj>
    <derivirana_varijabla naziv="DomainObject.Predmet.OznakaBroj_1">St-1609/2016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športova na moru "Reful"</izvorni_sadrzaj>
    <derivirana_varijabla naziv="DomainObject.Predmet.ProtustrankaFormated_1">  Klub športova na moru "Reful"</derivirana_varijabla>
  </DomainObject.Predmet.ProtustrankaFormated>
  <DomainObject.Predmet.ProtustrankaFormatedOIB>
    <izvorni_sadrzaj>  Klub športova na moru "Reful", OIB 86890812488</izvorni_sadrzaj>
    <derivirana_varijabla naziv="DomainObject.Predmet.ProtustrankaFormatedOIB_1">  Klub športova na moru "Reful", OIB 86890812488</derivirana_varijabla>
  </DomainObject.Predmet.ProtustrankaFormatedOIB>
  <DomainObject.Predmet.ProtustrankaFormatedWithAdress>
    <izvorni_sadrzaj> Klub športova na moru "Reful", Rogotinska 6, 20340 Ploče</izvorni_sadrzaj>
    <derivirana_varijabla naziv="DomainObject.Predmet.ProtustrankaFormatedWithAdress_1"> Klub športova na moru "Reful", Rogotinska 6, 20340 Ploče</derivirana_varijabla>
  </DomainObject.Predmet.ProtustrankaFormatedWithAdress>
  <DomainObject.Predmet.ProtustrankaFormatedWithAdressOIB>
    <izvorni_sadrzaj> Klub športova na moru "Reful", OIB 86890812488, Rogotinska 6, 20340 Ploče</izvorni_sadrzaj>
    <derivirana_varijabla naziv="DomainObject.Predmet.ProtustrankaFormatedWithAdressOIB_1"> Klub športova na moru "Reful", OIB 86890812488, Rogotinska 6, 20340 Ploče</derivirana_varijabla>
  </DomainObject.Predmet.ProtustrankaFormatedWithAdressOIB>
  <DomainObject.Predmet.ProtustrankaWithAdress>
    <izvorni_sadrzaj>Klub športova na moru "Reful" Rogotinska 6, 20340 Ploče</izvorni_sadrzaj>
    <derivirana_varijabla naziv="DomainObject.Predmet.ProtustrankaWithAdress_1">Klub športova na moru "Reful" Rogotinska 6, 20340 Ploče</derivirana_varijabla>
  </DomainObject.Predmet.ProtustrankaWithAdress>
  <DomainObject.Predmet.ProtustrankaWithAdressOIB>
    <izvorni_sadrzaj>Klub športova na moru "Reful", OIB 86890812488, Rogotinska 6, 20340 Ploče</izvorni_sadrzaj>
    <derivirana_varijabla naziv="DomainObject.Predmet.ProtustrankaWithAdressOIB_1">Klub športova na moru "Reful", OIB 86890812488, Rogotinska 6, 20340 Ploče</derivirana_varijabla>
  </DomainObject.Predmet.ProtustrankaWithAdressOIB>
  <DomainObject.Predmet.ProtustrankaNazivFormated>
    <izvorni_sadrzaj>Klub športova na moru "Reful"</izvorni_sadrzaj>
    <derivirana_varijabla naziv="DomainObject.Predmet.ProtustrankaNazivFormated_1">Klub športova na moru "Reful"</derivirana_varijabla>
  </DomainObject.Predmet.ProtustrankaNazivFormated>
  <DomainObject.Predmet.ProtustrankaNazivFormatedOIB>
    <izvorni_sadrzaj>Klub športova na moru "Reful", OIB 86890812488</izvorni_sadrzaj>
    <derivirana_varijabla naziv="DomainObject.Predmet.ProtustrankaNazivFormatedOIB_1">Klub športova na moru "Reful", OIB 86890812488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16330.88</izvorni_sadrzaj>
    <derivirana_varijabla naziv="DomainObject.Predmet.TrenutnaVrijednost_1">16330.88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Klub športova na moru "Reful"</item>
    </izvorni_sadrzaj>
    <derivirana_varijabla naziv="DomainObject.Predmet.ProtuStrankaListFormated_1">
      <item>Klub športova na moru "Reful"</item>
    </derivirana_varijabla>
  </DomainObject.Predmet.ProtuStrankaListFormated>
  <DomainObject.Predmet.ProtuStrankaListFormatedOIB>
    <izvorni_sadrzaj>
      <item>Klub športova na moru "Reful", OIB 86890812488</item>
    </izvorni_sadrzaj>
    <derivirana_varijabla naziv="DomainObject.Predmet.ProtuStrankaListFormatedOIB_1">
      <item>Klub športova na moru "Reful", OIB 86890812488</item>
    </derivirana_varijabla>
  </DomainObject.Predmet.ProtuStrankaListFormatedOIB>
  <DomainObject.Predmet.ProtuStrankaListFormatedWithAdress>
    <izvorni_sadrzaj>
      <item>Klub športova na moru "Reful", Rogotinska 6, 20340 Ploče</item>
    </izvorni_sadrzaj>
    <derivirana_varijabla naziv="DomainObject.Predmet.ProtuStrankaListFormatedWithAdress_1">
      <item>Klub športova na moru "Reful", Rogotinska 6, 20340 Ploče</item>
    </derivirana_varijabla>
  </DomainObject.Predmet.ProtuStrankaListFormatedWithAdress>
  <DomainObject.Predmet.ProtuStrankaListFormatedWithAdressOIB>
    <izvorni_sadrzaj>
      <item>Klub športova na moru "Reful", OIB 86890812488, Rogotinska 6, 20340 Ploče</item>
    </izvorni_sadrzaj>
    <derivirana_varijabla naziv="DomainObject.Predmet.ProtuStrankaListFormatedWithAdressOIB_1">
      <item>Klub športova na moru "Reful", OIB 86890812488, Rogotinska 6, 20340 Ploče</item>
    </derivirana_varijabla>
  </DomainObject.Predmet.ProtuStrankaListFormatedWithAdressOIB>
  <DomainObject.Predmet.ProtuStrankaListNazivFormated>
    <izvorni_sadrzaj>
      <item>Klub športova na moru "Reful"</item>
    </izvorni_sadrzaj>
    <derivirana_varijabla naziv="DomainObject.Predmet.ProtuStrankaListNazivFormated_1">
      <item>Klub športova na moru "Reful"</item>
    </derivirana_varijabla>
  </DomainObject.Predmet.ProtuStrankaListNazivFormated>
  <DomainObject.Predmet.ProtuStrankaListNazivFormatedOIB>
    <izvorni_sadrzaj>
      <item>Klub športova na moru "Reful", OIB 86890812488</item>
    </izvorni_sadrzaj>
    <derivirana_varijabla naziv="DomainObject.Predmet.ProtuStrankaListNazivFormatedOIB_1">
      <item>Klub športova na moru "Reful", OIB 86890812488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Klub športova na moru "Reful"</izvorni_sadrzaj>
    <derivirana_varijabla naziv="DomainObject.Predmet.ProtustrankaIDrugi_1">Klub športova na moru "Reful"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Klub športova na moru "Reful", OIB 86890812488, Rogotinska 6, 20340 Ploče</izvorni_sadrzaj>
    <derivirana_varijabla naziv="DomainObject.Predmet.ProtustrankaIDrugiAdressOIB_1">Klub športova na moru "Reful", OIB 86890812488, Rogotinska 6,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Klub športova na moru "Reful"</item>
    </izvorni_sadrzaj>
    <derivirana_varijabla naziv="DomainObject.Predmet.SudioniciListNaziv_1">
      <item>Financijska agencija, RC SPLIT, PODRUŽNICA DUBROVNIK</item>
      <item>Klub športova na moru "Reful"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Klub športova na moru "Reful", OIB 86890812488, Rogotinska 6,20340 Ploče</item>
    </izvorni_sadrzaj>
    <derivirana_varijabla naziv="DomainObject.Predmet.SudioniciListAdressOIB_1">
      <item>Financijska agencija, RC SPLIT, PODRUŽNICA DUBROVNIK, OIB 85821130368, VUKOVARSKA 2,20000 Dubrovnik</item>
      <item>Klub športova na moru "Reful", OIB 86890812488, Rogotinska 6,20340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86890812488</item>
    </izvorni_sadrzaj>
    <derivirana_varijabla naziv="DomainObject.Predmet.SudioniciListNazivOIB_1">
      <item>, OIB 85821130368</item>
      <item>, OIB 86890812488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EA138-C300-48A6-9A95-33B4A567C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369</properties:Words>
  <properties:Characters>2113</properties:Characters>
  <properties:Lines>52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2016-08-29T06:27:00Z</dcterms:created>
  <dc:creator>Ante Kačić</dc:creator>
  <cp:lastModifiedBy>Augustina Majčica</cp:lastModifiedBy>
  <cp:lastPrinted>2016-08-18T06:50:00Z</cp:lastPrinted>
  <dcterms:modified xmlns:xsi="http://www.w3.org/2001/XMLSchema-instance" xsi:type="dcterms:W3CDTF">2016-08-29T08:16:00Z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