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831d" w14:paraId="6a7831d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1E1C4F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1E1C4F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1E1C4F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 Zadar od</w:t>
      </w:r>
      <w:r w:rsidR="0050153F">
        <w:rPr>
          <w:szCs w:val="24"/>
        </w:rPr>
        <w:t xml:space="preserve"> 8. rujna </w:t>
      </w:r>
      <w:r>
        <w:rPr>
          <w:szCs w:val="24"/>
        </w:rPr>
        <w:t xml:space="preserve">2016. za provedbu skraćenog stečajnoga postupka nad dužnikom </w:t>
      </w:r>
      <w:r w:rsidR="0050153F">
        <w:t xml:space="preserve">TASTE AND TRAVEL </w:t>
      </w:r>
      <w:r w:rsidR="0090293D">
        <w:t>d.o.o.</w:t>
      </w:r>
      <w:r>
        <w:t xml:space="preserve">, sa sjedištem u </w:t>
      </w:r>
      <w:r w:rsidR="0090293D">
        <w:t xml:space="preserve">Zadru, </w:t>
      </w:r>
      <w:r w:rsidR="0050153F">
        <w:t>Antuna Barca 9 D</w:t>
      </w:r>
      <w:r w:rsidR="0090293D">
        <w:t>,</w:t>
      </w:r>
      <w:r>
        <w:t xml:space="preserve"> OIB: </w:t>
      </w:r>
      <w:r w:rsidR="0050153F" w:rsidRPr="0050153F">
        <w:t>57896884039</w:t>
      </w:r>
      <w:r w:rsidR="0090293D" w:rsidRPr="0050153F">
        <w:rPr>
          <w:szCs w:val="24"/>
        </w:rPr>
        <w:t>,</w:t>
      </w:r>
      <w:r w:rsidR="0090293D">
        <w:rPr>
          <w:szCs w:val="24"/>
        </w:rPr>
        <w:t xml:space="preserve"> 29</w:t>
      </w:r>
      <w:r>
        <w:rPr>
          <w:szCs w:val="24"/>
        </w:rPr>
        <w:t>. studenoga 2016.</w:t>
      </w:r>
      <w:r w:rsidR="001E1C4F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1E1C4F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1E1C4F" w:rsidR="001E1C4F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Zadar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C4F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D17700" w:rsidP="001E1C4F" w:rsidR="00D17700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93D" w:rsidR="0090293D">
      <w:pPr>
        <w:spacing w:lineRule="auto" w:line="240" w:after="0"/>
      </w:pPr>
      <w:r>
        <w:separator/>
      </w:r>
    </w:p>
  </w:endnote>
  <w:endnote w:id="0" w:type="continuationSeparator">
    <w:p w:rsidRDefault="0090293D" w:rsidR="009029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93D" w:rsidR="0090293D">
      <w:pPr>
        <w:spacing w:lineRule="auto" w:line="240" w:after="0"/>
      </w:pPr>
      <w:r>
        <w:separator/>
      </w:r>
    </w:p>
  </w:footnote>
  <w:footnote w:id="0" w:type="continuationSeparator">
    <w:p w:rsidRDefault="0090293D" w:rsidR="009029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93D" w:rsidP="0090293D" w:rsidR="0090293D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C4F" w:rsidP="001E1C4F" w:rsidR="001E1C4F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St-1044/16-8</w:t>
    </w:r>
  </w:p>
  <w:p w:rsidRDefault="001E1C4F" w:rsidP="001E1C4F" w:rsidR="001E1C4F">
    <w:pPr>
      <w:pStyle w:val="Zaglavlje"/>
      <w:tabs>
        <w:tab w:pos="4536" w:val="clear"/>
        <w:tab w:pos="9072" w:val="clear"/>
        <w:tab w:pos="66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1E1C4F"/>
    <w:rsid w:val="00223D57"/>
    <w:rsid w:val="00255E5D"/>
    <w:rsid w:val="0050153F"/>
    <w:rsid w:val="0058023C"/>
    <w:rsid w:val="00883741"/>
    <w:rsid w:val="0090293D"/>
    <w:rsid w:val="00A82CCA"/>
    <w:rsid w:val="00CE25E2"/>
    <w:rsid w:val="00D1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E1C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E1C4F"/>
  </w:style>
  <w:style w:styleId="Tekstrezerviranogmjesta" w:type="character">
    <w:name w:val="Placeholder Text"/>
    <w:basedOn w:val="Zadanifontodlomka"/>
    <w:uiPriority w:val="99"/>
    <w:semiHidden/>
    <w:rsid w:val="00A82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C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2C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2C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2C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E1C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E1C4F"/>
  </w:style>
  <w:style w:styleId="Tekstrezerviranogmjesta" w:type="character">
    <w:name w:val="Placeholder Text"/>
    <w:basedOn w:val="Zadanifontodlomka"/>
    <w:uiPriority w:val="99"/>
    <w:semiHidden/>
    <w:rsid w:val="00A82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C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2C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2C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2C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TASTE AND TRAVEL j.d.o.o. za trgovinu, turizam i turistička agencija</izvorni_sadrzaj>
    <derivirana_varijabla naziv="DomainObject.Predmet.ProtustrankaFormated_1">  TASTE AND TRAVEL j.d.o.o. za trgovinu, turizam i turistička agencija</derivirana_varijabla>
  </DomainObject.Predmet.ProtustrankaFormated>
  <DomainObject.Predmet.ProtustrankaFormatedOIB>
    <izvorni_sadrzaj>  TASTE AND TRAVEL j.d.o.o. za trgovinu, turizam i turistička agencija, OIB 57896884039</izvorni_sadrzaj>
    <derivirana_varijabla naziv="DomainObject.Predmet.ProtustrankaFormatedOIB_1">  TASTE AND TRAVEL j.d.o.o. za trgovinu, turizam i turistička agencija, OIB 57896884039</derivirana_varijabla>
  </DomainObject.Predmet.ProtustrankaFormatedOIB>
  <DomainObject.Predmet.ProtustrankaFormatedWithAdress>
    <izvorni_sadrzaj> TASTE AND TRAVEL j.d.o.o. za trgovinu, turizam i turistička agencija, Antuna Barca 9/D, 23000 Zadar</izvorni_sadrzaj>
    <derivirana_varijabla naziv="DomainObject.Predmet.ProtustrankaFormatedWithAdress_1"> TASTE AND TRAVEL j.d.o.o. za trgovinu, turizam i turistička agencija, Antuna Barca 9/D, 23000 Zadar</derivirana_varijabla>
  </DomainObject.Predmet.ProtustrankaFormatedWithAdress>
  <DomainObject.Predmet.ProtustrankaFormatedWithAdressOIB>
    <izvorni_sadrzaj> TASTE AND TRAVEL j.d.o.o. za trgovinu, turizam i turistička agencija, OIB 57896884039, Antuna Barca 9/D, 23000 Zadar</izvorni_sadrzaj>
    <derivirana_varijabla naziv="DomainObject.Predmet.ProtustrankaFormatedWithAdressOIB_1"> TASTE AND TRAVEL j.d.o.o. za trgovinu, turizam i turistička agencija, OIB 57896884039, Antuna Barca 9/D, 23000 Zadar</derivirana_varijabla>
  </DomainObject.Predmet.ProtustrankaFormatedWithAdressOIB>
  <DomainObject.Predmet.ProtustrankaWithAdress>
    <izvorni_sadrzaj>TASTE AND TRAVEL j.d.o.o. za trgovinu, turizam i turistička agencija Antuna Barca 9/D, 23000 Zadar</izvorni_sadrzaj>
    <derivirana_varijabla naziv="DomainObject.Predmet.ProtustrankaWithAdress_1">TASTE AND TRAVEL j.d.o.o. za trgovinu, turizam i turistička agencija Antuna Barca 9/D, 23000 Zadar</derivirana_varijabla>
  </DomainObject.Predmet.ProtustrankaWithAdress>
  <DomainObject.Predmet.ProtustrankaWithAdressOIB>
    <izvorni_sadrzaj>TASTE AND TRAVEL j.d.o.o. za trgovinu, turizam i turistička agencija, OIB 57896884039, Antuna Barca 9/D, 23000 Zadar</izvorni_sadrzaj>
    <derivirana_varijabla naziv="DomainObject.Predmet.ProtustrankaWithAdressOIB_1">TASTE AND TRAVEL j.d.o.o. za trgovinu, turizam i turistička agencija, OIB 57896884039, Antuna Barca 9/D, 23000 Zadar</derivirana_varijabla>
  </DomainObject.Predmet.ProtustrankaWithAdressOIB>
  <DomainObject.Predmet.ProtustrankaNazivFormated>
    <izvorni_sadrzaj>TASTE AND TRAVEL j.d.o.o. za trgovinu, turizam i turistička agencija</izvorni_sadrzaj>
    <derivirana_varijabla naziv="DomainObject.Predmet.ProtustrankaNazivFormated_1">TASTE AND TRAVEL j.d.o.o. za trgovinu, turizam i turistička agencija</derivirana_varijabla>
  </DomainObject.Predmet.ProtustrankaNazivFormated>
  <DomainObject.Predmet.ProtustrankaNazivFormatedOIB>
    <izvorni_sadrzaj>TASTE AND TRAVEL j.d.o.o. za trgovinu, turizam i turistička agencija, OIB 57896884039</izvorni_sadrzaj>
    <derivirana_varijabla naziv="DomainObject.Predmet.ProtustrankaNazivFormatedOIB_1">TASTE AND TRAVEL j.d.o.o. za trgovinu, turizam i turistička agencija, OIB 57896884039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TASTE AND TRAVEL j.d.o.o. za trgovinu, turizam i turistička agencija</item>
    </izvorni_sadrzaj>
    <derivirana_varijabla naziv="DomainObject.Predmet.ProtuStrankaListFormated_1">
      <item>TASTE AND TRAVEL j.d.o.o. za trgovinu, turizam i turistička agencija</item>
    </derivirana_varijabla>
  </DomainObject.Predmet.ProtuStrankaListFormated>
  <DomainObject.Predmet.ProtuStrankaListFormatedOIB>
    <izvorni_sadrzaj>
      <item>TASTE AND TRAVEL j.d.o.o. za trgovinu, turizam i turistička agencija, OIB 57896884039</item>
    </izvorni_sadrzaj>
    <derivirana_varijabla naziv="DomainObject.Predmet.ProtuStrankaListFormatedOIB_1">
      <item>TASTE AND TRAVEL j.d.o.o. za trgovinu, turizam i turistička agencija, OIB 57896884039</item>
    </derivirana_varijabla>
  </DomainObject.Predmet.ProtuStrankaListFormatedOIB>
  <DomainObject.Predmet.ProtuStrankaListFormatedWithAdress>
    <izvorni_sadrzaj>
      <item>TASTE AND TRAVEL j.d.o.o. za trgovinu, turizam i turistička agencija, Antuna Barca 9/D, 23000 Zadar</item>
    </izvorni_sadrzaj>
    <derivirana_varijabla naziv="DomainObject.Predmet.ProtuStrankaListFormatedWithAdress_1">
      <item>TASTE AND TRAVEL j.d.o.o. za trgovinu, turizam i turistička agencija, Antuna Barca 9/D, 23000 Zadar</item>
    </derivirana_varijabla>
  </DomainObject.Predmet.ProtuStrankaListFormatedWithAdress>
  <DomainObject.Predmet.ProtuStrankaListFormatedWithAdressOIB>
    <izvorni_sadrzaj>
      <item>TASTE AND TRAVEL j.d.o.o. za trgovinu, turizam i turistička agencija, OIB 57896884039, Antuna Barca 9/D, 23000 Zadar</item>
    </izvorni_sadrzaj>
    <derivirana_varijabla naziv="DomainObject.Predmet.ProtuStrankaListFormatedWithAdressOIB_1">
      <item>TASTE AND TRAVEL j.d.o.o. za trgovinu, turizam i turistička agencija, OIB 57896884039, Antuna Barca 9/D, 23000 Zadar</item>
    </derivirana_varijabla>
  </DomainObject.Predmet.ProtuStrankaListFormatedWithAdressOIB>
  <DomainObject.Predmet.ProtuStrankaListNazivFormated>
    <izvorni_sadrzaj>
      <item>TASTE AND TRAVEL j.d.o.o. za trgovinu, turizam i turistička agencija</item>
    </izvorni_sadrzaj>
    <derivirana_varijabla naziv="DomainObject.Predmet.ProtuStrankaListNazivFormated_1">
      <item>TASTE AND TRAVEL j.d.o.o. za trgovinu, turizam i turistička agencija</item>
    </derivirana_varijabla>
  </DomainObject.Predmet.ProtuStrankaListNazivFormated>
  <DomainObject.Predmet.ProtuStrankaListNazivFormatedOIB>
    <izvorni_sadrzaj>
      <item>TASTE AND TRAVEL j.d.o.o. za trgovinu, turizam i turistička agencija, OIB 57896884039</item>
    </izvorni_sadrzaj>
    <derivirana_varijabla naziv="DomainObject.Predmet.ProtuStrankaListNazivFormatedOIB_1">
      <item>TASTE AND TRAVEL j.d.o.o. za trgovinu, turizam i turistička agencija, OIB 57896884039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TASTE AND TRAVEL j.d.o.o. za trgovinu, turizam i turistička agencija</izvorni_sadrzaj>
    <derivirana_varijabla naziv="DomainObject.Predmet.ProtustrankaIDrugi_1">TASTE AND TRAVEL j.d.o.o. za trgovinu, turizam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TASTE AND TRAVEL j.d.o.o. za trgovinu, turizam i turistička agencija, OIB 57896884039, Antuna Barca 9/D, 23000 Zadar</izvorni_sadrzaj>
    <derivirana_varijabla naziv="DomainObject.Predmet.ProtustrankaIDrugiAdressOIB_1">TASTE AND TRAVEL j.d.o.o. za trgovinu, turizam i turistička agencija, OIB 57896884039, Antuna Barca 9/D,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TASTE AND TRAVEL j.d.o.o. za trgovinu, turizam i turistička agencija</item>
    </izvorni_sadrzaj>
    <derivirana_varijabla naziv="DomainObject.Predmet.SudioniciListNaziv_1">
      <item>FINA</item>
      <item>TASTE AND TRAVEL j.d.o.o. za trgovinu, turizam i turistička agencija</item>
    </derivirana_varijabla>
  </DomainObject.Predmet.SudioniciListNaziv>
  <DomainObject.Predmet.SudioniciListAdressOIB>
    <izvorni_sadrzaj>
      <item>FINA, OIB 85821130368</item>
      <item>TASTE AND TRAVEL j.d.o.o. za trgovinu, turizam i turistička agencija, OIB 57896884039, Antuna Barca 9/D,23000 Zadar</item>
    </izvorni_sadrzaj>
    <derivirana_varijabla naziv="DomainObject.Predmet.SudioniciListAdressOIB_1">
      <item>FINA, OIB 85821130368</item>
      <item>TASTE AND TRAVEL j.d.o.o. za trgovinu, turizam i turistička agencija, OIB 57896884039, Antuna Barca 9/D,23000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57896884039</item>
    </izvorni_sadrzaj>
    <derivirana_varijabla naziv="DomainObject.Predmet.SudioniciListNazivOIB_1">
      <item>, OIB 85821130368</item>
      <item>, OIB 57896884039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1025</properties:Characters>
  <properties:Lines>48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dcterms:modified xmlns:xsi="http://www.w3.org/2001/XMLSchema-instance" xsi:type="dcterms:W3CDTF">2016-11-29T14:04:00Z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