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f5aa" w14:paraId="82df5aa" w:rsidRDefault="00C329D5" w:rsidP="00C329D5" w:rsidR="00C329D5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6 St-478/17-5</w:t>
      </w:r>
    </w:p>
    <w:p w:rsidRDefault="00C329D5" w:rsidP="00C329D5" w:rsidR="00C329D5">
      <w:pPr>
        <w:jc w:val="both"/>
        <w:rPr>
          <w:bCs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67264" w:rsidR="00D70BC2" w:rsidRPr="00903C71">
        <w:trPr>
          <w:gridAfter w:val="1"/>
          <w:wAfter w:type="dxa" w:w="284"/>
        </w:trPr>
        <w:tc>
          <w:tcPr>
            <w:tcW w:type="dxa" w:w="2943"/>
          </w:tcPr>
          <w:p w:rsidRDefault="00D70BC2" w:rsidP="00867264" w:rsidR="00D70BC2" w:rsidRPr="006E404F">
            <w:pPr>
              <w:jc w:val="center"/>
            </w:pPr>
            <w:r w:rsidRPr="006E404F">
              <w:rPr>
                <w:noProof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67264" w:rsidR="00D70BC2" w:rsidRPr="00FE32AC">
        <w:tc>
          <w:tcPr>
            <w:tcW w:type="dxa" w:w="3227"/>
            <w:gridSpan w:val="2"/>
          </w:tcPr>
          <w:p w:rsidRDefault="00D70BC2" w:rsidP="00867264" w:rsidR="00D70BC2" w:rsidRPr="00FE32AC">
            <w:pPr>
              <w:jc w:val="center"/>
            </w:pPr>
            <w:r w:rsidRPr="00FE32AC">
              <w:t>Republika Hrvatska</w:t>
            </w:r>
          </w:p>
          <w:p w:rsidRDefault="00D70BC2" w:rsidP="00867264" w:rsidR="00D70BC2" w:rsidRPr="00FE32AC">
            <w:pPr>
              <w:jc w:val="center"/>
            </w:pPr>
            <w:r w:rsidRPr="00FE32AC">
              <w:t>Trgovački sud u Zadru</w:t>
            </w:r>
          </w:p>
          <w:p w:rsidRDefault="00D70BC2" w:rsidP="00867264" w:rsidR="00D70BC2" w:rsidRPr="00FE32AC">
            <w:pPr>
              <w:jc w:val="center"/>
            </w:pPr>
            <w:r w:rsidRPr="00FE32AC">
              <w:t>Zadar, Dr. Franje Tuđmana 35</w:t>
            </w:r>
          </w:p>
        </w:tc>
      </w:tr>
    </w:tbl>
    <w:p w:rsidRDefault="00C329D5" w:rsidP="00C329D5" w:rsidR="00C329D5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C329D5" w:rsidP="00C329D5" w:rsidR="00C329D5" w:rsidRPr="00FC1537">
      <w:pPr>
        <w:jc w:val="center"/>
      </w:pPr>
      <w:r>
        <w:t>R E P U B L I K A   H R V A T S K A</w:t>
      </w:r>
    </w:p>
    <w:p w:rsidRDefault="00C329D5" w:rsidP="00C329D5" w:rsidR="00C329D5">
      <w:pPr>
        <w:jc w:val="center"/>
      </w:pPr>
    </w:p>
    <w:p w:rsidRDefault="00C329D5" w:rsidP="00C329D5" w:rsidR="00C329D5">
      <w:pPr>
        <w:jc w:val="center"/>
      </w:pPr>
      <w:r>
        <w:t>O G L A S</w:t>
      </w:r>
    </w:p>
    <w:p w:rsidRDefault="00C329D5" w:rsidP="00C329D5" w:rsidR="00C329D5" w:rsidRPr="00FC1537">
      <w:pPr>
        <w:jc w:val="center"/>
      </w:pPr>
    </w:p>
    <w:p w:rsidRDefault="00C329D5" w:rsidP="00C329D5" w:rsidR="00C329D5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</w:t>
      </w:r>
      <w:r w:rsidRPr="00FC1537">
        <w:t>u skraćenom stečajnom postupku nad dužnikom</w:t>
      </w:r>
      <w:r>
        <w:t xml:space="preserve"> MIŠKO TOURS j.d.o.o., Zadar, Ulica Ivana Duknovića 43</w:t>
      </w:r>
      <w:r w:rsidRPr="004430C4">
        <w:t xml:space="preserve">, OIB: </w:t>
      </w:r>
      <w:r>
        <w:t xml:space="preserve">01519607285,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>
        <w:t>Zadar</w:t>
      </w:r>
      <w:r w:rsidRPr="000506EC">
        <w:t>,</w:t>
      </w:r>
      <w:r>
        <w:t xml:space="preserve"> Ivana Danila 4, OIB: 85821130368 </w:t>
      </w:r>
      <w:r w:rsidRPr="00FC1537">
        <w:t xml:space="preserve">od </w:t>
      </w:r>
      <w:r>
        <w:t>30. studenog 2017</w:t>
      </w:r>
      <w:r w:rsidRPr="00FC1537">
        <w:t>.</w:t>
      </w:r>
      <w:r>
        <w:t xml:space="preserve">, 10. siječnja 2018. objavio je </w:t>
      </w:r>
    </w:p>
    <w:p w:rsidRDefault="00C329D5" w:rsidP="00C329D5" w:rsidR="00C329D5">
      <w:pPr>
        <w:jc w:val="center"/>
      </w:pPr>
    </w:p>
    <w:p w:rsidRDefault="00C329D5" w:rsidP="00C329D5" w:rsidR="00C329D5" w:rsidRPr="00FC1537">
      <w:pPr>
        <w:jc w:val="center"/>
      </w:pPr>
      <w:r>
        <w:t>o g l a s</w:t>
      </w:r>
    </w:p>
    <w:p w:rsidRDefault="00C329D5" w:rsidP="00C329D5" w:rsidR="00C329D5">
      <w:pPr>
        <w:jc w:val="center"/>
      </w:pPr>
    </w:p>
    <w:p w:rsidRDefault="00C329D5" w:rsidP="00C329D5" w:rsidR="00C329D5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</w:t>
      </w:r>
      <w:r w:rsidRPr="00C329D5">
        <w:t xml:space="preserve"> </w:t>
      </w:r>
      <w:r>
        <w:t>MIŠKO TOURS j.d.o.o., Zadar, Ulica Ivana Duknovića 43</w:t>
      </w:r>
      <w:r w:rsidRPr="004430C4">
        <w:t xml:space="preserve">, OIB: </w:t>
      </w:r>
      <w:r>
        <w:t xml:space="preserve">01519607285, na temelju neizvršenih osnova za plaćanje iznosi 46.773,95 kn.  </w:t>
      </w:r>
    </w:p>
    <w:p w:rsidRDefault="00C329D5" w:rsidP="00C329D5" w:rsidR="00C329D5" w:rsidRPr="00FC1537">
      <w:pPr>
        <w:ind w:firstLine="315"/>
        <w:jc w:val="both"/>
      </w:pPr>
    </w:p>
    <w:p w:rsidRDefault="00C329D5" w:rsidP="00C329D5" w:rsidR="00C329D5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>
        <w:t xml:space="preserve"> </w:t>
      </w:r>
      <w:r w:rsidRPr="00FC1537">
        <w:t xml:space="preserve">se </w:t>
      </w:r>
      <w:r>
        <w:t xml:space="preserve">osoba ovlaštena za zastupanje </w:t>
      </w:r>
      <w:r w:rsidRPr="00FC1537">
        <w:t>dužnika</w:t>
      </w:r>
      <w:r>
        <w:t xml:space="preserve"> po zakonu Jelena </w:t>
      </w:r>
      <w:proofErr w:type="spellStart"/>
      <w:r>
        <w:t>Đurišec</w:t>
      </w:r>
      <w:proofErr w:type="spellEnd"/>
      <w:r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C329D5" w:rsidP="00C329D5" w:rsidR="00C329D5">
      <w:pPr>
        <w:jc w:val="both"/>
      </w:pPr>
    </w:p>
    <w:p w:rsidRDefault="00C329D5" w:rsidP="00C329D5" w:rsidR="00C329D5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</w:t>
      </w:r>
      <w:proofErr w:type="spellStart"/>
      <w:r w:rsidRPr="00A30CC8">
        <w:t>četrdesetpet</w:t>
      </w:r>
      <w:proofErr w:type="spellEnd"/>
      <w:r w:rsidRPr="00A30CC8">
        <w:t>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C329D5" w:rsidP="00C329D5" w:rsidR="00C329D5">
      <w:pPr>
        <w:jc w:val="both"/>
      </w:pPr>
    </w:p>
    <w:p w:rsidRDefault="00C329D5" w:rsidP="00C329D5" w:rsidR="00C329D5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329D5" w:rsidP="00C329D5" w:rsidR="00C329D5">
      <w:pPr>
        <w:tabs>
          <w:tab w:pos="0" w:val="left"/>
        </w:tabs>
        <w:jc w:val="both"/>
      </w:pPr>
    </w:p>
    <w:p w:rsidRDefault="00C329D5" w:rsidP="00C329D5" w:rsidR="00C329D5">
      <w:pPr>
        <w:jc w:val="center"/>
      </w:pPr>
      <w:r>
        <w:t>U Zadru 10. siječnja 2018.</w:t>
      </w:r>
    </w:p>
    <w:p w:rsidRDefault="00C329D5" w:rsidP="00C329D5" w:rsidR="00C329D5"/>
    <w:p w:rsidRDefault="00C329D5" w:rsidP="00C329D5" w:rsidR="00C329D5">
      <w:pPr>
        <w:ind w:left="7080"/>
      </w:pPr>
      <w:r>
        <w:lastRenderedPageBreak/>
        <w:t xml:space="preserve">    Sudska savjetnica     </w:t>
      </w:r>
    </w:p>
    <w:p w:rsidRDefault="00C329D5" w:rsidP="00C329D5" w:rsidR="00C329D5" w:rsidRPr="00F41C5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329D5" w:rsidP="00C329D5" w:rsidR="00C329D5">
      <w:pPr>
        <w:tabs>
          <w:tab w:pos="720" w:val="left"/>
        </w:tabs>
        <w:ind w:firstLine="315" w:left="7788"/>
        <w:jc w:val="both"/>
      </w:pPr>
    </w:p>
    <w:p w:rsidRDefault="00C329D5" w:rsidP="00C329D5" w:rsidR="00C329D5">
      <w:pPr>
        <w:tabs>
          <w:tab w:pos="720" w:val="left"/>
        </w:tabs>
        <w:jc w:val="both"/>
      </w:pPr>
      <w:r>
        <w:tab/>
      </w:r>
    </w:p>
    <w:p w:rsidRDefault="00C329D5" w:rsidP="00C329D5" w:rsidR="00C329D5">
      <w:pPr>
        <w:jc w:val="both"/>
      </w:pPr>
      <w:r w:rsidRPr="00FC1537">
        <w:t>DN</w:t>
      </w:r>
      <w:r>
        <w:t>-a</w:t>
      </w:r>
      <w:r w:rsidRPr="00FC1537">
        <w:t>:</w:t>
      </w:r>
    </w:p>
    <w:p w:rsidRDefault="00C329D5" w:rsidP="00C329D5" w:rsidR="00C329D5">
      <w:pPr>
        <w:ind w:firstLine="708"/>
        <w:jc w:val="both"/>
      </w:pPr>
      <w:r>
        <w:t>1. e-Oglasna ploča suda</w:t>
      </w:r>
    </w:p>
    <w:p w:rsidRDefault="00C329D5" w:rsidP="00C329D5" w:rsidR="00C329D5" w:rsidRPr="00FC1537">
      <w:pPr>
        <w:ind w:firstLine="708"/>
        <w:jc w:val="both"/>
      </w:pPr>
      <w:r>
        <w:t>3. U spis</w:t>
      </w:r>
    </w:p>
    <w:p w:rsidRDefault="00C329D5" w:rsidP="00C329D5" w:rsidR="00C329D5" w:rsidRPr="00FC1537">
      <w:pPr>
        <w:ind w:firstLine="720"/>
        <w:jc w:val="both"/>
      </w:pPr>
    </w:p>
    <w:p w:rsidRDefault="00C329D5" w:rsidP="00C329D5" w:rsidR="00C329D5"/>
    <w:p w:rsidRDefault="003A5C39" w:rsidR="003A5C39"/>
    <w:sectPr w:rsidR="003A5C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29D5"/>
    <w:rsid w:val="003A5C39"/>
    <w:rsid w:val="00C329D5"/>
    <w:rsid w:val="00D70BC2"/>
    <w:rsid w:val="00F4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29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70BC2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70B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C2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3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AC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AC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AC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AC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29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70BC2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70B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C2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3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AC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AC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AC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AC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St-478/2017</izvorni_sadrzaj>
    <derivirana_varijabla naziv="DomainObject.Predmet.OznakaBroj_1">St-478/2017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MIŠKO TOURS jednostavno društvo s ograničenom odgovornošću za trgovinu i usluge</izvorni_sadrzaj>
    <derivirana_varijabla naziv="DomainObject.Predmet.ProtustrankaFormated_1">  MIŠKO TOURS jednostavno društvo s ograničenom odgovornošću za trgovinu i usluge</derivirana_varijabla>
  </DomainObject.Predmet.ProtustrankaFormated>
  <DomainObject.Predmet.ProtustrankaFormatedOIB>
    <izvorni_sadrzaj>  MIŠKO TOURS jednostavno društvo s ograničenom odgovornošću za trgovinu i usluge, OIB 01519607285</izvorni_sadrzaj>
    <derivirana_varijabla naziv="DomainObject.Predmet.ProtustrankaFormatedOIB_1">  MIŠKO TOURS jednostavno društvo s ograničenom odgovornošću za trgovinu i usluge, OIB 01519607285</derivirana_varijabla>
  </DomainObject.Predmet.ProtustrankaFormatedOIB>
  <DomainObject.Predmet.ProtustrankaFormatedWithAdress>
    <izvorni_sadrzaj> MIŠKO TOURS jednostavno društvo s ograničenom odgovornošću za trgovinu i usluge, Ulica Ivana Duknovića 43, 23000 Zadar</izvorni_sadrzaj>
    <derivirana_varijabla naziv="DomainObject.Predmet.ProtustrankaFormatedWithAdress_1"> MIŠKO TOURS jednostavno društvo s ograničenom odgovornošću za trgovinu i usluge, Ulica Ivana Duknovića 43, 23000 Zadar</derivirana_varijabla>
  </DomainObject.Predmet.ProtustrankaFormatedWithAdress>
  <DomainObject.Predmet.ProtustrankaFormatedWithAdressOIB>
    <izvorni_sadrzaj> MIŠKO TOURS jednostavno društvo s ograničenom odgovornošću za trgovinu i usluge, OIB 01519607285, Ulica Ivana Duknovića 43, 23000 Zadar</izvorni_sadrzaj>
    <derivirana_varijabla naziv="DomainObject.Predmet.ProtustrankaFormatedWithAdressOIB_1"> MIŠKO TOURS jednostavno društvo s ograničenom odgovornošću za trgovinu i usluge, OIB 01519607285, Ulica Ivana Duknovića 43, 23000 Zadar</derivirana_varijabla>
  </DomainObject.Predmet.ProtustrankaFormatedWithAdressOIB>
  <DomainObject.Predmet.ProtustrankaWithAdress>
    <izvorni_sadrzaj>MIŠKO TOURS jednostavno društvo s ograničenom odgovornošću za trgovinu i usluge Ulica Ivana Duknovića 43, 23000 Zadar</izvorni_sadrzaj>
    <derivirana_varijabla naziv="DomainObject.Predmet.ProtustrankaWithAdress_1">MIŠKO TOURS jednostavno društvo s ograničenom odgovornošću za trgovinu i usluge Ulica Ivana Duknovića 43, 23000 Zadar</derivirana_varijabla>
  </DomainObject.Predmet.ProtustrankaWithAdress>
  <DomainObject.Predmet.ProtustrankaWithAdressOIB>
    <izvorni_sadrzaj>MIŠKO TOURS jednostavno društvo s ograničenom odgovornošću za trgovinu i usluge, OIB 01519607285, Ulica Ivana Duknovića 43, 23000 Zadar</izvorni_sadrzaj>
    <derivirana_varijabla naziv="DomainObject.Predmet.ProtustrankaWithAdressOIB_1">MIŠKO TOURS jednostavno društvo s ograničenom odgovornošću za trgovinu i usluge, OIB 01519607285, Ulica Ivana Duknovića 43, 23000 Zadar</derivirana_varijabla>
  </DomainObject.Predmet.ProtustrankaWithAdressOIB>
  <DomainObject.Predmet.ProtustrankaNazivFormated>
    <izvorni_sadrzaj>MIŠKO TOURS jednostavno društvo s ograničenom odgovornošću za trgovinu i usluge</izvorni_sadrzaj>
    <derivirana_varijabla naziv="DomainObject.Predmet.ProtustrankaNazivFormated_1">MIŠKO TOURS jednostavno društvo s ograničenom odgovornošću za trgovinu i usluge</derivirana_varijabla>
  </DomainObject.Predmet.ProtustrankaNazivFormated>
  <DomainObject.Predmet.ProtustrankaNazivFormatedOIB>
    <izvorni_sadrzaj>MIŠKO TOURS jednostavno društvo s ograničenom odgovornošću za trgovinu i usluge, OIB 01519607285</izvorni_sadrzaj>
    <derivirana_varijabla naziv="DomainObject.Predmet.ProtustrankaNazivFormatedOIB_1">MIŠKO TOURS jednostavno društvo s ograničenom odgovornošću za trgovinu i usluge, OIB 01519607285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MIŠKO TOURS jednostavno društvo s ograničenom odgovornošću za trgovinu i usluge</item>
    </izvorni_sadrzaj>
    <derivirana_varijabla naziv="DomainObject.Predmet.ProtuStrankaListFormated_1">
      <item>MIŠKO TOURS jednostavno društvo s ograničenom odgovornošću za trgovinu i usluge</item>
    </derivirana_varijabla>
  </DomainObject.Predmet.ProtuStrankaListFormated>
  <DomainObject.Predmet.ProtuStrankaListFormatedOIB>
    <izvorni_sadrzaj>
      <item>MIŠKO TOURS jednostavno društvo s ograničenom odgovornošću za trgovinu i usluge, OIB 01519607285</item>
    </izvorni_sadrzaj>
    <derivirana_varijabla naziv="DomainObject.Predmet.ProtuStrankaListFormatedOIB_1">
      <item>MIŠKO TOURS jednostavno društvo s ograničenom odgovornošću za trgovinu i usluge, OIB 01519607285</item>
    </derivirana_varijabla>
  </DomainObject.Predmet.ProtuStrankaListFormatedOIB>
  <DomainObject.Predmet.ProtuStrankaListFormatedWithAdress>
    <izvorni_sadrzaj>
      <item>MIŠKO TOURS jednostavno društvo s ograničenom odgovornošću za trgovinu i usluge, Ulica Ivana Duknovića 43, 23000 Zadar</item>
    </izvorni_sadrzaj>
    <derivirana_varijabla naziv="DomainObject.Predmet.ProtuStrankaListFormatedWithAdress_1">
      <item>MIŠKO TOURS jednostavno društvo s ograničenom odgovornošću za trgovinu i usluge, Ulica Ivana Duknovića 43, 23000 Zadar</item>
    </derivirana_varijabla>
  </DomainObject.Predmet.ProtuStrankaListFormatedWithAdress>
  <DomainObject.Predmet.ProtuStrankaListFormatedWithAdressOIB>
    <izvorni_sadrzaj>
      <item>MIŠKO TOURS jednostavno društvo s ograničenom odgovornošću za trgovinu i usluge, OIB 01519607285, Ulica Ivana Duknovića 43, 23000 Zadar</item>
    </izvorni_sadrzaj>
    <derivirana_varijabla naziv="DomainObject.Predmet.ProtuStrankaListFormatedWithAdressOIB_1">
      <item>MIŠKO TOURS jednostavno društvo s ograničenom odgovornošću za trgovinu i usluge, OIB 01519607285, Ulica Ivana Duknovića 43, 23000 Zadar</item>
    </derivirana_varijabla>
  </DomainObject.Predmet.ProtuStrankaListFormatedWithAdressOIB>
  <DomainObject.Predmet.ProtuStrankaListNazivFormated>
    <izvorni_sadrzaj>
      <item>MIŠKO TOURS jednostavno društvo s ograničenom odgovornošću za trgovinu i usluge</item>
    </izvorni_sadrzaj>
    <derivirana_varijabla naziv="DomainObject.Predmet.ProtuStrankaListNazivFormated_1">
      <item>MIŠKO TOURS jednostavno društvo s ograničenom odgovornošću za trgovinu i usluge</item>
    </derivirana_varijabla>
  </DomainObject.Predmet.ProtuStrankaListNazivFormated>
  <DomainObject.Predmet.ProtuStrankaListNazivFormatedOIB>
    <izvorni_sadrzaj>
      <item>MIŠKO TOURS jednostavno društvo s ograničenom odgovornošću za trgovinu i usluge, OIB 01519607285</item>
    </izvorni_sadrzaj>
    <derivirana_varijabla naziv="DomainObject.Predmet.ProtuStrankaListNazivFormatedOIB_1">
      <item>MIŠKO TOURS jednostavno društvo s ograničenom odgovornošću za trgovinu i usluge, OIB 01519607285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MIŠKO TOURS jednostavno društvo s ograničenom odgovornošću za trgovinu i usluge</izvorni_sadrzaj>
    <derivirana_varijabla naziv="DomainObject.Predmet.ProtustrankaIDrugi_1">MIŠKO TOURS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MIŠKO TOURS jednostavno društvo s ograničenom odgovornošću za trgovinu i usluge, OIB 01519607285, Ulica Ivana Duknovića 43, 23000 Zadar</izvorni_sadrzaj>
    <derivirana_varijabla naziv="DomainObject.Predmet.ProtustrankaIDrugiAdressOIB_1">MIŠKO TOURS jednostavno društvo s ograničenom odgovornošću za trgovinu i usluge, OIB 01519607285, Ulica Ivana Duknovića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MIŠKO TOURS jednostavno društvo s ograničenom odgovornošću za trgovinu i usluge</item>
    </izvorni_sadrzaj>
    <derivirana_varijabla naziv="DomainObject.Predmet.SudioniciListNaziv_1">
      <item>FINA</item>
      <item>MIŠKO TOURS jednostavno društvo s ograničenom odgovornošću za trgovinu i usluge</item>
    </derivirana_varijabla>
  </DomainObject.Predmet.SudioniciListNaziv>
  <DomainObject.Predmet.SudioniciListAdressOIB>
    <izvorni_sadrzaj>
      <item>FINA, OIB 85821130368</item>
      <item>MIŠKO TOURS jednostavno društvo s ograničenom odgovornošću za trgovinu i usluge, OIB 01519607285, Ulica Ivana Duknovića 43,23000 Zadar</item>
    </izvorni_sadrzaj>
    <derivirana_varijabla naziv="DomainObject.Predmet.SudioniciListAdressOIB_1">
      <item>FINA, OIB 85821130368</item>
      <item>MIŠKO TOURS jednostavno društvo s ograničenom odgovornošću za trgovinu i usluge, OIB 01519607285, Ulica Ivana Duknovića 43,23000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01519607285</item>
    </izvorni_sadrzaj>
    <derivirana_varijabla naziv="DomainObject.Predmet.SudioniciListNazivOIB_1">
      <item>, OIB 85821130368</item>
      <item>, OIB 01519607285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2017</properties:Characters>
  <properties:Lines>57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2018-01-09T13:20:00Z</dcterms:created>
  <dc:creator>Anamarija Kovačić Milković</dc:creator>
  <cp:lastModifiedBy>Merlina Klišmanić</cp:lastModifiedBy>
  <cp:lastPrinted>2018-01-10T12:09:00Z</cp:lastPrinted>
  <dcterms:modified xmlns:xsi="http://www.w3.org/2001/XMLSchema-instance" xsi:type="dcterms:W3CDTF">2018-01-10T12:11:00Z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