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16dc" w14:paraId="38a16dc" w:rsidRDefault="00AE649C" w:rsidP="006D5BD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6D5BD3" w:rsidP="006D5BD3" w:rsidR="006D5BD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St-202/2015-3.</w:t>
      </w:r>
    </w:p>
    <w:p w:rsidRDefault="006D5BD3" w:rsidP="006D5BD3" w:rsidR="006D5BD3">
      <w:pPr>
        <w:jc w:val="both"/>
        <w:rPr>
          <w:rFonts w:cs="Arial" w:hAnsi="Arial" w:ascii="Arial"/>
          <w:b/>
        </w:rPr>
      </w:pPr>
    </w:p>
    <w:p w:rsidRDefault="006D5BD3" w:rsidP="006D5BD3" w:rsidR="006D5BD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D5BD3" w:rsidP="006D5BD3" w:rsidR="006D5BD3">
      <w:pPr>
        <w:jc w:val="center"/>
        <w:rPr>
          <w:rFonts w:cs="Arial" w:hAnsi="Arial" w:ascii="Arial"/>
          <w:b/>
        </w:rPr>
      </w:pPr>
    </w:p>
    <w:p w:rsidRDefault="006D5BD3" w:rsidP="006D5BD3" w:rsidR="006D5BD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D5BD3" w:rsidP="006D5BD3" w:rsidR="006D5BD3">
      <w:pPr>
        <w:jc w:val="both"/>
        <w:rPr>
          <w:rFonts w:cs="Arial" w:hAnsi="Arial" w:ascii="Arial"/>
        </w:rPr>
      </w:pP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VARIVODA GRADNJA d.o.o. za trgovinu, ugostiteljstvo i usluge iz Bjelovara, Bedem ljubavi 17, MBS 010054005, OIB 82341685484, dana 03. veljače 2016. godine  </w:t>
      </w:r>
    </w:p>
    <w:p w:rsidRDefault="006D5BD3" w:rsidP="006D5BD3" w:rsidR="006D5BD3">
      <w:pPr>
        <w:jc w:val="both"/>
        <w:rPr>
          <w:rFonts w:cs="Arial" w:hAnsi="Arial" w:ascii="Arial"/>
        </w:rPr>
      </w:pPr>
    </w:p>
    <w:p w:rsidRDefault="006D5BD3" w:rsidP="006D5BD3" w:rsidR="006D5BD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D5BD3" w:rsidP="006D5BD3" w:rsidR="006D5BD3">
      <w:pPr>
        <w:jc w:val="center"/>
        <w:rPr>
          <w:rFonts w:cs="Arial" w:hAnsi="Arial" w:ascii="Arial"/>
        </w:rPr>
      </w:pP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VARIVODA GRADNJA d.o.o. za trgovinu, ugostiteljstvo i usluge iz Bjelovara, Bedem ljubavi 17, MBS 010054005, OIB 82341685484.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VARIVODA GRADNJA d.o.o. za trgovinu, ugostiteljstvo i usluge iz Bjelovara, Bedem ljubavi 17, MBS 010054005, OIB 82341685484.</w:t>
      </w:r>
    </w:p>
    <w:p w:rsidRDefault="006D5BD3" w:rsidP="006D5BD3" w:rsidR="006D5BD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08,00 sati, kada je ovo rješenje objavljeno na e-oglasnoj ploči ovoga suda.</w:t>
      </w:r>
    </w:p>
    <w:p w:rsidRDefault="006D5BD3" w:rsidP="006D5BD3" w:rsidR="006D5BD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D5BD3" w:rsidP="006D5BD3" w:rsidR="006D5BD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</w:p>
    <w:p w:rsidRDefault="006D5BD3" w:rsidP="006D5BD3" w:rsidR="006D5BD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St-202/2015-2.,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D5BD3" w:rsidP="006D5BD3" w:rsidR="006D5BD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D5BD3" w:rsidP="006D5BD3" w:rsidR="006D5BD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D5BD3" w:rsidP="006D5BD3" w:rsidR="006D5BD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6D5BD3" w:rsidP="006D5BD3" w:rsidR="006D5BD3">
      <w:pPr>
        <w:rPr>
          <w:rFonts w:cs="Arial" w:hAnsi="Arial" w:ascii="Arial"/>
          <w:b/>
        </w:rPr>
      </w:pPr>
    </w:p>
    <w:p w:rsidRDefault="006D5BD3" w:rsidP="006D5BD3" w:rsidR="006D5BD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D5BD3" w:rsidP="006D5BD3" w:rsidR="006D5BD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6D5BD3" w:rsidP="006D5BD3" w:rsidR="006D5BD3">
      <w:pPr>
        <w:ind w:firstLine="4111"/>
        <w:jc w:val="both"/>
        <w:rPr>
          <w:rFonts w:cs="Arial" w:hAnsi="Arial" w:ascii="Arial"/>
        </w:rPr>
      </w:pP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6D5BD3" w:rsidP="006D5BD3" w:rsidR="006D5BD3">
      <w:pPr>
        <w:jc w:val="both"/>
        <w:rPr>
          <w:rFonts w:cs="Arial" w:hAnsi="Arial" w:ascii="Arial"/>
        </w:rPr>
      </w:pPr>
    </w:p>
    <w:p w:rsidRDefault="006D5BD3" w:rsidP="006D5BD3" w:rsidR="006D5BD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D5BD3" w:rsidP="006D5BD3" w:rsidR="006D5B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6D5BD3" w:rsidP="006D5BD3" w:rsidR="006D5BD3">
      <w:pPr>
        <w:rPr>
          <w:rFonts w:cs="Arial" w:hAnsi="Arial" w:ascii="Arial"/>
        </w:rPr>
      </w:pPr>
    </w:p>
    <w:p w:rsidRDefault="006D5BD3" w:rsidP="006D5BD3" w:rsidR="006D5BD3">
      <w:pPr>
        <w:jc w:val="both"/>
        <w:rPr>
          <w:rFonts w:cs="Arial" w:hAnsi="Arial" w:ascii="Arial"/>
        </w:rPr>
      </w:pPr>
    </w:p>
    <w:p w:rsidRDefault="006D5BD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BD3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82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St-202/2015-3</izvorni_sadrzaj>
    <derivirana_varijabla naziv="DomainObject.Oznaka_1">St-202/2015-3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VARIVODA GRADNJA društvo s ograničenom odgovornošću za trgovinu, ugostiteljstvo i usluge, Bjelovar zastupanog po punomoćniku NEDILJKO VARIVODA</izvorni_sadrzaj>
    <derivirana_varijabla naziv="DomainObject.Predmet.ProtustrankaFormated_1">  VARIVODA GRADNJA društvo s ograničenom odgovornošću za trgovinu, ugostiteljstvo i usluge, Bjelovar zastupanog po punomoćniku NEDILJKO VARIVODA</derivirana_varijabla>
  </DomainObject.Predmet.ProtustrankaFormated>
  <DomainObject.Predmet.ProtustrankaFormatedOIB>
    <izvorni_sadrzaj>  VARIVODA GRADNJA društvo s ograničenom odgovornošću za trgovinu, ugostiteljstvo i usluge, Bjelovar, OIB 82341685484 zastupanog po punomoćniku NEDILJKO VARIVODA</izvorni_sadrzaj>
    <derivirana_varijabla naziv="DomainObject.Predmet.ProtustrankaFormatedOIB_1">  VARIVODA GRADNJA društvo s ograničenom odgovornošću za trgovinu, ugostiteljstvo i usluge, Bjelovar, OIB 82341685484 zastupanog po punomoćniku NEDILJKO VARIVODA</derivirana_varijabla>
  </DomainObject.Predmet.ProtustrankaFormatedOIB>
  <DomainObject.Predmet.ProtustrankaFormatedWithAdress>
    <izvorni_sadrzaj> VARIVODA GRADNJA društvo s ograničenom odgovornošću za trgovinu, ugostiteljstvo i usluge, Bjelovar, Bedem ljubavi 17, 43000 Bjelovar zastupanog po punomoćniku NEDILJKO VARIVODA</izvorni_sadrzaj>
    <derivirana_varijabla naziv="DomainObject.Predmet.ProtustrankaFormatedWithAdress_1"> VARIVODA GRADNJA društvo s ograničenom odgovornošću za trgovinu, ugostiteljstvo i usluge, Bjelovar, Bedem ljubavi 17, 43000 Bjelovar zastupanog po punomoćniku NEDILJKO VARIVODA</derivirana_varijabla>
  </DomainObject.Predmet.ProtustrankaFormatedWithAdress>
  <DomainObject.Predmet.ProtustrankaFormatedWithAdressOIB>
    <izvorni_sadrzaj> VARIVODA GRADNJA društvo s ograničenom odgovornošću za trgovinu, ugostiteljstvo i usluge, Bjelovar, OIB 82341685484, Bedem ljubavi 17, 43000 Bjelovar zastupanog po punomoćniku NEDILJKO VARIVODA</izvorni_sadrzaj>
    <derivirana_varijabla naziv="DomainObject.Predmet.ProtustrankaFormatedWithAdressOIB_1"> VARIVODA GRADNJA društvo s ograničenom odgovornošću za trgovinu, ugostiteljstvo i usluge, Bjelovar, OIB 82341685484, Bedem ljubavi 17, 43000 Bjelovar zastupanog po punomoćniku NEDILJKO VARIVODA</derivirana_varijabla>
  </DomainObject.Predmet.ProtustrankaFormatedWithAdressOIB>
  <DomainObject.Predmet.ProtustrankaWithAdress>
    <izvorni_sadrzaj>VARIVODA GRADNJA društvo s ograničenom odgovornošću za trgovinu, ugostiteljstvo i usluge, Bjelovar Bedem ljubavi 17, 43000 Bjelovar</izvorni_sadrzaj>
    <derivirana_varijabla naziv="DomainObject.Predmet.ProtustrankaWithAdress_1">VARIVODA GRADNJA društvo s ograničenom odgovornošću za trgovinu, ugostiteljstvo i usluge, Bjelovar Bedem ljubavi 17, 43000 Bjelovar</derivirana_varijabla>
  </DomainObject.Predmet.ProtustrankaWithAdress>
  <DomainObject.Predmet.ProtustrankaWithAdressOIB>
    <izvorni_sadrzaj>VARIVODA GRADNJA društvo s ograničenom odgovornošću za trgovinu, ugostiteljstvo i usluge, Bjelovar, OIB 82341685484, Bedem ljubavi 17, 43000 Bjelovar</izvorni_sadrzaj>
    <derivirana_varijabla naziv="DomainObject.Predmet.ProtustrankaWithAdressOIB_1">VARIVODA GRADNJA društvo s ograničenom odgovornošću za trgovinu, ugostiteljstvo i usluge, Bjelovar, OIB 82341685484, Bedem ljubavi 17, 43000 Bjelovar</derivirana_varijabla>
  </DomainObject.Predmet.ProtustrankaWithAdressOIB>
  <DomainObject.Predmet.ProtustrankaNazivFormated>
    <izvorni_sadrzaj>VARIVODA GRADNJA društvo s ograničenom odgovornošću za trgovinu, ugostiteljstvo i usluge, Bjelovar</izvorni_sadrzaj>
    <derivirana_varijabla naziv="DomainObject.Predmet.ProtustrankaNazivFormated_1">VARIVODA GRADNJA društvo s ograničenom odgovornošću za trgovinu, ugostiteljstvo i usluge, Bjelovar</derivirana_varijabla>
  </DomainObject.Predmet.ProtustrankaNazivFormated>
  <DomainObject.Predmet.ProtustrankaNazivFormatedOIB>
    <izvorni_sadrzaj>VARIVODA GRADNJA društvo s ograničenom odgovornošću za trgovinu, ugostiteljstvo i usluge, Bjelovar, OIB 82341685484</izvorni_sadrzaj>
    <derivirana_varijabla naziv="DomainObject.Predmet.ProtustrankaNazivFormatedOIB_1">VARIVODA GRADNJA društvo s ograničenom odgovornošću za trgovinu, ugostiteljstvo i usluge, Bjelovar, OIB 82341685484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VARIVODA GRADNJA društvo s ograničenom odgovornošću za trgovinu, ugostiteljstvo i usluge, Bjelovar zastupanog po punomoćniku NEDILJKO VARIVODA</item>
    </izvorni_sadrzaj>
    <derivirana_varijabla naziv="DomainObject.Predmet.ProtuStrankaListFormated_1">
      <item>VARIVODA GRADNJA društvo s ograničenom odgovornošću za trgovinu, ugostiteljstvo i usluge, Bjelovar zastupanog po punomoćniku NEDILJKO VARIVODA</item>
    </derivirana_varijabla>
  </DomainObject.Predmet.ProtuStrankaListFormated>
  <DomainObject.Predmet.ProtuStrankaListFormatedOIB>
    <izvorni_sadrzaj>
      <item>VARIVODA GRADNJA društvo s ograničenom odgovornošću za trgovinu, ugostiteljstvo i usluge, Bjelovar, OIB 82341685484 zastupanog po punomoćniku NEDILJKO VARIVODA</item>
    </izvorni_sadrzaj>
    <derivirana_varijabla naziv="DomainObject.Predmet.ProtuStrankaListFormatedOIB_1">
      <item>VARIVODA GRADNJA društvo s ograničenom odgovornošću za trgovinu, ugostiteljstvo i usluge, Bjelovar, OIB 82341685484 zastupanog po punomoćniku NEDILJKO VARIVODA</item>
    </derivirana_varijabla>
  </DomainObject.Predmet.ProtuStrankaListFormatedOIB>
  <DomainObject.Predmet.ProtuStrankaListFormatedWithAdress>
    <izvorni_sadrzaj>
      <item>VARIVODA GRADNJA društvo s ograničenom odgovornošću za trgovinu, ugostiteljstvo i usluge, Bjelovar, Bedem ljubavi 17, 43000 Bjelovar zastupanog po punomoćniku NEDILJKO VARIVODA</item>
    </izvorni_sadrzaj>
    <derivirana_varijabla naziv="DomainObject.Predmet.ProtuStrankaListFormatedWithAdress_1">
      <item>VARIVODA GRADNJA društvo s ograničenom odgovornošću za trgovinu, ugostiteljstvo i usluge, Bjelovar, Bedem ljubavi 17, 43000 Bjelovar zastupanog po punomoćniku NEDILJKO VARIVODA</item>
    </derivirana_varijabla>
  </DomainObject.Predmet.ProtuStrankaListFormatedWithAdress>
  <DomainObject.Predmet.ProtuStrankaListFormatedWithAdressOIB>
    <izvorni_sadrzaj>
      <item>VARIVODA GRADNJA društvo s ograničenom odgovornošću za trgovinu, ugostiteljstvo i usluge, Bjelovar, OIB 82341685484, Bedem ljubavi 17, 43000 Bjelovar zastupanog po punomoćniku NEDILJKO VARIVODA</item>
    </izvorni_sadrzaj>
    <derivirana_varijabla naziv="DomainObject.Predmet.ProtuStrankaListFormatedWithAdressOIB_1">
      <item>VARIVODA GRADNJA društvo s ograničenom odgovornošću za trgovinu, ugostiteljstvo i usluge, Bjelovar, OIB 82341685484, Bedem ljubavi 17, 43000 Bjelovar zastupanog po punomoćniku NEDILJKO VARIVODA</item>
    </derivirana_varijabla>
  </DomainObject.Predmet.ProtuStrankaListFormatedWithAdressOIB>
  <DomainObject.Predmet.ProtuStrankaListNazivFormated>
    <izvorni_sadrzaj>
      <item>VARIVODA GRADNJA društvo s ograničenom odgovornošću za trgovinu, ugostiteljstvo i usluge, Bjelovar</item>
    </izvorni_sadrzaj>
    <derivirana_varijabla naziv="DomainObject.Predmet.ProtuStrankaListNazivFormated_1">
      <item>VARIVODA GRADNJA društvo s ograničenom odgovornošću za trgovinu, ugostiteljstvo i usluge, Bjelovar</item>
    </derivirana_varijabla>
  </DomainObject.Predmet.ProtuStrankaListNazivFormated>
  <DomainObject.Predmet.ProtuStrankaListNazivFormatedOIB>
    <izvorni_sadrzaj>
      <item>VARIVODA GRADNJA društvo s ograničenom odgovornošću za trgovinu, ugostiteljstvo i usluge, Bjelovar, OIB 82341685484</item>
    </izvorni_sadrzaj>
    <derivirana_varijabla naziv="DomainObject.Predmet.ProtuStrankaListNazivFormatedOIB_1">
      <item>VARIVODA GRADNJA društvo s ograničenom odgovornošću za trgovinu, ugostiteljstvo i usluge, Bjelovar, OIB 82341685484</item>
    </derivirana_varijabla>
  </DomainObject.Predmet.ProtuStrankaListNazivFormatedOIB>
  <DomainObject.Predmet.OstaliListFormated>
    <izvorni_sadrzaj>
      <item>NEDILJKO VARIVODA punomoćnik sudionika u postupku VARIVODA GRADNJA društvo s ograničenom odgovornošću za trgovinu, ugostiteljstvo i usluge, Bjelovar</item>
    </izvorni_sadrzaj>
    <derivirana_varijabla naziv="DomainObject.Predmet.OstaliListFormated_1">
      <item>NEDILJKO VARIVODA punomoćnik sudionika u postupku VARIVODA GRADNJA društvo s ograničenom odgovornošću za trgovinu, ugostiteljstvo i usluge, Bjelovar</item>
    </derivirana_varijabla>
  </DomainObject.Predmet.OstaliListFormated>
  <DomainObject.Predmet.OstaliListFormatedOIB>
    <izvorni_sadrzaj>
      <item>NEDILJKO VARIVODA, OIB 63335117847 punomoćnik sudionika u postupku VARIVODA GRADNJA društvo s ograničenom odgovornošću za trgovinu, ugostiteljstvo i usluge, Bjelovar</item>
    </izvorni_sadrzaj>
    <derivirana_varijabla naziv="DomainObject.Predmet.OstaliListFormatedOIB_1">
      <item>NEDILJKO VARIVODA, OIB 63335117847 punomoćnik sudionika u postupku VARIVODA GRADNJA društvo s ograničenom odgovornošću za trgovinu, ugostiteljstvo i usluge, Bjelovar</item>
    </derivirana_varijabla>
  </DomainObject.Predmet.OstaliListFormatedOIB>
  <DomainObject.Predmet.OstaliListFormatedWithAdress>
    <izvorni_sadrzaj>
      <item>NEDILJKO VARIVODA, M.Križevčanina 17., 43000 Bjelovar punomoćnik sudionika u postupku VARIVODA GRADNJA društvo s ograničenom odgovornošću za trgovinu, ugostiteljstvo i usluge, Bjelovar</item>
    </izvorni_sadrzaj>
    <derivirana_varijabla naziv="DomainObject.Predmet.OstaliListFormatedWithAdress_1">
      <item>NEDILJKO VARIVODA, M.Križevčanina 17., 43000 Bjelovar punomoćnik sudionika u postupku VARIVODA GRADNJA društvo s ograničenom odgovornošću za trgovinu, ugostiteljstvo i usluge, Bjelovar</item>
    </derivirana_varijabla>
  </DomainObject.Predmet.OstaliListFormatedWithAdress>
  <DomainObject.Predmet.OstaliListFormatedWithAdressOIB>
    <izvorni_sadrzaj>
      <item>NEDILJKO VARIVODA, OIB 63335117847, M.Križevčanina 17., 43000 Bjelovar punomoćnik sudionika u postupku VARIVODA GRADNJA društvo s ograničenom odgovornošću za trgovinu, ugostiteljstvo i usluge, Bjelovar</item>
    </izvorni_sadrzaj>
    <derivirana_varijabla naziv="DomainObject.Predmet.OstaliListFormatedWithAdressOIB_1">
      <item>NEDILJKO VARIVODA, OIB 63335117847, M.Križevčanina 17., 43000 Bjelovar punomoćnik sudionika u postupku VARIVODA GRADNJA društvo s ograničenom odgovornošću za trgovinu, ugostiteljstvo i usluge, Bjelovar</item>
    </derivirana_varijabla>
  </DomainObject.Predmet.OstaliListFormatedWithAdressOIB>
  <DomainObject.Predmet.OstaliListNazivFormated>
    <izvorni_sadrzaj>
      <item>NEDILJKO VARIVODA</item>
    </izvorni_sadrzaj>
    <derivirana_varijabla naziv="DomainObject.Predmet.OstaliListNazivFormated_1">
      <item>NEDILJKO VARIVODA</item>
    </derivirana_varijabla>
  </DomainObject.Predmet.OstaliListNazivFormated>
  <DomainObject.Predmet.OstaliListNazivFormatedOIB>
    <izvorni_sadrzaj>
      <item>NEDILJKO VARIVODA, OIB 63335117847</item>
    </izvorni_sadrzaj>
    <derivirana_varijabla naziv="DomainObject.Predmet.OstaliListNazivFormatedOIB_1">
      <item>NEDILJKO VARIVODA, OIB 63335117847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St-202/2015-3</izvorni_sadrzaj>
    <derivirana_varijabla naziv="DomainObject.PoslovniBrojDokumenta_1">St-202/2015-3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VARIVODA GRADNJA društvo s ograničenom odgovornošću za trgovinu, ugostiteljstvo i usluge, Bjelovar</izvorni_sadrzaj>
    <derivirana_varijabla naziv="DomainObject.Predmet.ProtustrankaIDrugi_1">VARIVODA GRADNJA društvo s ograničenom odgovornošću za trgovinu,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VARIVODA GRADNJA društvo s ograničenom odgovornošću za trgovinu, ugostiteljstvo i usluge, Bjelovar, OIB 82341685484, Bedem ljubavi 17, 43000 Bjelovar</izvorni_sadrzaj>
    <derivirana_varijabla naziv="DomainObject.Predmet.ProtustrankaIDrugiAdressOIB_1">VARIVODA GRADNJA društvo s ograničenom odgovornošću za trgovinu, ugostiteljstvo i usluge, Bjelovar, OIB 82341685484, Bedem ljubavi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VARIVODA GRADNJA društvo s ograničenom odgovornošću za trgovinu, ugostiteljstvo i usluge, Bjelovar</item>
      <item>NEDILJKO VARIVODA</item>
    </izvorni_sadrzaj>
    <derivirana_varijabla naziv="DomainObject.Predmet.SudioniciListNaziv_1">
      <item>FINA, RC ZAGREB, Podružnica Bjelovar</item>
      <item>VARIVODA GRADNJA društvo s ograničenom odgovornošću za trgovinu, ugostiteljstvo i usluge, Bjelovar</item>
      <item>NEDILJKO VARIVODA</item>
    </derivirana_varijabla>
  </DomainObject.Predmet.SudioniciListNaziv>
  <DomainObject.Predmet.SudioniciListAdressOIB>
    <izvorni_sadrzaj>
      <item>FINA, RC ZAGREB, Podružnica Bjelovar, OIB 85821130368, F. Supila 4,43000 Bjelovar</item>
      <item>VARIVODA GRADNJA društvo s ograničenom odgovornošću za trgovinu, ugostiteljstvo i usluge, Bjelovar, OIB 82341685484, Bedem ljubavi 17,43000 Bjelovar</item>
      <item>NEDILJKO VARIVODA, OIB 63335117847, M.Križevčanina 17.,43000 Bjelovar</item>
    </izvorni_sadrzaj>
    <derivirana_varijabla naziv="DomainObject.Predmet.SudioniciListAdressOIB_1">
      <item>FINA, RC ZAGREB, Podružnica Bjelovar, OIB 85821130368, F. Supila 4,43000 Bjelovar</item>
      <item>VARIVODA GRADNJA društvo s ograničenom odgovornošću za trgovinu, ugostiteljstvo i usluge, Bjelovar, OIB 82341685484, Bedem ljubavi 17,43000 Bjelovar</item>
      <item>NEDILJKO VARIVODA, OIB 63335117847, M.Križevčanina 17.,43000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E4BD0-6373-43B7-8AD7-AC070D23A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3856</properties:Characters>
  <properties:Lines>96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2016-02-03T06:44:00Z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