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e2e6" w14:paraId="419e2e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C4628F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4628F">
              <w:rPr>
                <w:noProof/>
              </w:rPr>
              <w:t>559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E35D2">
        <w:t>GUSTO jednostavno društvo s ograničenom odgovornošću za ugostiteljstvo i usluge, OIB: 67520464066, Makarska, Kačićev trg 1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E35D2" w:rsidRPr="00AE35D2">
        <w:t>GUSTO jednostavno društvo s ograničenom odgovornošću za ugostiteljstvo i usluge, OIB: 67520464066, Makarska, Kačićev trg 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AE35D2">
        <w:t>24</w:t>
      </w:r>
      <w:r w:rsidR="000312CA">
        <w:t>. srpnja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E35D2">
        <w:t>216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AE35D2">
        <w:t>30.629,67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lastRenderedPageBreak/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36019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36019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GUSTO jednostavno društvo s ograničenom odgovornošću za ugostiteljstvo i usluge</izvorni_sadrzaj>
    <derivirana_varijabla naziv="DomainObject.Predmet.ProtustrankaFormated_1">  GUSTO jednostavno društvo s ograničenom odgovornošću za ugostiteljstvo i usluge</derivirana_varijabla>
  </DomainObject.Predmet.ProtustrankaFormated>
  <DomainObject.Predmet.ProtustrankaFormatedOIB>
    <izvorni_sadrzaj>  GUSTO jednostavno društvo s ograničenom odgovornošću za ugostiteljstvo i usluge, OIB 67520464066</izvorni_sadrzaj>
    <derivirana_varijabla naziv="DomainObject.Predmet.ProtustrankaFormatedOIB_1">  GUSTO jednostavno društvo s ograničenom odgovornošću za ugostiteljstvo i usluge, OIB 67520464066</derivirana_varijabla>
  </DomainObject.Predmet.ProtustrankaFormatedOIB>
  <DomainObject.Predmet.ProtustrankaFormatedWithAdress>
    <izvorni_sadrzaj> GUSTO jednostavno društvo s ograničenom odgovornošću za ugostiteljstvo i usluge, Kačićev trg 1, 21300 Makarska</izvorni_sadrzaj>
    <derivirana_varijabla naziv="DomainObject.Predmet.ProtustrankaFormatedWithAdress_1"> GUSTO jednostavno društvo s ograničenom odgovornošću za ugostiteljstvo i usluge, Kačićev trg 1, 21300 Makarska</derivirana_varijabla>
  </DomainObject.Predmet.ProtustrankaFormatedWithAdress>
  <DomainObject.Predmet.ProtustrankaFormatedWithAdressOIB>
    <izvorni_sadrzaj> GUSTO jednostavno društvo s ograničenom odgovornošću za ugostiteljstvo i usluge, OIB 67520464066, Kačićev trg 1, 21300 Makarska</izvorni_sadrzaj>
    <derivirana_varijabla naziv="DomainObject.Predmet.ProtustrankaFormatedWithAdressOIB_1"> GUSTO jednostavno društvo s ograničenom odgovornošću za ugostiteljstvo i usluge, OIB 67520464066, Kačićev trg 1, 21300 Makarska</derivirana_varijabla>
  </DomainObject.Predmet.ProtustrankaFormatedWithAdressOIB>
  <DomainObject.Predmet.ProtustrankaWithAdress>
    <izvorni_sadrzaj>GUSTO jednostavno društvo s ograničenom odgovornošću za ugostiteljstvo i usluge Kačićev trg 1, 21300 Makarska</izvorni_sadrzaj>
    <derivirana_varijabla naziv="DomainObject.Predmet.ProtustrankaWithAdress_1">GUSTO jednostavno društvo s ograničenom odgovornošću za ugostiteljstvo i usluge Kačićev trg 1, 21300 Makarska</derivirana_varijabla>
  </DomainObject.Predmet.ProtustrankaWithAdress>
  <DomainObject.Predmet.ProtustrankaWithAdressOIB>
    <izvorni_sadrzaj>GUSTO jednostavno društvo s ograničenom odgovornošću za ugostiteljstvo i usluge, OIB 67520464066, Kačićev trg 1, 21300 Makarska</izvorni_sadrzaj>
    <derivirana_varijabla naziv="DomainObject.Predmet.ProtustrankaWithAdressOIB_1">GUSTO jednostavno društvo s ograničenom odgovornošću za ugostiteljstvo i usluge, OIB 67520464066, Kačićev trg 1, 21300 Makarska</derivirana_varijabla>
  </DomainObject.Predmet.ProtustrankaWithAdressOIB>
  <DomainObject.Predmet.ProtustrankaNazivFormated>
    <izvorni_sadrzaj>GUSTO jednostavno društvo s ograničenom odgovornošću za ugostiteljstvo i usluge</izvorni_sadrzaj>
    <derivirana_varijabla naziv="DomainObject.Predmet.ProtustrankaNazivFormated_1">GUSTO jednostavno društvo s ograničenom odgovornošću za ugostiteljstvo i usluge</derivirana_varijabla>
  </DomainObject.Predmet.ProtustrankaNazivFormated>
  <DomainObject.Predmet.ProtustrankaNazivFormatedOIB>
    <izvorni_sadrzaj>GUSTO jednostavno društvo s ograničenom odgovornošću za ugostiteljstvo i usluge, OIB 67520464066</izvorni_sadrzaj>
    <derivirana_varijabla naziv="DomainObject.Predmet.ProtustrankaNazivFormatedOIB_1">GUSTO jednostavno društvo s ograničenom odgovornošću za ugostiteljstvo i usluge, OIB 67520464066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30629.67</izvorni_sadrzaj>
    <derivirana_varijabla naziv="DomainObject.Predmet.TrenutnaVrijednost_1">30629.67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GUSTO jednostavno društvo s ograničenom odgovornošću za ugostiteljstvo i usluge</item>
    </izvorni_sadrzaj>
    <derivirana_varijabla naziv="DomainObject.Predmet.ProtuStrankaListFormated_1">
      <item>GUSTO jednostavno društvo s ograničenom odgovornošću za ugostiteljstvo i usluge</item>
    </derivirana_varijabla>
  </DomainObject.Predmet.ProtuStrankaListFormated>
  <DomainObject.Predmet.ProtuStrankaListFormatedOIB>
    <izvorni_sadrzaj>
      <item>GUSTO jednostavno društvo s ograničenom odgovornošću za ugostiteljstvo i usluge, OIB 67520464066</item>
    </izvorni_sadrzaj>
    <derivirana_varijabla naziv="DomainObject.Predmet.ProtuStrankaListFormatedOIB_1">
      <item>GUSTO jednostavno društvo s ograničenom odgovornošću za ugostiteljstvo i usluge, OIB 67520464066</item>
    </derivirana_varijabla>
  </DomainObject.Predmet.ProtuStrankaListFormatedOIB>
  <DomainObject.Predmet.ProtuStrankaListFormatedWithAdress>
    <izvorni_sadrzaj>
      <item>GUSTO jednostavno društvo s ograničenom odgovornošću za ugostiteljstvo i usluge, Kačićev trg 1, 21300 Makarska</item>
    </izvorni_sadrzaj>
    <derivirana_varijabla naziv="DomainObject.Predmet.ProtuStrankaListFormatedWithAdress_1">
      <item>GUSTO jednostavno društvo s ograničenom odgovornošću za ugostiteljstvo i usluge, Kačićev trg 1, 21300 Makarska</item>
    </derivirana_varijabla>
  </DomainObject.Predmet.ProtuStrankaListFormatedWithAdress>
  <DomainObject.Predmet.ProtuStrankaListFormatedWithAdressOIB>
    <izvorni_sadrzaj>
      <item>GUSTO jednostavno društvo s ograničenom odgovornošću za ugostiteljstvo i usluge, OIB 67520464066, Kačićev trg 1, 21300 Makarska</item>
    </izvorni_sadrzaj>
    <derivirana_varijabla naziv="DomainObject.Predmet.ProtuStrankaListFormatedWithAdressOIB_1">
      <item>GUSTO jednostavno društvo s ograničenom odgovornošću za ugostiteljstvo i usluge, OIB 67520464066, Kačićev trg 1, 21300 Makarska</item>
    </derivirana_varijabla>
  </DomainObject.Predmet.ProtuStrankaListFormatedWithAdressOIB>
  <DomainObject.Predmet.ProtuStrankaListNazivFormated>
    <izvorni_sadrzaj>
      <item>GUSTO jednostavno društvo s ograničenom odgovornošću za ugostiteljstvo i usluge</item>
    </izvorni_sadrzaj>
    <derivirana_varijabla naziv="DomainObject.Predmet.ProtuStrankaListNazivFormated_1">
      <item>GUSTO jednostavno društvo s ograničenom odgovornošću za ugostiteljstvo i usluge</item>
    </derivirana_varijabla>
  </DomainObject.Predmet.ProtuStrankaListNazivFormated>
  <DomainObject.Predmet.ProtuStrankaListNazivFormatedOIB>
    <izvorni_sadrzaj>
      <item>GUSTO jednostavno društvo s ograničenom odgovornošću za ugostiteljstvo i usluge, OIB 67520464066</item>
    </izvorni_sadrzaj>
    <derivirana_varijabla naziv="DomainObject.Predmet.ProtuStrankaListNazivFormatedOIB_1">
      <item>GUSTO jednostavno društvo s ograničenom odgovornošću za ugostiteljstvo i usluge, OIB 67520464066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GUSTO jednostavno društvo s ograničenom odgovornošću za ugostiteljstvo i usluge</izvorni_sadrzaj>
    <derivirana_varijabla naziv="DomainObject.Predmet.ProtustrankaIDrugi_1">GUSTO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GUSTO jednostavno društvo s ograničenom odgovornošću za ugostiteljstvo i usluge, OIB 67520464066, Kačićev trg 1, 21300 Makarska</izvorni_sadrzaj>
    <derivirana_varijabla naziv="DomainObject.Predmet.ProtustrankaIDrugiAdressOIB_1">GUSTO jednostavno društvo s ograničenom odgovornošću za ugostiteljstvo i usluge, OIB 67520464066, Kačićev trg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GUSTO jednostavno društvo s ograničenom odgovornošću za ugostiteljstvo i usluge</item>
      <item>FINANCIJSKA AGENCIJA, RC SPLIT</item>
    </izvorni_sadrzaj>
    <derivirana_varijabla naziv="DomainObject.Predmet.SudioniciListNaziv_1">
      <item>GUSTO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GUSTO jednostavno društvo s ograničenom odgovornošću za ugostiteljstvo i usluge, OIB 67520464066, Kačićev trg 1,21300 Makarska</item>
      <item>FINANCIJSKA AGENCIJA, RC SPLIT, OIB 85821130368, Mažuranićevo šetalište 24 b,21000 Split</item>
    </izvorni_sadrzaj>
    <derivirana_varijabla naziv="DomainObject.Predmet.SudioniciListAdressOIB_1">
      <item>GUSTO jednostavno društvo s ograničenom odgovornošću za ugostiteljstvo i usluge, OIB 67520464066, Kačićev trg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67520464066</item>
      <item>, OIB 85821130368</item>
    </izvorni_sadrzaj>
    <derivirana_varijabla naziv="DomainObject.Predmet.SudioniciListNazivOIB_1">
      <item>, OIB 67520464066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889BA-E253-4D6A-BCD7-800523239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1938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2018-10-19T10:45:00Z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(559-18.docx)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