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195a" w14:paraId="1e9195a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4F1386" w:rsidR="004F1386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r w:rsidR="00740593">
        <w:tab/>
        <w:t xml:space="preserve">1 </w:t>
      </w:r>
      <w:r>
        <w:t>St</w:t>
      </w:r>
      <w:r w:rsidRPr="00CA74D1">
        <w:t>-</w:t>
      </w:r>
      <w:proofErr w:type="spellStart"/>
      <w:r w:rsidR="005071A9">
        <w:t>33</w:t>
      </w:r>
      <w:proofErr w:type="spellEnd"/>
      <w:r w:rsidR="00A15880">
        <w:t>/</w:t>
      </w:r>
      <w:proofErr w:type="spellStart"/>
      <w:r w:rsidR="00740593">
        <w:t>20</w:t>
      </w:r>
      <w:r w:rsidR="00A15880">
        <w:t>1</w:t>
      </w:r>
      <w:r w:rsidR="005071A9">
        <w:t>8</w:t>
      </w:r>
      <w:proofErr w:type="spellEnd"/>
      <w:r w:rsidR="00A15880">
        <w:t>-</w:t>
      </w:r>
      <w:r w:rsidR="005071A9">
        <w:t>8</w:t>
      </w:r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 xml:space="preserve">Trgovački sud u Pazinu, po stečajnom sucu Damiru Rabar, u stečajnom postupku nad dužnikom </w:t>
      </w:r>
      <w:r w:rsidR="005071A9">
        <w:t xml:space="preserve">Nogometni klub </w:t>
      </w:r>
      <w:proofErr w:type="spellStart"/>
      <w:r w:rsidR="005071A9">
        <w:t>ISTRA</w:t>
      </w:r>
      <w:proofErr w:type="spellEnd"/>
      <w:r w:rsidR="005071A9">
        <w:t xml:space="preserve"> </w:t>
      </w:r>
      <w:proofErr w:type="spellStart"/>
      <w:r w:rsidR="005071A9">
        <w:t>1961</w:t>
      </w:r>
      <w:proofErr w:type="spellEnd"/>
      <w:r w:rsidR="005071A9">
        <w:t xml:space="preserve"> sportsko dioničko društvo za obavljanje sportskih djelatnosti, Pula, Mate Balote </w:t>
      </w:r>
      <w:proofErr w:type="spellStart"/>
      <w:r w:rsidR="005071A9">
        <w:t>11</w:t>
      </w:r>
      <w:proofErr w:type="spellEnd"/>
      <w:r w:rsidR="005071A9">
        <w:t xml:space="preserve">, </w:t>
      </w:r>
      <w:proofErr w:type="spellStart"/>
      <w:r w:rsidR="005071A9">
        <w:t>OIB</w:t>
      </w:r>
      <w:proofErr w:type="spellEnd"/>
      <w:r w:rsidR="005071A9">
        <w:t xml:space="preserve">: </w:t>
      </w:r>
      <w:proofErr w:type="spellStart"/>
      <w:r w:rsidR="005071A9">
        <w:t>39939521507</w:t>
      </w:r>
      <w:proofErr w:type="spellEnd"/>
      <w:r w:rsidRPr="00710839">
        <w:t xml:space="preserve">, </w:t>
      </w:r>
      <w:r>
        <w:t xml:space="preserve">dana </w:t>
      </w:r>
      <w:proofErr w:type="spellStart"/>
      <w:r w:rsidR="005071A9">
        <w:t>19</w:t>
      </w:r>
      <w:proofErr w:type="spellEnd"/>
      <w:r w:rsidR="00740593">
        <w:t>. veljače</w:t>
      </w:r>
      <w:r>
        <w:t xml:space="preserve"> </w:t>
      </w:r>
      <w:proofErr w:type="spellStart"/>
      <w:r>
        <w:t>201</w:t>
      </w:r>
      <w:r w:rsidR="00740593">
        <w:t>8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727D91" w:rsidR="00727D91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5071A9">
        <w:t>Zbog spriječenosti stečajnog upravitelja</w:t>
      </w:r>
      <w:r w:rsidR="00740593">
        <w:t xml:space="preserve"> </w:t>
      </w:r>
      <w:r w:rsidR="00727D91">
        <w:t xml:space="preserve">ročište </w:t>
      </w:r>
      <w:r w:rsidR="005071A9">
        <w:t xml:space="preserve">radi izjašnjenja o prijedlogu i rasprave o uvjetima za otvaranje stečajnog postupka nad dužnikom </w:t>
      </w:r>
      <w:r w:rsidR="00727D91" w:rsidRPr="00D40A31">
        <w:t xml:space="preserve">koje je u ovom predmetu </w:t>
      </w:r>
      <w:r w:rsidR="00727D91" w:rsidRPr="00D7116F">
        <w:t xml:space="preserve">zakazano za dan </w:t>
      </w:r>
      <w:proofErr w:type="spellStart"/>
      <w:r w:rsidR="005071A9">
        <w:t>14</w:t>
      </w:r>
      <w:proofErr w:type="spellEnd"/>
      <w:r w:rsidR="005071A9">
        <w:t>. ožujka</w:t>
      </w:r>
      <w:r w:rsidR="00727D91">
        <w:t xml:space="preserve"> </w:t>
      </w:r>
      <w:proofErr w:type="spellStart"/>
      <w:r w:rsidR="00727D91">
        <w:t>201</w:t>
      </w:r>
      <w:r w:rsidR="00740593">
        <w:t>8</w:t>
      </w:r>
      <w:proofErr w:type="spellEnd"/>
      <w:r w:rsidR="00727D91">
        <w:t>.</w:t>
      </w:r>
      <w:r w:rsidR="00740593">
        <w:t xml:space="preserve"> </w:t>
      </w:r>
      <w:r w:rsidR="00253A3D">
        <w:t xml:space="preserve">u </w:t>
      </w:r>
      <w:r w:rsidR="005071A9">
        <w:t>9</w:t>
      </w:r>
      <w:r w:rsidR="00253A3D">
        <w:t>,</w:t>
      </w:r>
      <w:proofErr w:type="spellStart"/>
      <w:r w:rsidR="00253A3D">
        <w:t>00</w:t>
      </w:r>
      <w:proofErr w:type="spellEnd"/>
      <w:r w:rsidR="00253A3D">
        <w:t xml:space="preserve"> sati, </w:t>
      </w:r>
      <w:proofErr w:type="spellStart"/>
      <w:r w:rsidR="00740593">
        <w:t>prelaže</w:t>
      </w:r>
      <w:proofErr w:type="spellEnd"/>
      <w:r w:rsidR="00740593">
        <w:t xml:space="preserve"> se za </w:t>
      </w:r>
      <w:r w:rsidR="00253A3D">
        <w:t xml:space="preserve">dan </w:t>
      </w:r>
    </w:p>
    <w:p w:rsidRDefault="00727D91" w:rsidP="00727D91" w:rsidR="00727D91" w:rsidRPr="008B2467"/>
    <w:p w:rsidRDefault="00727D91" w:rsidP="00727D91" w:rsidR="00727D91" w:rsidRPr="008B2467">
      <w:pPr>
        <w:jc w:val="center"/>
      </w:pPr>
    </w:p>
    <w:p w:rsidRDefault="005071A9" w:rsidP="00727D91" w:rsidR="00727D91" w:rsidRPr="00851C81">
      <w:pPr>
        <w:jc w:val="center"/>
      </w:pPr>
      <w:proofErr w:type="spellStart"/>
      <w:r>
        <w:t>15</w:t>
      </w:r>
      <w:proofErr w:type="spellEnd"/>
      <w:r w:rsidR="00740593">
        <w:t xml:space="preserve">. ožujka </w:t>
      </w:r>
      <w:proofErr w:type="spellStart"/>
      <w:r w:rsidR="00740593">
        <w:t>2018</w:t>
      </w:r>
      <w:proofErr w:type="spellEnd"/>
      <w:r w:rsidR="00A15880">
        <w:t xml:space="preserve">. u </w:t>
      </w:r>
      <w:r>
        <w:t>9</w:t>
      </w:r>
      <w:r w:rsidR="00727D91" w:rsidRPr="00851C81">
        <w:t>:</w:t>
      </w:r>
      <w:proofErr w:type="spellStart"/>
      <w:r>
        <w:t>45</w:t>
      </w:r>
      <w:proofErr w:type="spellEnd"/>
      <w:r w:rsidR="00727D91" w:rsidRPr="00851C81">
        <w:t xml:space="preserve"> sati,</w:t>
      </w:r>
    </w:p>
    <w:p w:rsidRDefault="00727D91" w:rsidP="00727D91" w:rsidR="00727D91" w:rsidRPr="00851C81">
      <w:pPr>
        <w:jc w:val="center"/>
      </w:pPr>
      <w:r w:rsidRPr="00851C81">
        <w:t xml:space="preserve">sudnica broj </w:t>
      </w:r>
      <w:r>
        <w:t>2</w:t>
      </w:r>
      <w:r w:rsidRPr="00851C81">
        <w:t>,</w:t>
      </w:r>
    </w:p>
    <w:p w:rsidRDefault="00727D91" w:rsidP="00727D91" w:rsidR="00727D91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727D91" w:rsidP="00727D91" w:rsidR="00727D91" w:rsidRPr="00851C81"/>
    <w:p w:rsidRDefault="00727D91" w:rsidP="00740593" w:rsidR="00727D91">
      <w:pPr>
        <w:jc w:val="both"/>
      </w:pPr>
      <w:r>
        <w:tab/>
      </w:r>
    </w:p>
    <w:p w:rsidRDefault="004F1386" w:rsidP="00727D91" w:rsidR="004F1386">
      <w:pPr>
        <w:tabs>
          <w:tab w:pos="0" w:val="left"/>
        </w:tabs>
        <w:jc w:val="both"/>
      </w:pPr>
    </w:p>
    <w:p w:rsidRDefault="004F1386" w:rsidP="00727D91" w:rsidR="004F1386" w:rsidRPr="007F243D">
      <w:r w:rsidRPr="008B2467">
        <w:tab/>
      </w: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>U Pazinu</w:t>
      </w:r>
      <w:r w:rsidR="00740593">
        <w:t>,</w:t>
      </w:r>
      <w:r w:rsidRPr="007F243D">
        <w:t xml:space="preserve"> </w:t>
      </w:r>
      <w:proofErr w:type="spellStart"/>
      <w:r w:rsidR="005071A9">
        <w:t>19</w:t>
      </w:r>
      <w:proofErr w:type="spellEnd"/>
      <w:r w:rsidR="005071A9">
        <w:t>. veljače</w:t>
      </w:r>
      <w:r w:rsidR="00740593">
        <w:t xml:space="preserve"> </w:t>
      </w:r>
      <w:proofErr w:type="spellStart"/>
      <w:r w:rsidR="00740593">
        <w:t>2018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/>
    <w:p w:rsidRDefault="00727D91" w:rsidP="004F1386" w:rsidR="00727D91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84786B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p w:rsidRDefault="005071A9" w:rsidP="008B113A" w:rsidR="00740593">
      <w:pPr>
        <w:jc w:val="both"/>
      </w:pPr>
      <w:r>
        <w:t>- privremeni stečajni upravitelj</w:t>
      </w:r>
      <w:r w:rsidR="00740593">
        <w:t xml:space="preserve"> </w:t>
      </w:r>
      <w:r>
        <w:t xml:space="preserve">Boris </w:t>
      </w:r>
      <w:proofErr w:type="spellStart"/>
      <w:r>
        <w:t>Debelić</w:t>
      </w:r>
      <w:proofErr w:type="spellEnd"/>
      <w:r>
        <w:t xml:space="preserve">, Rijeka, </w:t>
      </w:r>
      <w:proofErr w:type="spellStart"/>
      <w:r>
        <w:t>Rastočine</w:t>
      </w:r>
      <w:proofErr w:type="spellEnd"/>
      <w:r>
        <w:t xml:space="preserve"> 3,</w:t>
      </w:r>
    </w:p>
    <w:p w:rsidRDefault="005071A9" w:rsidP="005071A9" w:rsidR="005071A9">
      <w:pPr>
        <w:jc w:val="both"/>
      </w:pPr>
      <w:r>
        <w:t xml:space="preserve">- predlagatelju Financijska Agencija, </w:t>
      </w:r>
      <w:proofErr w:type="spellStart"/>
      <w:r>
        <w:t>RC</w:t>
      </w:r>
      <w:proofErr w:type="spellEnd"/>
      <w:r>
        <w:t xml:space="preserve"> Rijeka, F. Kurelca 8,</w:t>
      </w:r>
    </w:p>
    <w:p w:rsidRDefault="005071A9" w:rsidP="005071A9" w:rsidR="005071A9">
      <w:pPr>
        <w:jc w:val="both"/>
      </w:pPr>
      <w:r>
        <w:t xml:space="preserve">- dužniku Nogometni klub </w:t>
      </w:r>
      <w:proofErr w:type="spellStart"/>
      <w:r>
        <w:t>ISTRA</w:t>
      </w:r>
      <w:proofErr w:type="spellEnd"/>
      <w:r>
        <w:t xml:space="preserve"> </w:t>
      </w:r>
      <w:proofErr w:type="spellStart"/>
      <w:r>
        <w:t>1961</w:t>
      </w:r>
      <w:proofErr w:type="spellEnd"/>
      <w:r>
        <w:t xml:space="preserve"> d.d., Pula, Mate Balote </w:t>
      </w:r>
      <w:proofErr w:type="spellStart"/>
      <w:r>
        <w:t>11</w:t>
      </w:r>
      <w:proofErr w:type="spellEnd"/>
      <w:r>
        <w:t xml:space="preserve">, </w:t>
      </w:r>
    </w:p>
    <w:p w:rsidRDefault="005071A9" w:rsidP="005071A9" w:rsidR="005071A9">
      <w:pPr>
        <w:jc w:val="both"/>
      </w:pPr>
      <w:r>
        <w:t xml:space="preserve">- Porezna uprava Pazin, M. B. Rašana 2/4. </w:t>
      </w:r>
    </w:p>
    <w:p w:rsidRDefault="005071A9" w:rsidP="008B113A" w:rsidR="005071A9">
      <w:pPr>
        <w:jc w:val="both"/>
      </w:pPr>
    </w:p>
    <w:sectPr w:rsidR="005071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E5BE5"/>
    <w:multiLevelType w:val="hybridMultilevel"/>
    <w:tmpl w:val="5A2E1236"/>
    <w:lvl w:tplc="31668F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94E25"/>
    <w:rsid w:val="000C5FBE"/>
    <w:rsid w:val="00144513"/>
    <w:rsid w:val="00253A3D"/>
    <w:rsid w:val="0027305B"/>
    <w:rsid w:val="00291FD5"/>
    <w:rsid w:val="003235ED"/>
    <w:rsid w:val="003623DC"/>
    <w:rsid w:val="004025F3"/>
    <w:rsid w:val="00471336"/>
    <w:rsid w:val="004F1386"/>
    <w:rsid w:val="005071A9"/>
    <w:rsid w:val="00554328"/>
    <w:rsid w:val="00727D91"/>
    <w:rsid w:val="00740593"/>
    <w:rsid w:val="007C0E4B"/>
    <w:rsid w:val="00812014"/>
    <w:rsid w:val="0084786B"/>
    <w:rsid w:val="00865216"/>
    <w:rsid w:val="008B113A"/>
    <w:rsid w:val="00985388"/>
    <w:rsid w:val="00A15880"/>
    <w:rsid w:val="00BF1689"/>
    <w:rsid w:val="00FD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071A9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144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51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51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51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51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071A9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144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51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51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51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51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90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ISTRA 1961 s.d.d. PULA</izvorni_sadrzaj>
    <derivirana_varijabla naziv="DomainObject.Predmet.ProtustrankaFormated_1">  Nogometni klub ISTRA 1961 s.d.d. PULA</derivirana_varijabla>
  </DomainObject.Predmet.ProtustrankaFormated>
  <DomainObject.Predmet.ProtustrankaFormatedOIB>
    <izvorni_sadrzaj>  Nogometni klub ISTRA 1961 s.d.d. PULA, OIB 39939521507</izvorni_sadrzaj>
    <derivirana_varijabla naziv="DomainObject.Predmet.ProtustrankaFormatedOIB_1">  Nogometni klub ISTRA 1961 s.d.d. PULA, OIB 39939521507</derivirana_varijabla>
  </DomainObject.Predmet.ProtustrankaFormatedOIB>
  <DomainObject.Predmet.ProtustrankaFormatedWithAdress>
    <izvorni_sadrzaj> Nogometni klub ISTRA 1961 s.d.d. PULA, Mate Balote 11, 52100 Pula</izvorni_sadrzaj>
    <derivirana_varijabla naziv="DomainObject.Predmet.ProtustrankaFormatedWithAdress_1"> Nogometni klub ISTRA 1961 s.d.d. PULA, Mate Balote 11, 52100 Pula</derivirana_varijabla>
  </DomainObject.Predmet.ProtustrankaFormatedWithAdress>
  <DomainObject.Predmet.ProtustrankaFormatedWithAdressOIB>
    <izvorni_sadrzaj> Nogometni klub ISTRA 1961 s.d.d. PULA, OIB 39939521507, Mate Balote 11, 52100 Pula</izvorni_sadrzaj>
    <derivirana_varijabla naziv="DomainObject.Predmet.ProtustrankaFormatedWithAdressOIB_1"> Nogometni klub ISTRA 1961 s.d.d. PULA, OIB 39939521507, Mate Balote 11, 52100 Pula</derivirana_varijabla>
  </DomainObject.Predmet.ProtustrankaFormatedWithAdressOIB>
  <DomainObject.Predmet.ProtustrankaWithAdress>
    <izvorni_sadrzaj>Nogometni klub ISTRA 1961 s.d.d. PULA Mate Balote 11, 52100 Pula</izvorni_sadrzaj>
    <derivirana_varijabla naziv="DomainObject.Predmet.ProtustrankaWithAdress_1">Nogometni klub ISTRA 1961 s.d.d. PULA Mate Balote 11, 52100 Pula</derivirana_varijabla>
  </DomainObject.Predmet.ProtustrankaWithAdress>
  <DomainObject.Predmet.ProtustrankaWithAdressOIB>
    <izvorni_sadrzaj>Nogometni klub ISTRA 1961 s.d.d. PULA, OIB 39939521507, Mate Balote 11, 52100 Pula</izvorni_sadrzaj>
    <derivirana_varijabla naziv="DomainObject.Predmet.ProtustrankaWithAdressOIB_1">Nogometni klub ISTRA 1961 s.d.d. PULA, OIB 39939521507, Mate Balote 11, 52100 Pula</derivirana_varijabla>
  </DomainObject.Predmet.ProtustrankaWithAdressOIB>
  <DomainObject.Predmet.ProtustrankaNazivFormated>
    <izvorni_sadrzaj>Nogometni klub ISTRA 1961 s.d.d. PULA</izvorni_sadrzaj>
    <derivirana_varijabla naziv="DomainObject.Predmet.ProtustrankaNazivFormated_1">Nogometni klub ISTRA 1961 s.d.d. PULA</derivirana_varijabla>
  </DomainObject.Predmet.ProtustrankaNazivFormated>
  <DomainObject.Predmet.ProtustrankaNazivFormatedOIB>
    <izvorni_sadrzaj>Nogometni klub ISTRA 1961 s.d.d. PULA, OIB 39939521507</izvorni_sadrzaj>
    <derivirana_varijabla naziv="DomainObject.Predmet.ProtustrankaNazivFormatedOIB_1">Nogometni klub ISTRA 1961 s.d.d. PULA, OIB 39939521507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1677600.57</izvorni_sadrzaj>
    <derivirana_varijabla naziv="DomainObject.Predmet.TrenutnaVrijednost_1">1677600.57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ISTRA 1961 s.d.d. PULA</item>
    </izvorni_sadrzaj>
    <derivirana_varijabla naziv="DomainObject.Predmet.ProtuStrankaListFormated_1">
      <item>Nogometni klub ISTRA 1961 s.d.d. PULA</item>
    </derivirana_varijabla>
  </DomainObject.Predmet.ProtuStrankaListFormated>
  <DomainObject.Predmet.ProtuStrankaListFormatedOIB>
    <izvorni_sadrzaj>
      <item>Nogometni klub ISTRA 1961 s.d.d. PULA, OIB 39939521507</item>
    </izvorni_sadrzaj>
    <derivirana_varijabla naziv="DomainObject.Predmet.ProtuStrankaListFormatedOIB_1">
      <item>Nogometni klub ISTRA 1961 s.d.d. PULA, OIB 39939521507</item>
    </derivirana_varijabla>
  </DomainObject.Predmet.ProtuStrankaListFormatedOIB>
  <DomainObject.Predmet.ProtuStrankaListFormatedWithAdress>
    <izvorni_sadrzaj>
      <item>Nogometni klub ISTRA 1961 s.d.d. PULA, Mate Balote 11, 52100 Pula</item>
    </izvorni_sadrzaj>
    <derivirana_varijabla naziv="DomainObject.Predmet.ProtuStrankaListFormatedWithAdress_1">
      <item>Nogometni klub ISTRA 1961 s.d.d. PULA, Mate Balote 11, 52100 Pula</item>
    </derivirana_varijabla>
  </DomainObject.Predmet.ProtuStrankaListFormatedWithAdress>
  <DomainObject.Predmet.ProtuStrankaListFormatedWithAdressOIB>
    <izvorni_sadrzaj>
      <item>Nogometni klub ISTRA 1961 s.d.d. PULA, OIB 39939521507, Mate Balote 11, 52100 Pula</item>
    </izvorni_sadrzaj>
    <derivirana_varijabla naziv="DomainObject.Predmet.ProtuStrankaListFormatedWithAdressOIB_1">
      <item>Nogometni klub ISTRA 1961 s.d.d. PULA, OIB 39939521507, Mate Balote 11, 52100 Pula</item>
    </derivirana_varijabla>
  </DomainObject.Predmet.ProtuStrankaListFormatedWithAdressOIB>
  <DomainObject.Predmet.ProtuStrankaListNazivFormated>
    <izvorni_sadrzaj>
      <item>Nogometni klub ISTRA 1961 s.d.d. PULA</item>
    </izvorni_sadrzaj>
    <derivirana_varijabla naziv="DomainObject.Predmet.ProtuStrankaListNazivFormated_1">
      <item>Nogometni klub ISTRA 1961 s.d.d. PULA</item>
    </derivirana_varijabla>
  </DomainObject.Predmet.ProtuStrankaListNazivFormated>
  <DomainObject.Predmet.ProtuStrankaListNazivFormatedOIB>
    <izvorni_sadrzaj>
      <item>Nogometni klub ISTRA 1961 s.d.d. PULA, OIB 39939521507</item>
    </izvorni_sadrzaj>
    <derivirana_varijabla naziv="DomainObject.Predmet.ProtuStrankaListNazivFormatedOIB_1">
      <item>Nogometni klub ISTRA 1961 s.d.d. PULA, OIB 39939521507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ISTRA 1961 s.d.d. PULA</izvorni_sadrzaj>
    <derivirana_varijabla naziv="DomainObject.Predmet.ProtustrankaIDrugi_1">Nogometni klub ISTRA 1961 s.d.d.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Nogometni klub ISTRA 1961 s.d.d. PULA, OIB 39939521507, Mate Balote 11, 52100 Pula</izvorni_sadrzaj>
    <derivirana_varijabla naziv="DomainObject.Predmet.ProtustrankaIDrugiAdressOIB_1">Nogometni klub ISTRA 1961 s.d.d. PULA, OIB 39939521507, Mate Balote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Nogometni klub ISTRA 1961 s.d.d. PULA</item>
    </izvorni_sadrzaj>
    <derivirana_varijabla naziv="DomainObject.Predmet.SudioniciListNaziv_1">
      <item>FINANCIJSKA AGENCIJA, RC RIJEKA, PODRUŽNICA PULA, PULA</item>
      <item>Nogometni klub ISTRA 1961 s.d.d.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Nogometni klub ISTRA 1961 s.d.d. PULA, OIB 39939521507, Mate Balote 11,52100 Pula</item>
    </izvorni_sadrzaj>
    <derivirana_varijabla naziv="DomainObject.Predmet.SudioniciListAdressOIB_1">
      <item>FINANCIJSKA AGENCIJA, RC RIJEKA, PODRUŽNICA PULA, PULA, OIB 85821130368, F. Kurelca 8,51000 Rijeka</item>
      <item>Nogometni klub ISTRA 1961 s.d.d. PULA, OIB 39939521507, Mate Balote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39939521507</item>
    </izvorni_sadrzaj>
    <derivirana_varijabla naziv="DomainObject.Predmet.SudioniciListNazivOIB_1">
      <item>, OIB 85821130368</item>
      <item>, OIB 39939521507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940</properties:Characters>
  <properties:Lines>45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2018-02-16T13:55:00Z</dcterms:created>
  <dc:creator>Jasmina Matika</dc:creator>
  <cp:lastModifiedBy>Lorena Paris Aničić</cp:lastModifiedBy>
  <cp:lastPrinted>2018-02-16T14:00:00Z</cp:lastPrinted>
  <dcterms:modified xmlns:xsi="http://www.w3.org/2001/XMLSchema-instance" xsi:type="dcterms:W3CDTF">2018-02-19T07:42:00Z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St-33-18 - ZAKLJUČAK - ODGODA ROČIŠTA.docx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