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808c" w14:paraId="08a808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92E29">
        <w:t>3407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2E29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92E29">
        <w:t xml:space="preserve">UDRUGA ZA PROMICANJE EKOLOŠKO-ETNOLOŠKIH VRIJEDNOSTI "BILI CVITAK", Zagreb, Lanište 9b </w:t>
      </w:r>
      <w:r w:rsidR="00AC4528">
        <w:t>(OIB</w:t>
      </w:r>
      <w:r w:rsidR="00CB0338">
        <w:t>:</w:t>
      </w:r>
      <w:r w:rsidR="00D92E29">
        <w:t xml:space="preserve"> 30487079482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732CC">
        <w:t xml:space="preserve">20.263,97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A264B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A264B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4309B"/>
    <w:rsid w:val="00572798"/>
    <w:rsid w:val="00577E3A"/>
    <w:rsid w:val="00590AEF"/>
    <w:rsid w:val="00591994"/>
    <w:rsid w:val="005A0039"/>
    <w:rsid w:val="005A18F4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5C9A"/>
    <w:rsid w:val="007574B5"/>
    <w:rsid w:val="007B5AFD"/>
    <w:rsid w:val="007D5A5D"/>
    <w:rsid w:val="007E3DF2"/>
    <w:rsid w:val="007F12D4"/>
    <w:rsid w:val="00800E88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F3FF2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1433F"/>
    <w:rsid w:val="00D63C95"/>
    <w:rsid w:val="00D66226"/>
    <w:rsid w:val="00D92E29"/>
    <w:rsid w:val="00DB2E8E"/>
    <w:rsid w:val="00E26BFC"/>
    <w:rsid w:val="00E3040A"/>
    <w:rsid w:val="00E5092D"/>
    <w:rsid w:val="00E732CC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3407</izvorni_sadrzaj>
    <derivirana_varijabla naziv="DomainObject.Predmet.Broj_1">3407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St-3407/2015</izvorni_sadrzaj>
    <derivirana_varijabla naziv="DomainObject.Predmet.OznakaBroj_1">St-3407/2015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ekološko-etnoloških vrijednosti BILI CVITAK zastupanog po punomoćniku Petar Perkušić</izvorni_sadrzaj>
    <derivirana_varijabla naziv="DomainObject.Predmet.ProtustrankaFormated_1">  Udruga za promicanje ekološko-etnoloških vrijednosti BILI CVITAK zastupanog po punomoćniku Petar Perkušić</derivirana_varijabla>
  </DomainObject.Predmet.ProtustrankaFormated>
  <DomainObject.Predmet.ProtustrankaFormatedOIB>
    <izvorni_sadrzaj>  Udruga za promicanje ekološko-etnoloških vrijednosti BILI CVITAK, OIB 30487079482 zastupanog po punomoćniku Petar Perkušić</izvorni_sadrzaj>
    <derivirana_varijabla naziv="DomainObject.Predmet.ProtustrankaFormatedOIB_1">  Udruga za promicanje ekološko-etnoloških vrijednosti BILI CVITAK, OIB 30487079482 zastupanog po punomoćniku Petar Perkušić</derivirana_varijabla>
  </DomainObject.Predmet.ProtustrankaFormatedOIB>
  <DomainObject.Predmet.ProtustrankaFormatedWithAdress>
    <izvorni_sadrzaj> Udruga za promicanje ekološko-etnoloških vrijednosti BILI CVITAK, Lanište 9 b, 10000 Zagreb zastupanog po punomoćniku Petar Perkušić</izvorni_sadrzaj>
    <derivirana_varijabla naziv="DomainObject.Predmet.ProtustrankaFormatedWithAdress_1"> Udruga za promicanje ekološko-etnoloških vrijednosti BILI CVITAK, Lanište 9 b, 10000 Zagreb zastupanog po punomoćniku Petar Perkušić</derivirana_varijabla>
  </DomainObject.Predmet.ProtustrankaFormatedWithAdress>
  <DomainObject.Predmet.ProtustrankaFormatedWithAdressOIB>
    <izvorni_sadrzaj> Udruga za promicanje ekološko-etnoloških vrijednosti BILI CVITAK, OIB 30487079482, Lanište 9 b, 10000 Zagreb zastupanog po punomoćniku Petar Perkušić</izvorni_sadrzaj>
    <derivirana_varijabla naziv="DomainObject.Predmet.ProtustrankaFormatedWithAdressOIB_1"> Udruga za promicanje ekološko-etnoloških vrijednosti BILI CVITAK, OIB 30487079482, Lanište 9 b, 10000 Zagreb zastupanog po punomoćniku Petar Perkušić</derivirana_varijabla>
  </DomainObject.Predmet.ProtustrankaFormatedWithAdressOIB>
  <DomainObject.Predmet.ProtustrankaWithAdress>
    <izvorni_sadrzaj>Udruga za promicanje ekološko-etnoloških vrijednosti BILI CVITAK Lanište 9 b, 10000 Zagreb</izvorni_sadrzaj>
    <derivirana_varijabla naziv="DomainObject.Predmet.ProtustrankaWithAdress_1">Udruga za promicanje ekološko-etnoloških vrijednosti BILI CVITAK Lanište 9 b, 10000 Zagreb</derivirana_varijabla>
  </DomainObject.Predmet.ProtustrankaWithAdress>
  <DomainObject.Predmet.ProtustrankaWithAdressOIB>
    <izvorni_sadrzaj>Udruga za promicanje ekološko-etnoloških vrijednosti BILI CVITAK, OIB 30487079482, Lanište 9 b, 10000 Zagreb</izvorni_sadrzaj>
    <derivirana_varijabla naziv="DomainObject.Predmet.ProtustrankaWithAdressOIB_1">Udruga za promicanje ekološko-etnoloških vrijednosti BILI CVITAK, OIB 30487079482, Lanište 9 b, 10000 Zagreb</derivirana_varijabla>
  </DomainObject.Predmet.ProtustrankaWithAdressOIB>
  <DomainObject.Predmet.ProtustrankaNazivFormated>
    <izvorni_sadrzaj>Udruga za promicanje ekološko-etnoloških vrijednosti BILI CVITAK</izvorni_sadrzaj>
    <derivirana_varijabla naziv="DomainObject.Predmet.ProtustrankaNazivFormated_1">Udruga za promicanje ekološko-etnoloških vrijednosti BILI CVITAK</derivirana_varijabla>
  </DomainObject.Predmet.ProtustrankaNazivFormated>
  <DomainObject.Predmet.ProtustrankaNazivFormatedOIB>
    <izvorni_sadrzaj>Udruga za promicanje ekološko-etnoloških vrijednosti BILI CVITAK, OIB 30487079482</izvorni_sadrzaj>
    <derivirana_varijabla naziv="DomainObject.Predmet.ProtustrankaNazivFormatedOIB_1">Udruga za promicanje ekološko-etnoloških vrijednosti BILI CVITAK, OIB 30487079482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ekološko-etnoloških vrijednosti BILI CVITAK zastupanog po punomoćniku Petar Perkušić</item>
    </izvorni_sadrzaj>
    <derivirana_varijabla naziv="DomainObject.Predmet.ProtuStrankaListFormated_1">
      <item>Udruga za promicanje ekološko-etnoloških vrijednosti BILI CVITAK zastupanog po punomoćniku Petar Perkušić</item>
    </derivirana_varijabla>
  </DomainObject.Predmet.ProtuStrankaListFormated>
  <DomainObject.Predmet.ProtuStrankaListFormatedOIB>
    <izvorni_sadrzaj>
      <item>Udruga za promicanje ekološko-etnoloških vrijednosti BILI CVITAK, OIB 30487079482 zastupanog po punomoćniku Petar Perkušić</item>
    </izvorni_sadrzaj>
    <derivirana_varijabla naziv="DomainObject.Predmet.ProtuStrankaListFormatedOIB_1">
      <item>Udruga za promicanje ekološko-etnoloških vrijednosti BILI CVITAK, OIB 30487079482 zastupanog po punomoćniku Petar Perkušić</item>
    </derivirana_varijabla>
  </DomainObject.Predmet.ProtuStrankaListFormatedOIB>
  <DomainObject.Predmet.ProtuStrankaListFormatedWithAdress>
    <izvorni_sadrzaj>
      <item>Udruga za promicanje ekološko-etnoloških vrijednosti BILI CVITAK, Lanište 9 b, 10000 Zagreb zastupanog po punomoćniku Petar Perkušić</item>
    </izvorni_sadrzaj>
    <derivirana_varijabla naziv="DomainObject.Predmet.ProtuStrankaListFormatedWithAdress_1">
      <item>Udruga za promicanje ekološko-etnoloških vrijednosti BILI CVITAK, Lanište 9 b, 10000 Zagreb zastupanog po punomoćniku Petar Perkušić</item>
    </derivirana_varijabla>
  </DomainObject.Predmet.ProtuStrankaListFormatedWithAdress>
  <DomainObject.Predmet.ProtuStrankaListFormatedWithAdressOIB>
    <izvorni_sadrzaj>
      <item>Udruga za promicanje ekološko-etnoloških vrijednosti BILI CVITAK, OIB 30487079482, Lanište 9 b, 10000 Zagreb zastupanog po punomoćniku Petar Perkušić</item>
    </izvorni_sadrzaj>
    <derivirana_varijabla naziv="DomainObject.Predmet.ProtuStrankaListFormatedWithAdressOIB_1">
      <item>Udruga za promicanje ekološko-etnoloških vrijednosti BILI CVITAK, OIB 30487079482, Lanište 9 b, 10000 Zagreb zastupanog po punomoćniku Petar Perkušić</item>
    </derivirana_varijabla>
  </DomainObject.Predmet.ProtuStrankaListFormatedWithAdressOIB>
  <DomainObject.Predmet.ProtuStrankaListNazivFormated>
    <izvorni_sadrzaj>
      <item>Udruga za promicanje ekološko-etnoloških vrijednosti BILI CVITAK</item>
    </izvorni_sadrzaj>
    <derivirana_varijabla naziv="DomainObject.Predmet.ProtuStrankaListNazivFormated_1">
      <item>Udruga za promicanje ekološko-etnoloških vrijednosti BILI CVITAK</item>
    </derivirana_varijabla>
  </DomainObject.Predmet.ProtuStrankaListNazivFormated>
  <DomainObject.Predmet.ProtuStrankaListNazivFormatedOIB>
    <izvorni_sadrzaj>
      <item>Udruga za promicanje ekološko-etnoloških vrijednosti BILI CVITAK, OIB 30487079482</item>
    </izvorni_sadrzaj>
    <derivirana_varijabla naziv="DomainObject.Predmet.ProtuStrankaListNazivFormatedOIB_1">
      <item>Udruga za promicanje ekološko-etnoloških vrijednosti BILI CVITAK, OIB 30487079482</item>
    </derivirana_varijabla>
  </DomainObject.Predmet.ProtuStrankaListNazivFormatedOIB>
  <DomainObject.Predmet.OstaliListFormated>
    <izvorni_sadrzaj>
      <item>Petar Perkušić punomoćnik sudionika u postupku Udruga za promicanje ekološko-etnoloških vrijednosti BILI CVITAK</item>
    </izvorni_sadrzaj>
    <derivirana_varijabla naziv="DomainObject.Predmet.OstaliListFormated_1">
      <item>Petar Perkušić punomoćnik sudionika u postupku Udruga za promicanje ekološko-etnoloških vrijednosti BILI CVITAK</item>
    </derivirana_varijabla>
  </DomainObject.Predmet.OstaliListFormated>
  <DomainObject.Predmet.OstaliListFormatedOIB>
    <izvorni_sadrzaj>
      <item>Petar Perkušić, OIB 64378304674 punomoćnik sudionika u postupku Udruga za promicanje ekološko-etnoloških vrijednosti BILI CVITAK</item>
    </izvorni_sadrzaj>
    <derivirana_varijabla naziv="DomainObject.Predmet.OstaliListFormatedOIB_1">
      <item>Petar Perkušić, OIB 64378304674 punomoćnik sudionika u postupku Udruga za promicanje ekološko-etnoloških vrijednosti BILI CVITAK</item>
    </derivirana_varijabla>
  </DomainObject.Predmet.OstaliListFormatedOIB>
  <DomainObject.Predmet.OstaliListFormatedWithAdress>
    <izvorni_sadrzaj>
      <item>Petar Perkušić, Lanište 9 B, 10000 Zagreb punomoćnik sudionika u postupku Udruga za promicanje ekološko-etnoloških vrijednosti BILI CVITAK</item>
    </izvorni_sadrzaj>
    <derivirana_varijabla naziv="DomainObject.Predmet.OstaliListFormatedWithAdress_1">
      <item>Petar Perkušić, Lanište 9 B, 10000 Zagreb punomoćnik sudionika u postupku Udruga za promicanje ekološko-etnoloških vrijednosti BILI CVITAK</item>
    </derivirana_varijabla>
  </DomainObject.Predmet.OstaliListFormatedWithAdress>
  <DomainObject.Predmet.OstaliListFormatedWithAdressOIB>
    <izvorni_sadrzaj>
      <item>Petar Perkušić, OIB 64378304674, Lanište 9 B, 10000 Zagreb punomoćnik sudionika u postupku Udruga za promicanje ekološko-etnoloških vrijednosti BILI CVITAK</item>
    </izvorni_sadrzaj>
    <derivirana_varijabla naziv="DomainObject.Predmet.OstaliListFormatedWithAdressOIB_1">
      <item>Petar Perkušić, OIB 64378304674, Lanište 9 B, 10000 Zagreb punomoćnik sudionika u postupku Udruga za promicanje ekološko-etnoloških vrijednosti BILI CVITAK</item>
    </derivirana_varijabla>
  </DomainObject.Predmet.OstaliListFormatedWithAdressOIB>
  <DomainObject.Predmet.OstaliListNazivFormated>
    <izvorni_sadrzaj>
      <item>Petar Perkušić</item>
    </izvorni_sadrzaj>
    <derivirana_varijabla naziv="DomainObject.Predmet.OstaliListNazivFormated_1">
      <item>Petar Perkušić</item>
    </derivirana_varijabla>
  </DomainObject.Predmet.OstaliListNazivFormated>
  <DomainObject.Predmet.OstaliListNazivFormatedOIB>
    <izvorni_sadrzaj>
      <item>Petar Perkušić, OIB 64378304674</item>
    </izvorni_sadrzaj>
    <derivirana_varijabla naziv="DomainObject.Predmet.OstaliListNazivFormatedOIB_1">
      <item>Petar Perkušić, OIB 64378304674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ekološko-etnoloških vrijednosti BILI CVITAK</izvorni_sadrzaj>
    <derivirana_varijabla naziv="DomainObject.Predmet.ProtustrankaIDrugi_1">Udruga za promicanje ekološko-etnoloških vrijednosti BILI CVITAK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za promicanje ekološko-etnoloških vrijednosti BILI CVITAK, OIB 30487079482, Lanište 9 b, 10000 Zagreb</izvorni_sadrzaj>
    <derivirana_varijabla naziv="DomainObject.Predmet.ProtustrankaIDrugiAdressOIB_1">Udruga za promicanje ekološko-etnoloških vrijednosti BILI CVITAK, OIB 30487079482, Lanište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ekološko-etnoloških vrijednosti BILI CVITAK</item>
      <item>Petar Perkušić</item>
    </izvorni_sadrzaj>
    <derivirana_varijabla naziv="DomainObject.Predmet.SudioniciListNaziv_1">
      <item>FINA Regionalni centar Zagreb</item>
      <item>Udruga za promicanje ekološko-etnoloških vrijednosti BILI CVITAK</item>
      <item>Petar Perkušić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za promicanje ekološko-etnoloških vrijednosti BILI CVITAK, OIB 30487079482, Lanište 9 b,10000 Zagreb</item>
      <item>Petar Perkušić, OIB 64378304674, Lanište 9 B,10000 Zagreb</item>
    </izvorni_sadrzaj>
    <derivirana_varijabla naziv="DomainObject.Predmet.SudioniciListAdressOIB_1">
      <item>FINA Regionalni centar Zagreb, OIB 85821130368, Trg svibanjskih žrtava 1995. br.1,10000 Zagreb</item>
      <item>Udruga za promicanje ekološko-etnoloških vrijednosti BILI CVITAK, OIB 30487079482, Lanište 9 b,10000 Zagreb</item>
      <item>Petar Perkušić, OIB 64378304674, Lanište 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30487079482</item>
      <item>, OIB 64378304674</item>
    </izvorni_sadrzaj>
    <derivirana_varijabla naziv="DomainObject.Predmet.SudioniciListNazivOIB_1">
      <item>, OIB 85821130368</item>
      <item>, OIB 30487079482</item>
      <item>, OIB 64378304674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1346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2015-12-30T12:49:00Z</dcterms:created>
  <dc:creator>ilukac</dc:creator>
  <cp:lastModifiedBy>Anita Ban</cp:lastModifiedBy>
  <cp:lastPrinted>2015-11-18T13:13:00Z</cp:lastPrinted>
  <dcterms:modified xmlns:xsi="http://www.w3.org/2001/XMLSchema-instance" xsi:type="dcterms:W3CDTF">2015-12-30T13:03:00Z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