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19fb" w14:paraId="4ed19fb" w:rsidRDefault="00847CB4" w:rsidP="00847CB4" w:rsidR="00847CB4">
      <w:pPr>
        <w:jc w:val="right"/>
        <w15:collapsed w:val="false"/>
      </w:pPr>
      <w:r>
        <w:t>Broj: 6 St-</w:t>
      </w:r>
      <w:r w:rsidR="00C113F2">
        <w:t>1304</w:t>
      </w:r>
      <w:r w:rsidR="00446861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446861">
        <w:t xml:space="preserve">FINA RC </w:t>
      </w:r>
      <w:r w:rsidR="00C113F2">
        <w:t>Osijek</w:t>
      </w:r>
      <w:r>
        <w:t xml:space="preserve"> za otvaranje stečajnog postupka nad dužnikom: </w:t>
      </w:r>
      <w:r w:rsidR="00C113F2">
        <w:rPr>
          <w:b/>
        </w:rPr>
        <w:t>MAJOLI d.o.o. Donji Miholjac, A. Mihanovića 18, OIB: 41685317241, MBS: 030129402</w:t>
      </w:r>
      <w:r w:rsidR="00446861">
        <w:rPr>
          <w:b/>
        </w:rPr>
        <w:t xml:space="preserve">, </w:t>
      </w:r>
      <w:r>
        <w:t xml:space="preserve">dana </w:t>
      </w:r>
      <w:r w:rsidR="00446861">
        <w:t>30</w:t>
      </w:r>
      <w:r w:rsidR="00422CA4">
        <w:t>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>, Glavna 146, OIB: 61236537639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C113F2">
        <w:rPr>
          <w:b/>
        </w:rPr>
        <w:t>1304</w:t>
      </w:r>
      <w:r>
        <w:rPr>
          <w:b/>
        </w:rPr>
        <w:t>-18</w:t>
      </w:r>
      <w:r>
        <w:t xml:space="preserve"> koji se vodi kod Hrvatske poštanske banke d.d. za stečajnog dužnika </w:t>
      </w:r>
      <w:r w:rsidR="00C113F2">
        <w:rPr>
          <w:b/>
        </w:rPr>
        <w:t>MAJOLI d.o.o. Donji Miholjac, A. Mihanovića 18, OIB: 41685317241, MBS: 030129402</w:t>
      </w:r>
      <w:r w:rsidR="00C113F2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 xml:space="preserve">, Glavna 146, OIB: 61236537639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>, Glavna 146, OIB: 61236537639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 xml:space="preserve">, Glavna 146, OIB: 61236537639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C113F2" w:rsidR="00C113F2">
      <w:pPr>
        <w:jc w:val="right"/>
      </w:pPr>
      <w:r>
        <w:tab/>
      </w:r>
      <w:r w:rsidR="00C113F2">
        <w:t>Broj: 6 St-1304/18-3</w:t>
      </w:r>
    </w:p>
    <w:p w:rsidRDefault="00847CB4" w:rsidP="00C113F2" w:rsidR="00847CB4">
      <w:pPr>
        <w:tabs>
          <w:tab w:pos="7950" w:val="left"/>
          <w:tab w:pos="9072" w:val="right"/>
        </w:tabs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>, Glavna 146, OIB: 61236537639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46861">
        <w:t>30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C113F2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113F2">
        <w:t xml:space="preserve">Maja </w:t>
      </w:r>
      <w:proofErr w:type="spellStart"/>
      <w:r w:rsidR="00C113F2">
        <w:t>Perđun</w:t>
      </w:r>
      <w:proofErr w:type="spellEnd"/>
      <w:r w:rsidR="00C113F2">
        <w:t xml:space="preserve">, </w:t>
      </w:r>
      <w:proofErr w:type="spellStart"/>
      <w:r w:rsidR="00C113F2">
        <w:t>Rakitovica</w:t>
      </w:r>
      <w:proofErr w:type="spellEnd"/>
      <w:r w:rsidR="00C113F2">
        <w:t>, Glavna 146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446861">
        <w:t>30</w:t>
      </w:r>
      <w:r w:rsidR="00422CA4">
        <w:t>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B4631E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63B" w:rsidR="007A463B">
      <w:r>
        <w:separator/>
      </w:r>
    </w:p>
  </w:endnote>
  <w:endnote w:id="0" w:type="continuationSeparator">
    <w:p w:rsidRDefault="007A463B" w:rsidR="007A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63B" w:rsidR="007A463B">
      <w:r>
        <w:separator/>
      </w:r>
    </w:p>
  </w:footnote>
  <w:footnote w:id="0" w:type="continuationSeparator">
    <w:p w:rsidRDefault="007A463B" w:rsidR="007A4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631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463B"/>
    <w:rsid w:val="007A7E59"/>
    <w:rsid w:val="007B663B"/>
    <w:rsid w:val="007C1241"/>
    <w:rsid w:val="007C3FEE"/>
    <w:rsid w:val="0080666F"/>
    <w:rsid w:val="008300D5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4631E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3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St-1304/2018</izvorni_sadrzaj>
    <derivirana_varijabla naziv="DomainObject.Predmet.OznakaBroj_1">St-1304/2018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MAJOLI d.o.o. za proizvodnju, trgovinu i usluge</izvorni_sadrzaj>
    <derivirana_varijabla naziv="DomainObject.Predmet.ProtustrankaFormated_1">  MAJOLI d.o.o. za proizvodnju, trgovinu i usluge</derivirana_varijabla>
  </DomainObject.Predmet.ProtustrankaFormated>
  <DomainObject.Predmet.ProtustrankaFormatedOIB>
    <izvorni_sadrzaj>  MAJOLI d.o.o. za proizvodnju, trgovinu i usluge, OIB 41685317241</izvorni_sadrzaj>
    <derivirana_varijabla naziv="DomainObject.Predmet.ProtustrankaFormatedOIB_1">  MAJOLI d.o.o. za proizvodnju, trgovinu i usluge, OIB 41685317241</derivirana_varijabla>
  </DomainObject.Predmet.ProtustrankaFormatedOIB>
  <DomainObject.Predmet.ProtustrankaFormatedWithAdress>
    <izvorni_sadrzaj> MAJOLI d.o.o. za proizvodnju, trgovinu i usluge, A.Mihanovića 18 , 31540 Donji Miholjac</izvorni_sadrzaj>
    <derivirana_varijabla naziv="DomainObject.Predmet.ProtustrankaFormatedWithAdress_1"> MAJOLI d.o.o. za proizvodnju, trgovinu i usluge, A.Mihanovića 18 , 31540 Donji Miholjac</derivirana_varijabla>
  </DomainObject.Predmet.ProtustrankaFormatedWithAdress>
  <DomainObject.Predmet.ProtustrankaFormatedWithAdressOIB>
    <izvorni_sadrzaj> MAJOLI d.o.o. za proizvodnju, trgovinu i usluge, OIB 41685317241, A.Mihanovića 18 , 31540 Donji Miholjac</izvorni_sadrzaj>
    <derivirana_varijabla naziv="DomainObject.Predmet.ProtustrankaFormatedWithAdressOIB_1"> MAJOLI d.o.o. za proizvodnju, trgovinu i usluge, OIB 41685317241, A.Mihanovića 18 , 31540 Donji Miholjac</derivirana_varijabla>
  </DomainObject.Predmet.ProtustrankaFormatedWithAdressOIB>
  <DomainObject.Predmet.ProtustrankaWithAdress>
    <izvorni_sadrzaj>MAJOLI d.o.o. za proizvodnju, trgovinu i usluge A.Mihanovića 18 , 31540 Donji Miholjac</izvorni_sadrzaj>
    <derivirana_varijabla naziv="DomainObject.Predmet.ProtustrankaWithAdress_1">MAJOLI d.o.o. za proizvodnju, trgovinu i usluge A.Mihanovića 18 , 31540 Donji Miholjac</derivirana_varijabla>
  </DomainObject.Predmet.ProtustrankaWithAdress>
  <DomainObject.Predmet.ProtustrankaWithAdressOIB>
    <izvorni_sadrzaj>MAJOLI d.o.o. za proizvodnju, trgovinu i usluge, OIB 41685317241, A.Mihanovića 18 , 31540 Donji Miholjac</izvorni_sadrzaj>
    <derivirana_varijabla naziv="DomainObject.Predmet.ProtustrankaWithAdressOIB_1">MAJOLI d.o.o. za proizvodnju, trgovinu i usluge, OIB 41685317241, A.Mihanovića 18 , 31540 Donji Miholjac</derivirana_varijabla>
  </DomainObject.Predmet.ProtustrankaWithAdressOIB>
  <DomainObject.Predmet.ProtustrankaNazivFormated>
    <izvorni_sadrzaj>MAJOLI d.o.o. za proizvodnju, trgovinu i usluge</izvorni_sadrzaj>
    <derivirana_varijabla naziv="DomainObject.Predmet.ProtustrankaNazivFormated_1">MAJOLI d.o.o. za proizvodnju, trgovinu i usluge</derivirana_varijabla>
  </DomainObject.Predmet.ProtustrankaNazivFormated>
  <DomainObject.Predmet.ProtustrankaNazivFormatedOIB>
    <izvorni_sadrzaj>MAJOLI d.o.o. za proizvodnju, trgovinu i usluge, OIB 41685317241</izvorni_sadrzaj>
    <derivirana_varijabla naziv="DomainObject.Predmet.ProtustrankaNazivFormatedOIB_1">MAJOLI d.o.o. za proizvodnju, trgovinu i usluge, OIB 41685317241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MAJOLI d.o.o. za proizvodnju, trgovinu i usluge</item>
    </izvorni_sadrzaj>
    <derivirana_varijabla naziv="DomainObject.Predmet.ProtuStrankaListFormated_1">
      <item>MAJOLI d.o.o. za proizvodnju, trgovinu i usluge</item>
    </derivirana_varijabla>
  </DomainObject.Predmet.ProtuStrankaListFormated>
  <DomainObject.Predmet.ProtuStrankaListFormatedOIB>
    <izvorni_sadrzaj>
      <item>MAJOLI d.o.o. za proizvodnju, trgovinu i usluge, OIB 41685317241</item>
    </izvorni_sadrzaj>
    <derivirana_varijabla naziv="DomainObject.Predmet.ProtuStrankaListFormatedOIB_1">
      <item>MAJOLI d.o.o. za proizvodnju, trgovinu i usluge, OIB 41685317241</item>
    </derivirana_varijabla>
  </DomainObject.Predmet.ProtuStrankaListFormatedOIB>
  <DomainObject.Predmet.ProtuStrankaListFormatedWithAdress>
    <izvorni_sadrzaj>
      <item>MAJOLI d.o.o. za proizvodnju, trgovinu i usluge, A.Mihanovića 18 , 31540 Donji Miholjac</item>
    </izvorni_sadrzaj>
    <derivirana_varijabla naziv="DomainObject.Predmet.ProtuStrankaListFormatedWithAdress_1">
      <item>MAJOLI d.o.o. za proizvodnju, trgovinu i usluge, A.Mihanovića 18 , 31540 Donji Miholjac</item>
    </derivirana_varijabla>
  </DomainObject.Predmet.ProtuStrankaListFormatedWithAdress>
  <DomainObject.Predmet.ProtuStrankaListFormatedWithAdressOIB>
    <izvorni_sadrzaj>
      <item>MAJOLI d.o.o. za proizvodnju, trgovinu i usluge, OIB 41685317241, A.Mihanovića 18 , 31540 Donji Miholjac</item>
    </izvorni_sadrzaj>
    <derivirana_varijabla naziv="DomainObject.Predmet.ProtuStrankaListFormatedWithAdressOIB_1">
      <item>MAJOLI d.o.o. za proizvodnju, trgovinu i usluge, OIB 41685317241, A.Mihanovića 18 , 31540 Donji Miholjac</item>
    </derivirana_varijabla>
  </DomainObject.Predmet.ProtuStrankaListFormatedWithAdressOIB>
  <DomainObject.Predmet.ProtuStrankaListNazivFormated>
    <izvorni_sadrzaj>
      <item>MAJOLI d.o.o. za proizvodnju, trgovinu i usluge</item>
    </izvorni_sadrzaj>
    <derivirana_varijabla naziv="DomainObject.Predmet.ProtuStrankaListNazivFormated_1">
      <item>MAJOLI d.o.o. za proizvodnju, trgovinu i usluge</item>
    </derivirana_varijabla>
  </DomainObject.Predmet.ProtuStrankaListNazivFormated>
  <DomainObject.Predmet.ProtuStrankaListNazivFormatedOIB>
    <izvorni_sadrzaj>
      <item>MAJOLI d.o.o. za proizvodnju, trgovinu i usluge, OIB 41685317241</item>
    </izvorni_sadrzaj>
    <derivirana_varijabla naziv="DomainObject.Predmet.ProtuStrankaListNazivFormatedOIB_1">
      <item>MAJOLI d.o.o. za proizvodnju, trgovinu i usluge, OIB 41685317241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MAJOLI d.o.o. za proizvodnju, trgovinu i usluge</izvorni_sadrzaj>
    <derivirana_varijabla naziv="DomainObject.Predmet.ProtustrankaIDrugi_1">MAJOLI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MAJOLI d.o.o. za proizvodnju, trgovinu i usluge, OIB 41685317241, A.Mihanovića 18 , 31540 Donji Miholjac</izvorni_sadrzaj>
    <derivirana_varijabla naziv="DomainObject.Predmet.ProtustrankaIDrugiAdressOIB_1">MAJOLI d.o.o. za proizvodnju, trgovinu i usluge, OIB 41685317241, A.Mihanovića 18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MAJOLI d.o.o. za proizvodnju, trgovinu i usluge</item>
    </izvorni_sadrzaj>
    <derivirana_varijabla naziv="DomainObject.Predmet.SudioniciListNaziv_1">
      <item>FINA RC OSIJEK</item>
      <item>MAJOLI d.o.o. za proizvodnju, trgovinu i usluge</item>
    </derivirana_varijabla>
  </DomainObject.Predmet.SudioniciListNaziv>
  <DomainObject.Predmet.SudioniciListAdressOIB>
    <izvorni_sadrzaj>
      <item>FINA RC OSIJEK, OIB 85821130368</item>
      <item>MAJOLI d.o.o. za proizvodnju, trgovinu i usluge, OIB 41685317241, A.Mihanovića 18 ,31540 Donji Miholjac</item>
    </izvorni_sadrzaj>
    <derivirana_varijabla naziv="DomainObject.Predmet.SudioniciListAdressOIB_1">
      <item>FINA RC OSIJEK, OIB 85821130368</item>
      <item>MAJOLI d.o.o. za proizvodnju, trgovinu i usluge, OIB 41685317241, A.Mihanovića 18 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41685317241</item>
    </izvorni_sadrzaj>
    <derivirana_varijabla naziv="DomainObject.Predmet.SudioniciListNazivOIB_1">
      <item>, OIB 85821130368</item>
      <item>, OIB 41685317241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DEB1E-40A5-4722-BF06-444BE1348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2408</properties:Characters>
  <properties:Lines>128</properties:Lines>
  <properties:Paragraphs>26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2018-11-30T09:16:00Z</cp:lastPrinted>
  <dcterms:modified xmlns:xsi="http://www.w3.org/2001/XMLSchema-instance" xsi:type="dcterms:W3CDTF">2018-11-30T09:18:00Z</dcterms:modified>
  <cp:revision>59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