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412f" w14:paraId="bff412f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</w:t>
      </w:r>
      <w:r w:rsidR="00DB5774">
        <w:t>9</w:t>
      </w:r>
      <w:r w:rsidR="001A7BAA">
        <w:t>48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4A4281">
        <w:t xml:space="preserve"> </w:t>
      </w:r>
      <w:r w:rsidR="001A7BAA">
        <w:t xml:space="preserve">KOKOLA TOURS </w:t>
      </w:r>
      <w:r w:rsidR="004A4281">
        <w:t>d.o.o.</w:t>
      </w:r>
      <w:r w:rsidR="001A7BAA">
        <w:t xml:space="preserve"> za prijevoz, trgovinu i usluge, turistička agencija</w:t>
      </w:r>
      <w:r w:rsidR="004A4281">
        <w:t xml:space="preserve"> Zagreb</w:t>
      </w:r>
      <w:r w:rsidR="001A7BAA">
        <w:t>, Božidara Magovca 157, OIB 22228817841, MBS 080785496</w:t>
      </w:r>
      <w:r w:rsidR="00F44561">
        <w:t>,</w:t>
      </w:r>
      <w:r w:rsidR="00B36F03">
        <w:t xml:space="preserve"> </w:t>
      </w:r>
      <w:r w:rsidR="00F73129">
        <w:t>dana</w:t>
      </w:r>
      <w:r w:rsidR="00CD10F8">
        <w:t xml:space="preserve"> </w:t>
      </w:r>
      <w:r w:rsidR="002664C3">
        <w:t>21</w:t>
      </w:r>
      <w:r w:rsidR="008E52AB">
        <w:t xml:space="preserve">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1A7BAA">
        <w:t>KOKOLA TOURS d.o.o. za prijevoz, trgovinu i usluge, turistička agencija Zagreb, Božidara Magovca 157, OIB 22228817841, MBS 080785496</w:t>
      </w:r>
      <w:r w:rsidR="00590EA8">
        <w:t>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187E03">
        <w:t>Siniša Rajnović iz Milanovca, Sv. Trojstva 87, Virovitica, OIB 86217384445.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590EA8" w:rsidR="00590EA8" w:rsidRPr="00A25CC0">
      <w:pPr>
        <w:pStyle w:val="Odlomakpopisa"/>
        <w:numPr>
          <w:ilvl w:val="0"/>
          <w:numId w:val="1"/>
        </w:numPr>
        <w:jc w:val="both"/>
        <w:rPr>
          <w:bCs/>
        </w:rPr>
      </w:pPr>
      <w:r w:rsidRPr="00A25CC0">
        <w:rPr>
          <w:bCs/>
        </w:rPr>
        <w:t xml:space="preserve">ZAKLJUČUJE SE stečajni postupak nad dužnikom </w:t>
      </w:r>
      <w:r w:rsidR="001A7BAA">
        <w:t>KOKOLA TOURS d.o.o. za prijevoz, trgovinu i usluge, turistička agencija Zagreb, Božidara Magovca 157, OIB 22228817841, MBS 080785496</w:t>
      </w:r>
      <w:r w:rsidR="00F44561">
        <w:t>.</w:t>
      </w:r>
    </w:p>
    <w:p w:rsidRDefault="001A7BAA" w:rsidP="001A7BAA" w:rsidR="00A25CC0" w:rsidRPr="00A25CC0">
      <w:pPr>
        <w:pStyle w:val="Odlomakpopisa"/>
        <w:tabs>
          <w:tab w:pos="6984" w:val="left"/>
        </w:tabs>
        <w:rPr>
          <w:bCs/>
        </w:rPr>
      </w:pPr>
      <w:r>
        <w:rPr>
          <w:bCs/>
        </w:rPr>
        <w:tab/>
      </w: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68528B" w:rsidR="006F107F">
      <w:pPr>
        <w:pStyle w:val="Odlomakpopisa"/>
        <w:ind w:left="142"/>
        <w:jc w:val="both"/>
      </w:pPr>
      <w:r>
        <w:t xml:space="preserve">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dana </w:t>
      </w:r>
      <w:r w:rsidR="000C562C">
        <w:t>19. travnja</w:t>
      </w:r>
      <w:r w:rsidR="006E2A07">
        <w:t xml:space="preserve">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1F4DD3">
        <w:t>KOKOLA TOURS d.o.o. za prijevoz, trgovinu i usluge, turistička agencija Zagreb, Božidara Magovca 157, OIB 22228817841, MBS 080785496</w:t>
      </w:r>
      <w:r w:rsidR="0068528B">
        <w:t>.</w:t>
      </w:r>
    </w:p>
    <w:p w:rsidRDefault="0068528B" w:rsidP="0068528B" w:rsidR="0068528B">
      <w:pPr>
        <w:pStyle w:val="Odlomakpopisa"/>
        <w:ind w:left="142"/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1A1D15">
        <w:t>2</w:t>
      </w:r>
      <w:r w:rsidR="00257465">
        <w:t>4</w:t>
      </w:r>
      <w:r w:rsidR="001A1D15">
        <w:t>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</w:t>
      </w:r>
      <w:r w:rsidR="00F44561">
        <w:t>9</w:t>
      </w:r>
      <w:r w:rsidR="001F4DD3">
        <w:t>48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257465">
        <w:t>21</w:t>
      </w:r>
      <w:r w:rsidR="001A1D15">
        <w:t xml:space="preserve">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667" w:rsidP="00F961D8" w:rsidR="00BB2667">
      <w:r>
        <w:separator/>
      </w:r>
    </w:p>
  </w:endnote>
  <w:endnote w:id="0" w:type="continuationSeparator">
    <w:p w:rsidRDefault="00BB2667" w:rsidP="00F961D8" w:rsidR="00BB2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667" w:rsidP="00F961D8" w:rsidR="00BB2667">
      <w:r>
        <w:separator/>
      </w:r>
    </w:p>
  </w:footnote>
  <w:footnote w:id="0" w:type="continuationSeparator">
    <w:p w:rsidRDefault="00BB2667" w:rsidP="00F961D8" w:rsidR="00BB26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F20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</w:t>
    </w:r>
    <w:r w:rsidR="00F44561">
      <w:t>9</w:t>
    </w:r>
    <w:r w:rsidR="001F4DD3">
      <w:t>48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C562C"/>
    <w:rsid w:val="000D0EBE"/>
    <w:rsid w:val="00133937"/>
    <w:rsid w:val="00136383"/>
    <w:rsid w:val="00171D35"/>
    <w:rsid w:val="00187E03"/>
    <w:rsid w:val="001A1D15"/>
    <w:rsid w:val="001A7BAA"/>
    <w:rsid w:val="001C0834"/>
    <w:rsid w:val="001D657B"/>
    <w:rsid w:val="001F4DD3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28E4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37F20"/>
    <w:rsid w:val="00841740"/>
    <w:rsid w:val="008431F8"/>
    <w:rsid w:val="008A4A9C"/>
    <w:rsid w:val="008D06F1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E1BBA"/>
    <w:rsid w:val="00A05CD3"/>
    <w:rsid w:val="00A25CC0"/>
    <w:rsid w:val="00A42316"/>
    <w:rsid w:val="00A963B2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B2667"/>
    <w:rsid w:val="00BC3AA6"/>
    <w:rsid w:val="00C071B1"/>
    <w:rsid w:val="00C137C0"/>
    <w:rsid w:val="00C16024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D469F"/>
    <w:rsid w:val="00E06523"/>
    <w:rsid w:val="00E10C23"/>
    <w:rsid w:val="00E424F1"/>
    <w:rsid w:val="00E462E6"/>
    <w:rsid w:val="00E52536"/>
    <w:rsid w:val="00E565E2"/>
    <w:rsid w:val="00E8229D"/>
    <w:rsid w:val="00E85CBE"/>
    <w:rsid w:val="00E85FB2"/>
    <w:rsid w:val="00E9713F"/>
    <w:rsid w:val="00EC69FF"/>
    <w:rsid w:val="00EF3005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F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F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F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F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F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F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F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F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1948</izvorni_sadrzaj>
    <derivirana_varijabla naziv="DomainObject.Predmet.Broj_1">1948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St-1948/2016</izvorni_sadrzaj>
    <derivirana_varijabla naziv="DomainObject.Predmet.OznakaBroj_1">St-1948/2016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KOKOLA TOURS d.o.o.</izvorni_sadrzaj>
    <derivirana_varijabla naziv="DomainObject.Predmet.ProtustrankaFormated_1">  KOKOLA TOURS d.o.o.</derivirana_varijabla>
  </DomainObject.Predmet.ProtustrankaFormated>
  <DomainObject.Predmet.ProtustrankaFormatedOIB>
    <izvorni_sadrzaj>  KOKOLA TOURS d.o.o., OIB 22228817841</izvorni_sadrzaj>
    <derivirana_varijabla naziv="DomainObject.Predmet.ProtustrankaFormatedOIB_1">  KOKOLA TOURS d.o.o., OIB 22228817841</derivirana_varijabla>
  </DomainObject.Predmet.ProtustrankaFormatedOIB>
  <DomainObject.Predmet.ProtustrankaFormatedWithAdress>
    <izvorni_sadrzaj> KOKOLA TOURS d.o.o., Božidara Magovca 157, 10000 Zagreb</izvorni_sadrzaj>
    <derivirana_varijabla naziv="DomainObject.Predmet.ProtustrankaFormatedWithAdress_1"> KOKOLA TOURS d.o.o., Božidara Magovca 157, 10000 Zagreb</derivirana_varijabla>
  </DomainObject.Predmet.ProtustrankaFormatedWithAdress>
  <DomainObject.Predmet.ProtustrankaFormatedWithAdressOIB>
    <izvorni_sadrzaj> KOKOLA TOURS d.o.o., OIB 22228817841, Božidara Magovca 157, 10000 Zagreb</izvorni_sadrzaj>
    <derivirana_varijabla naziv="DomainObject.Predmet.ProtustrankaFormatedWithAdressOIB_1"> KOKOLA TOURS d.o.o., OIB 22228817841, Božidara Magovca 157, 10000 Zagreb</derivirana_varijabla>
  </DomainObject.Predmet.ProtustrankaFormatedWithAdressOIB>
  <DomainObject.Predmet.ProtustrankaWithAdress>
    <izvorni_sadrzaj>KOKOLA TOURS d.o.o. Božidara Magovca 157, 10000 Zagreb</izvorni_sadrzaj>
    <derivirana_varijabla naziv="DomainObject.Predmet.ProtustrankaWithAdress_1">KOKOLA TOURS d.o.o. Božidara Magovca 157, 10000 Zagreb</derivirana_varijabla>
  </DomainObject.Predmet.ProtustrankaWithAdress>
  <DomainObject.Predmet.ProtustrankaWithAdressOIB>
    <izvorni_sadrzaj>KOKOLA TOURS d.o.o., OIB 22228817841, Božidara Magovca 157, 10000 Zagreb</izvorni_sadrzaj>
    <derivirana_varijabla naziv="DomainObject.Predmet.ProtustrankaWithAdressOIB_1">KOKOLA TOURS d.o.o., OIB 22228817841, Božidara Magovca 157, 10000 Zagreb</derivirana_varijabla>
  </DomainObject.Predmet.ProtustrankaWithAdressOIB>
  <DomainObject.Predmet.ProtustrankaNazivFormated>
    <izvorni_sadrzaj>KOKOLA TOURS d.o.o.</izvorni_sadrzaj>
    <derivirana_varijabla naziv="DomainObject.Predmet.ProtustrankaNazivFormated_1">KOKOLA TOURS d.o.o.</derivirana_varijabla>
  </DomainObject.Predmet.ProtustrankaNazivFormated>
  <DomainObject.Predmet.ProtustrankaNazivFormatedOIB>
    <izvorni_sadrzaj>KOKOLA TOURS d.o.o., OIB 22228817841</izvorni_sadrzaj>
    <derivirana_varijabla naziv="DomainObject.Predmet.ProtustrankaNazivFormatedOIB_1">KOKOLA TOURS d.o.o., OIB 22228817841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KOKOLA TOURS d.o.o.</item>
    </izvorni_sadrzaj>
    <derivirana_varijabla naziv="DomainObject.Predmet.ProtuStrankaListFormated_1">
      <item>KOKOLA TOURS d.o.o.</item>
    </derivirana_varijabla>
  </DomainObject.Predmet.ProtuStrankaListFormated>
  <DomainObject.Predmet.ProtuStrankaListFormatedOIB>
    <izvorni_sadrzaj>
      <item>KOKOLA TOURS d.o.o., OIB 22228817841</item>
    </izvorni_sadrzaj>
    <derivirana_varijabla naziv="DomainObject.Predmet.ProtuStrankaListFormatedOIB_1">
      <item>KOKOLA TOURS d.o.o., OIB 22228817841</item>
    </derivirana_varijabla>
  </DomainObject.Predmet.ProtuStrankaListFormatedOIB>
  <DomainObject.Predmet.ProtuStrankaListFormatedWithAdress>
    <izvorni_sadrzaj>
      <item>KOKOLA TOURS d.o.o., Božidara Magovca 157, 10000 Zagreb</item>
    </izvorni_sadrzaj>
    <derivirana_varijabla naziv="DomainObject.Predmet.ProtuStrankaListFormatedWithAdress_1">
      <item>KOKOLA TOURS d.o.o., Božidara Magovca 157, 10000 Zagreb</item>
    </derivirana_varijabla>
  </DomainObject.Predmet.ProtuStrankaListFormatedWithAdress>
  <DomainObject.Predmet.ProtuStrankaListFormatedWithAdressOIB>
    <izvorni_sadrzaj>
      <item>KOKOLA TOURS d.o.o., OIB 22228817841, Božidara Magovca 157, 10000 Zagreb</item>
    </izvorni_sadrzaj>
    <derivirana_varijabla naziv="DomainObject.Predmet.ProtuStrankaListFormatedWithAdressOIB_1">
      <item>KOKOLA TOURS d.o.o., OIB 22228817841, Božidara Magovca 157, 10000 Zagreb</item>
    </derivirana_varijabla>
  </DomainObject.Predmet.ProtuStrankaListFormatedWithAdressOIB>
  <DomainObject.Predmet.ProtuStrankaListNazivFormated>
    <izvorni_sadrzaj>
      <item>KOKOLA TOURS d.o.o.</item>
    </izvorni_sadrzaj>
    <derivirana_varijabla naziv="DomainObject.Predmet.ProtuStrankaListNazivFormated_1">
      <item>KOKOLA TOURS d.o.o.</item>
    </derivirana_varijabla>
  </DomainObject.Predmet.ProtuStrankaListNazivFormated>
  <DomainObject.Predmet.ProtuStrankaListNazivFormatedOIB>
    <izvorni_sadrzaj>
      <item>KOKOLA TOURS d.o.o., OIB 22228817841</item>
    </izvorni_sadrzaj>
    <derivirana_varijabla naziv="DomainObject.Predmet.ProtuStrankaListNazivFormatedOIB_1">
      <item>KOKOLA TOURS d.o.o., OIB 22228817841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KOKOLA TOURS d.o.o.</izvorni_sadrzaj>
    <derivirana_varijabla naziv="DomainObject.Predmet.ProtustrankaIDrugi_1">KOKOLA TOURS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KOKOLA TOURS d.o.o., OIB 22228817841, Božidara Magovca 157, 10000 Zagreb</izvorni_sadrzaj>
    <derivirana_varijabla naziv="DomainObject.Predmet.ProtustrankaIDrugiAdressOIB_1">KOKOLA TOURS d.o.o., OIB 22228817841, Božidara Magovca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KOKOLA TOURS d.o.o.</item>
      <item>FINA Regionalni centar Zagreb</item>
    </izvorni_sadrzaj>
    <derivirana_varijabla naziv="DomainObject.Predmet.SudioniciListNaziv_1">
      <item>KOKOLA TOURS d.o.o.</item>
      <item>FINA Regionalni centar Zagreb</item>
    </derivirana_varijabla>
  </DomainObject.Predmet.SudioniciListNaziv>
  <DomainObject.Predmet.SudioniciListAdressOIB>
    <izvorni_sadrzaj>
      <item>KOKOLA TOURS d.o.o., OIB 22228817841, Božidara Magovca 157,10000 Zagreb</item>
      <item>FINA Regionalni centar Zagreb, OIB 85821130368, Trg svibanjskih žrtava 1995. br. 1,10000 Zagreb</item>
    </izvorni_sadrzaj>
    <derivirana_varijabla naziv="DomainObject.Predmet.SudioniciListAdressOIB_1">
      <item>KOKOLA TOURS d.o.o., OIB 22228817841, Božidara Magovca 157,10000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22228817841</item>
      <item>, OIB 85821130368</item>
    </izvorni_sadrzaj>
    <derivirana_varijabla naziv="DomainObject.Predmet.SudioniciListNazivOIB_1">
      <item>, OIB 22228817841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94D81-AB3E-4C63-B699-B90D3D5E1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2473</properties:Characters>
  <properties:Lines>87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2016-10-21T06:19:00Z</dcterms:created>
  <dc:creator>Darija Miličević</dc:creator>
  <cp:lastModifiedBy>Darija Miličević</cp:lastModifiedBy>
  <cp:lastPrinted>2016-09-09T07:50:00Z</cp:lastPrinted>
  <dcterms:modified xmlns:xsi="http://www.w3.org/2001/XMLSchema-instance" xsi:type="dcterms:W3CDTF">2016-10-21T07:54:00Z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