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1cc5" w14:paraId="3191cc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B23787">
        <w:t>6</w:t>
      </w:r>
      <w:r w:rsidR="00487595">
        <w:t>6</w:t>
      </w:r>
      <w:r w:rsidR="008319E5">
        <w:t>/</w:t>
      </w:r>
      <w:r w:rsidR="000873E5">
        <w:t>16</w:t>
      </w:r>
      <w:r w:rsidR="00A8072F">
        <w:t>-</w:t>
      </w:r>
      <w:r w:rsidR="00487595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487595">
        <w:t>ELRAD VRBOVEC j.d.o.o. za trgovinu i usluge, Vrbovec, Gradečka 40, MBS: 080900503, OIB: 91168819906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487595">
        <w:t>ELRAD VRBOVEC j.d.o.o. za trgovinu i usluge, Vrbovec, Gradečka 40, MBS: 080900503, OIB: 91168819906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487595">
        <w:t>Siniša Rajnović, Milanovac, Virovitica, Sv. Trojstva 87</w:t>
      </w:r>
      <w:r w:rsidR="003C39BE">
        <w:t>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B23787">
        <w:t>8</w:t>
      </w:r>
      <w:r w:rsidR="00487595">
        <w:t>6217384445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487595">
        <w:t>ELRAD VRBOVEC j.d.o.o. za trgovinu i usluge, Vrbovec, Gradečka 40, MBS: 080900503, OIB: 91168819906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487595">
        <w:t>22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487595">
        <w:t>ELRAD VRBOVEC j.d.o.o. za trgovinu i usluge, Vrbovec, Gradečka 40, MBS: 080900503, OIB: 91168819906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B23787">
        <w:t>18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B23787">
        <w:t>6</w:t>
      </w:r>
      <w:r w:rsidR="00487595">
        <w:t>6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t>9 St-</w:t>
      </w:r>
      <w:r w:rsidR="009A74FD">
        <w:t>2</w:t>
      </w:r>
      <w:r w:rsidR="005D1B17">
        <w:t>5</w:t>
      </w:r>
      <w:r w:rsidR="00B23787">
        <w:t>6</w:t>
      </w:r>
      <w:r w:rsidR="00487595">
        <w:t>6</w:t>
      </w:r>
      <w:r>
        <w:t>/16-</w:t>
      </w:r>
      <w:r w:rsidR="00487595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39BE"/>
    <w:rsid w:val="003C621E"/>
    <w:rsid w:val="003F6A60"/>
    <w:rsid w:val="0040522B"/>
    <w:rsid w:val="00423822"/>
    <w:rsid w:val="004261F5"/>
    <w:rsid w:val="00437C48"/>
    <w:rsid w:val="004712C6"/>
    <w:rsid w:val="00487595"/>
    <w:rsid w:val="004C26DF"/>
    <w:rsid w:val="004C6929"/>
    <w:rsid w:val="004D59A8"/>
    <w:rsid w:val="00505CDD"/>
    <w:rsid w:val="00517687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4643E"/>
    <w:rsid w:val="00A571AD"/>
    <w:rsid w:val="00A8072F"/>
    <w:rsid w:val="00A868A7"/>
    <w:rsid w:val="00B123CB"/>
    <w:rsid w:val="00B2378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753D1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3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753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753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3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3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53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753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753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3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3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2566</izvorni_sadrzaj>
    <derivirana_varijabla naziv="DomainObject.Predmet.Broj_1">2566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St-2566/2016</izvorni_sadrzaj>
    <derivirana_varijabla naziv="DomainObject.Predmet.OznakaBroj_1">St-2566/2016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ELRAD VRBOVEC jednostavno društvo s ograničenom odgovornošću za trgovinu i usluge</izvorni_sadrzaj>
    <derivirana_varijabla naziv="DomainObject.Predmet.ProtustrankaFormated_1">  ELRAD VRBOVEC jednostavno društvo s ograničenom odgovornošću za trgovinu i usluge</derivirana_varijabla>
  </DomainObject.Predmet.ProtustrankaFormated>
  <DomainObject.Predmet.ProtustrankaFormatedOIB>
    <izvorni_sadrzaj>  ELRAD VRBOVEC jednostavno društvo s ograničenom odgovornošću za trgovinu i usluge, OIB 91168819906</izvorni_sadrzaj>
    <derivirana_varijabla naziv="DomainObject.Predmet.ProtustrankaFormatedOIB_1">  ELRAD VRBOVEC jednostavno društvo s ograničenom odgovornošću za trgovinu i usluge, OIB 91168819906</derivirana_varijabla>
  </DomainObject.Predmet.ProtustrankaFormatedOIB>
  <DomainObject.Predmet.ProtustrankaFormatedWithAdress>
    <izvorni_sadrzaj> ELRAD VRBOVEC jednostavno društvo s ograničenom odgovornošću za trgovinu i usluge, Gradečka 40, 10340 Vrbovec</izvorni_sadrzaj>
    <derivirana_varijabla naziv="DomainObject.Predmet.ProtustrankaFormatedWithAdress_1"> ELRAD VRBOVEC jednostavno društvo s ograničenom odgovornošću za trgovinu i usluge, Gradečka 40, 10340 Vrbovec</derivirana_varijabla>
  </DomainObject.Predmet.ProtustrankaFormatedWithAdress>
  <DomainObject.Predmet.ProtustrankaFormatedWithAdressOIB>
    <izvorni_sadrzaj> ELRAD VRBOVEC jednostavno društvo s ograničenom odgovornošću za trgovinu i usluge, OIB 91168819906, Gradečka 40, 10340 Vrbovec</izvorni_sadrzaj>
    <derivirana_varijabla naziv="DomainObject.Predmet.ProtustrankaFormatedWithAdressOIB_1"> ELRAD VRBOVEC jednostavno društvo s ograničenom odgovornošću za trgovinu i usluge, OIB 91168819906, Gradečka 40, 10340 Vrbovec</derivirana_varijabla>
  </DomainObject.Predmet.ProtustrankaFormatedWithAdressOIB>
  <DomainObject.Predmet.ProtustrankaWithAdress>
    <izvorni_sadrzaj>ELRAD VRBOVEC jednostavno društvo s ograničenom odgovornošću za trgovinu i usluge Gradečka 40, 10340 Vrbovec</izvorni_sadrzaj>
    <derivirana_varijabla naziv="DomainObject.Predmet.ProtustrankaWithAdress_1">ELRAD VRBOVEC jednostavno društvo s ograničenom odgovornošću za trgovinu i usluge Gradečka 40, 10340 Vrbovec</derivirana_varijabla>
  </DomainObject.Predmet.ProtustrankaWithAdress>
  <DomainObject.Predmet.ProtustrankaWithAdressOIB>
    <izvorni_sadrzaj>ELRAD VRBOVEC jednostavno društvo s ograničenom odgovornošću za trgovinu i usluge, OIB 91168819906, Gradečka 40, 10340 Vrbovec</izvorni_sadrzaj>
    <derivirana_varijabla naziv="DomainObject.Predmet.ProtustrankaWithAdressOIB_1">ELRAD VRBOVEC jednostavno društvo s ograničenom odgovornošću za trgovinu i usluge, OIB 91168819906, Gradečka 40, 10340 Vrbovec</derivirana_varijabla>
  </DomainObject.Predmet.ProtustrankaWithAdressOIB>
  <DomainObject.Predmet.ProtustrankaNazivFormated>
    <izvorni_sadrzaj>ELRAD VRBOVEC jednostavno društvo s ograničenom odgovornošću za trgovinu i usluge</izvorni_sadrzaj>
    <derivirana_varijabla naziv="DomainObject.Predmet.ProtustrankaNazivFormated_1">ELRAD VRBOVEC jednostavno društvo s ograničenom odgovornošću za trgovinu i usluge</derivirana_varijabla>
  </DomainObject.Predmet.ProtustrankaNazivFormated>
  <DomainObject.Predmet.ProtustrankaNazivFormatedOIB>
    <izvorni_sadrzaj>ELRAD VRBOVEC jednostavno društvo s ograničenom odgovornošću za trgovinu i usluge, OIB 91168819906</izvorni_sadrzaj>
    <derivirana_varijabla naziv="DomainObject.Predmet.ProtustrankaNazivFormatedOIB_1">ELRAD VRBOVEC jednostavno društvo s ograničenom odgovornošću za trgovinu i usluge, OIB 91168819906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ELRAD VRBOVEC jednostavno društvo s ograničenom odgovornošću za trgovinu i usluge</item>
    </izvorni_sadrzaj>
    <derivirana_varijabla naziv="DomainObject.Predmet.ProtuStrankaListFormated_1">
      <item>ELRAD VRBOVEC jednostavno društvo s ograničenom odgovornošću za trgovinu i usluge</item>
    </derivirana_varijabla>
  </DomainObject.Predmet.ProtuStrankaListFormated>
  <DomainObject.Predmet.ProtuStrankaListFormatedOIB>
    <izvorni_sadrzaj>
      <item>ELRAD VRBOVEC jednostavno društvo s ograničenom odgovornošću za trgovinu i usluge, OIB 91168819906</item>
    </izvorni_sadrzaj>
    <derivirana_varijabla naziv="DomainObject.Predmet.ProtuStrankaListFormatedOIB_1">
      <item>ELRAD VRBOVEC jednostavno društvo s ograničenom odgovornošću za trgovinu i usluge, OIB 91168819906</item>
    </derivirana_varijabla>
  </DomainObject.Predmet.ProtuStrankaListFormatedOIB>
  <DomainObject.Predmet.ProtuStrankaListFormatedWithAdress>
    <izvorni_sadrzaj>
      <item>ELRAD VRBOVEC jednostavno društvo s ograničenom odgovornošću za trgovinu i usluge, Gradečka 40, 10340 Vrbovec</item>
    </izvorni_sadrzaj>
    <derivirana_varijabla naziv="DomainObject.Predmet.ProtuStrankaListFormatedWithAdress_1">
      <item>ELRAD VRBOVEC jednostavno društvo s ograničenom odgovornošću za trgovinu i usluge, Gradečka 40, 10340 Vrbovec</item>
    </derivirana_varijabla>
  </DomainObject.Predmet.ProtuStrankaListFormatedWithAdress>
  <DomainObject.Predmet.ProtuStrankaListFormatedWithAdressOIB>
    <izvorni_sadrzaj>
      <item>ELRAD VRBOVEC jednostavno društvo s ograničenom odgovornošću za trgovinu i usluge, OIB 91168819906, Gradečka 40, 10340 Vrbovec</item>
    </izvorni_sadrzaj>
    <derivirana_varijabla naziv="DomainObject.Predmet.ProtuStrankaListFormatedWithAdressOIB_1">
      <item>ELRAD VRBOVEC jednostavno društvo s ograničenom odgovornošću za trgovinu i usluge, OIB 91168819906, Gradečka 40, 10340 Vrbovec</item>
    </derivirana_varijabla>
  </DomainObject.Predmet.ProtuStrankaListFormatedWithAdressOIB>
  <DomainObject.Predmet.ProtuStrankaListNazivFormated>
    <izvorni_sadrzaj>
      <item>ELRAD VRBOVEC jednostavno društvo s ograničenom odgovornošću za trgovinu i usluge</item>
    </izvorni_sadrzaj>
    <derivirana_varijabla naziv="DomainObject.Predmet.ProtuStrankaListNazivFormated_1">
      <item>ELRAD VRBOVEC jednostavno društvo s ograničenom odgovornošću za trgovinu i usluge</item>
    </derivirana_varijabla>
  </DomainObject.Predmet.ProtuStrankaListNazivFormated>
  <DomainObject.Predmet.ProtuStrankaListNazivFormatedOIB>
    <izvorni_sadrzaj>
      <item>ELRAD VRBOVEC jednostavno društvo s ograničenom odgovornošću za trgovinu i usluge, OIB 91168819906</item>
    </izvorni_sadrzaj>
    <derivirana_varijabla naziv="DomainObject.Predmet.ProtuStrankaListNazivFormatedOIB_1">
      <item>ELRAD VRBOVEC jednostavno društvo s ograničenom odgovornošću za trgovinu i usluge, OIB 91168819906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ELRAD VRBOVEC jednostavno društvo s ograničenom odgovornošću za trgovinu i usluge</izvorni_sadrzaj>
    <derivirana_varijabla naziv="DomainObject.Predmet.ProtustrankaIDrugi_1">ELRAD VRBOVEC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ELRAD VRBOVEC jednostavno društvo s ograničenom odgovornošću za trgovinu i usluge, OIB 91168819906, Gradečka 40, 10340 Vrbovec</izvorni_sadrzaj>
    <derivirana_varijabla naziv="DomainObject.Predmet.ProtustrankaIDrugiAdressOIB_1">ELRAD VRBOVEC jednostavno društvo s ograničenom odgovornošću za trgovinu i usluge, OIB 91168819906, Gradečka 40,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ELRAD VRBOVEC jednostavno društvo s ograničenom odgovornošću za trgovinu i usluge</item>
      <item>FINA Regionalni centar Zagreb</item>
    </izvorni_sadrzaj>
    <derivirana_varijabla naziv="DomainObject.Predmet.SudioniciListNaziv_1">
      <item>ELRAD VRBOVEC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ELRAD VRBOVEC jednostavno društvo s ograničenom odgovornošću za trgovinu i usluge, OIB 91168819906, Gradečka 40,10340 Vrbovec</item>
      <item>FINA Regionalni centar Zagreb, OIB 85821130368, Trg svibanjskih žrtava 1995. br. 1,10000 Zagreb</item>
    </izvorni_sadrzaj>
    <derivirana_varijabla naziv="DomainObject.Predmet.SudioniciListAdressOIB_1">
      <item>ELRAD VRBOVEC jednostavno društvo s ograničenom odgovornošću za trgovinu i usluge, OIB 91168819906, Gradečka 40,10340 Vrbovec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91168819906</item>
      <item>, OIB 85821130368</item>
    </izvorni_sadrzaj>
    <derivirana_varijabla naziv="DomainObject.Predmet.SudioniciListNazivOIB_1">
      <item>, OIB 91168819906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793B6-38DF-4C78-AA84-BF7E38CEF2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2292</properties:Characters>
  <properties:Lines>86</properties:Lines>
  <properties:Paragraphs>29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2016-12-19T08:36:00Z</cp:lastPrinted>
  <dcterms:modified xmlns:xsi="http://www.w3.org/2001/XMLSchema-instance" xsi:type="dcterms:W3CDTF">2016-12-19T08:37:00Z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