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90222" w14:paraId="b590222" w:rsidRDefault="00AE649C" w:rsidP="00BF3FD5" w:rsidR="00AE649C" w:rsidRPr="00B76F3C">
      <w:pPr>
        <w:pStyle w:val="Naslov3"/>
        <w:numPr>
          <w:ilvl w:val="0"/>
          <w:numId w:val="0"/>
        </w:numPr>
        <w:ind w:left="720"/>
        <w15:collapsed w:val="false"/>
      </w:pPr>
    </w:p>
    <w:p w:rsidRDefault="00BF3FD5" w:rsidP="00BF3FD5" w:rsidR="00BF3FD5" w:rsidRPr="00BF3FD5">
      <w:pPr>
        <w:tabs>
          <w:tab w:pos="4536" w:val="center"/>
          <w:tab w:pos="9072" w:val="right"/>
        </w:tabs>
        <w:spacing w:after="0"/>
        <w:jc w:val="right"/>
        <w:rPr>
          <w:rFonts w:cs="Times New Roman" w:eastAsia="Calibri"/>
        </w:rPr>
      </w:pPr>
      <w:r w:rsidRPr="00BF3FD5">
        <w:rPr>
          <w:rFonts w:cs="Times New Roman" w:eastAsia="Calibri"/>
        </w:rPr>
        <w:t>9 St-274/2016</w:t>
      </w:r>
    </w:p>
    <w:p w:rsidRDefault="00BF3FD5" w:rsidP="00BF3FD5" w:rsidR="00BF3FD5" w:rsidRPr="00BF3FD5">
      <w:pPr>
        <w:spacing w:after="0"/>
        <w:rPr>
          <w:rFonts w:cs="Times New Roman" w:eastAsia="Calibri"/>
        </w:rPr>
      </w:pPr>
    </w:p>
    <w:p w:rsidRDefault="00BF3FD5" w:rsidP="00BF3FD5" w:rsidR="00BF3FD5" w:rsidRPr="00BF3FD5">
      <w:pPr>
        <w:spacing w:after="0"/>
        <w:rPr>
          <w:rFonts w:cs="Times New Roman" w:eastAsia="Calibri"/>
        </w:rPr>
      </w:pPr>
    </w:p>
    <w:p w:rsidRDefault="00BF3FD5" w:rsidP="00BF3FD5" w:rsidR="00BF3FD5" w:rsidRPr="00BF3FD5">
      <w:pPr>
        <w:spacing w:after="0"/>
        <w:rPr>
          <w:rFonts w:cs="Times New Roman" w:eastAsia="Calibri"/>
        </w:rPr>
      </w:pPr>
    </w:p>
    <w:p w:rsidRDefault="00BF3FD5" w:rsidP="00BF3FD5" w:rsidR="00BF3FD5" w:rsidRPr="00BF3FD5">
      <w:pPr>
        <w:spacing w:after="0"/>
        <w:rPr>
          <w:rFonts w:cs="Times New Roman" w:eastAsia="Calibri"/>
        </w:rPr>
      </w:pPr>
    </w:p>
    <w:p w:rsidRDefault="00BF3FD5" w:rsidP="00BF3FD5" w:rsidR="00BF3FD5" w:rsidRPr="00BF3FD5">
      <w:pPr>
        <w:spacing w:after="0"/>
        <w:rPr>
          <w:rFonts w:cs="Times New Roman" w:eastAsia="Calibri"/>
        </w:rPr>
      </w:pPr>
      <w:r w:rsidRPr="00BF3FD5">
        <w:rPr>
          <w:rFonts w:cs="Times New Roman" w:eastAsia="Calibri"/>
        </w:rPr>
        <w:t>REPUBLIKA HRVATSKA</w:t>
      </w:r>
    </w:p>
    <w:p w:rsidRDefault="00BF3FD5" w:rsidP="00BF3FD5" w:rsidR="00BF3FD5" w:rsidRPr="00BF3FD5">
      <w:pPr>
        <w:spacing w:after="0"/>
        <w:rPr>
          <w:rFonts w:cs="Times New Roman" w:eastAsia="Calibri"/>
        </w:rPr>
      </w:pPr>
      <w:r w:rsidRPr="00BF3FD5">
        <w:rPr>
          <w:rFonts w:cs="Times New Roman" w:eastAsia="Calibri"/>
        </w:rPr>
        <w:t>TRGOVAČKI SUD U ZADRU</w:t>
      </w:r>
    </w:p>
    <w:p w:rsidRDefault="00BF3FD5" w:rsidP="00BF3FD5" w:rsidR="00BF3FD5" w:rsidRPr="00BF3FD5">
      <w:pPr>
        <w:spacing w:after="0"/>
        <w:rPr>
          <w:rFonts w:cs="Times New Roman" w:eastAsia="Calibri"/>
        </w:rPr>
      </w:pPr>
      <w:r w:rsidRPr="00BF3FD5">
        <w:rPr>
          <w:rFonts w:cs="Times New Roman" w:eastAsia="Calibri"/>
        </w:rPr>
        <w:t>STALNA SLUŽBA U ŠIBENIKU</w:t>
      </w:r>
    </w:p>
    <w:p w:rsidRDefault="00BF3FD5" w:rsidP="00BF3FD5" w:rsidR="00BF3FD5" w:rsidRPr="00BF3FD5">
      <w:pPr>
        <w:spacing w:after="0"/>
        <w:rPr>
          <w:rFonts w:cs="Times New Roman" w:eastAsia="Calibri"/>
        </w:rPr>
      </w:pPr>
    </w:p>
    <w:p w:rsidRDefault="00BF3FD5" w:rsidP="00BF3FD5" w:rsidR="00BF3FD5" w:rsidRPr="00BF3FD5">
      <w:pPr>
        <w:spacing w:after="0"/>
        <w:jc w:val="center"/>
        <w:rPr>
          <w:rFonts w:cs="Times New Roman" w:eastAsia="Calibri"/>
        </w:rPr>
      </w:pPr>
      <w:r w:rsidRPr="00BF3FD5">
        <w:rPr>
          <w:rFonts w:cs="Times New Roman" w:eastAsia="Calibri"/>
        </w:rPr>
        <w:t>R E P U B L I K A  H R V A T S K A</w:t>
      </w:r>
    </w:p>
    <w:p w:rsidRDefault="00BF3FD5" w:rsidP="00BF3FD5" w:rsidR="00BF3FD5" w:rsidRPr="00BF3FD5">
      <w:pPr>
        <w:spacing w:after="0"/>
        <w:rPr>
          <w:rFonts w:cs="Times New Roman" w:eastAsia="Calibri"/>
        </w:rPr>
      </w:pPr>
    </w:p>
    <w:p w:rsidRDefault="00BF3FD5" w:rsidP="00BF3FD5" w:rsidR="00BF3FD5" w:rsidRPr="00BF3FD5">
      <w:pPr>
        <w:spacing w:after="0"/>
        <w:jc w:val="center"/>
        <w:rPr>
          <w:rFonts w:cs="Times New Roman" w:eastAsia="Calibri"/>
        </w:rPr>
      </w:pPr>
      <w:r w:rsidRPr="00BF3FD5">
        <w:rPr>
          <w:rFonts w:cs="Times New Roman" w:eastAsia="Calibri"/>
        </w:rPr>
        <w:t xml:space="preserve">R J E Š E N J E </w:t>
      </w:r>
    </w:p>
    <w:p w:rsidRDefault="00BF3FD5" w:rsidP="00BF3FD5" w:rsidR="00BF3FD5" w:rsidRPr="00BF3FD5">
      <w:pPr>
        <w:spacing w:after="0"/>
        <w:jc w:val="center"/>
        <w:rPr>
          <w:rFonts w:cs="Times New Roman" w:eastAsia="Calibri"/>
        </w:rPr>
      </w:pPr>
    </w:p>
    <w:p w:rsidRDefault="00BF3FD5" w:rsidP="00BF3FD5" w:rsidR="00BF3FD5" w:rsidRPr="00BF3FD5">
      <w:pPr>
        <w:spacing w:after="0"/>
        <w:ind w:firstLine="708"/>
        <w:jc w:val="both"/>
        <w:rPr>
          <w:rFonts w:cs="Times New Roman" w:eastAsia="Calibri"/>
        </w:rPr>
      </w:pPr>
      <w:r w:rsidRPr="00BF3FD5">
        <w:rPr>
          <w:rFonts w:cs="Times New Roman" w:eastAsia="Calibri"/>
        </w:rPr>
        <w:t>Trgovački sud u Zadru, Stalna služba u Šibeniku, po sucu Tereziji Goreta kao stečajnom sucu, u stečajnom predmetu predlagatelja Financijska agencija, Podružnica Šibenik, za otvaranje stečajnog postupka nad dužnikom ČIGRA YACHTIHG d.o.o. iz Šibenika, Ulica 113. Šibenske brigade HV-a 241 c, OIB: 93049787243, dana 08. ožujka 2016. Godine</w:t>
      </w:r>
    </w:p>
    <w:p w:rsidRDefault="00BF3FD5" w:rsidP="00BF3FD5" w:rsidR="00BF3FD5" w:rsidRPr="00BF3FD5">
      <w:pPr>
        <w:spacing w:after="0"/>
        <w:ind w:firstLine="708"/>
        <w:jc w:val="both"/>
        <w:rPr>
          <w:rFonts w:cs="Times New Roman" w:eastAsia="Calibri"/>
        </w:rPr>
      </w:pPr>
    </w:p>
    <w:p w:rsidRDefault="00BF3FD5" w:rsidP="00BF3FD5" w:rsidR="00BF3FD5" w:rsidRPr="00BF3FD5">
      <w:pPr>
        <w:spacing w:after="0"/>
        <w:jc w:val="center"/>
        <w:rPr>
          <w:rFonts w:cs="Times New Roman" w:eastAsia="Calibri"/>
        </w:rPr>
      </w:pPr>
    </w:p>
    <w:p w:rsidRDefault="00BF3FD5" w:rsidP="00BF3FD5" w:rsidR="00BF3FD5" w:rsidRPr="00BF3FD5">
      <w:pPr>
        <w:spacing w:after="0"/>
        <w:jc w:val="center"/>
        <w:rPr>
          <w:rFonts w:cs="Times New Roman" w:eastAsia="Calibri"/>
        </w:rPr>
      </w:pPr>
      <w:r w:rsidRPr="00BF3FD5">
        <w:rPr>
          <w:rFonts w:cs="Times New Roman" w:eastAsia="Calibri"/>
        </w:rPr>
        <w:t xml:space="preserve">r i j e š i o  j e </w:t>
      </w:r>
    </w:p>
    <w:p w:rsidRDefault="00BF3FD5" w:rsidP="00BF3FD5" w:rsidR="00BF3FD5" w:rsidRPr="00BF3FD5">
      <w:pPr>
        <w:spacing w:after="0"/>
        <w:ind w:firstLine="708"/>
        <w:jc w:val="both"/>
        <w:rPr>
          <w:rFonts w:cs="Times New Roman" w:eastAsia="Calibri"/>
        </w:rPr>
      </w:pPr>
    </w:p>
    <w:p w:rsidRDefault="00BF3FD5" w:rsidP="00BF3FD5" w:rsidR="00BF3FD5" w:rsidRPr="00BF3FD5">
      <w:pPr>
        <w:spacing w:after="0"/>
        <w:ind w:firstLine="708"/>
        <w:jc w:val="both"/>
        <w:rPr>
          <w:rFonts w:cs="Times New Roman" w:eastAsia="Calibri"/>
        </w:rPr>
      </w:pPr>
    </w:p>
    <w:p w:rsidRDefault="00BF3FD5" w:rsidP="00BF3FD5" w:rsidR="00BF3FD5" w:rsidRPr="00BF3FD5">
      <w:pPr>
        <w:spacing w:after="0"/>
        <w:ind w:firstLine="708"/>
        <w:jc w:val="both"/>
        <w:rPr>
          <w:rFonts w:cs="Times New Roman" w:eastAsia="Calibri"/>
        </w:rPr>
      </w:pPr>
      <w:r w:rsidRPr="00BF3FD5">
        <w:rPr>
          <w:rFonts w:cs="Times New Roman" w:eastAsia="Calibri"/>
        </w:rPr>
        <w:t>1. Pozivaju se osobe koje imaju pravni interes da se provode stečajni postupak nad dužnikom ČIGRA YACHTIHG d.o.o. iz Šibenika, Ulica 113. Šibenske brigade HV-a 241 c, OIB: 93049787243, da u roku od 15 dana od dana objave ovog rješenja na e-oglasnoj ploči suda, solidarno uplate na sudski depozit ovog suda broj HR 43 2390001-1300000857, s pozivom na broj 05 221-274-2016 iznos od 10.000,00 kuna, na ime predujma za pokriće troškova kako prethodnog tako i otvorenog stečajnog postupka, te da u istom roku potvrdu o uplati dostave u sudski spis.</w:t>
      </w:r>
    </w:p>
    <w:p w:rsidRDefault="00BF3FD5" w:rsidP="00BF3FD5" w:rsidR="00BF3FD5" w:rsidRPr="00BF3FD5">
      <w:pPr>
        <w:spacing w:after="0"/>
        <w:jc w:val="both"/>
        <w:rPr>
          <w:rFonts w:cs="Times New Roman" w:eastAsia="Calibri"/>
        </w:rPr>
      </w:pPr>
    </w:p>
    <w:p w:rsidRDefault="00BF3FD5" w:rsidP="00BF3FD5" w:rsidR="00BF3FD5" w:rsidRPr="00BF3FD5">
      <w:pPr>
        <w:spacing w:after="0"/>
        <w:ind w:firstLine="708"/>
        <w:jc w:val="both"/>
        <w:rPr>
          <w:rFonts w:cs="Times New Roman" w:eastAsia="Calibri"/>
        </w:rPr>
      </w:pPr>
      <w:r w:rsidRPr="00BF3FD5">
        <w:rPr>
          <w:rFonts w:cs="Times New Roman" w:eastAsia="Calibri"/>
        </w:rPr>
        <w:t>2. Ovo rješenje objavit će se ne e-oglasnoj ploči suda.</w:t>
      </w:r>
    </w:p>
    <w:p w:rsidRDefault="00BF3FD5" w:rsidP="00BF3FD5" w:rsidR="00BF3FD5" w:rsidRPr="00BF3FD5">
      <w:pPr>
        <w:spacing w:after="0"/>
        <w:jc w:val="both"/>
        <w:rPr>
          <w:rFonts w:cs="Times New Roman" w:eastAsia="Calibri"/>
        </w:rPr>
      </w:pPr>
    </w:p>
    <w:p w:rsidRDefault="00BF3FD5" w:rsidP="00BF3FD5" w:rsidR="00BF3FD5" w:rsidRPr="00BF3FD5">
      <w:pPr>
        <w:spacing w:after="0"/>
        <w:ind w:firstLine="708"/>
        <w:jc w:val="both"/>
        <w:rPr>
          <w:rFonts w:cs="Times New Roman" w:eastAsia="Calibri"/>
        </w:rPr>
      </w:pPr>
      <w:r w:rsidRPr="00BF3FD5">
        <w:rPr>
          <w:rFonts w:cs="Times New Roman" w:eastAsia="Calibri"/>
        </w:rPr>
        <w:t>3. Ako niti jedan vjerovnik ne predujmi trošak po pozivu suda, sud će po službenoj dužnosti donijeti rješenje o otvaranju i zaključenju stečajnog postupka nad dužnikom ČIGRA YACHTIHG d.o.o. iz Šibenika, Ulica 113. Šibenske brigade HV-a 241 c, OIB: 93049787243.</w:t>
      </w:r>
    </w:p>
    <w:p w:rsidRDefault="00BF3FD5" w:rsidP="00BF3FD5" w:rsidR="00BF3FD5" w:rsidRPr="00BF3FD5">
      <w:pPr>
        <w:spacing w:after="0"/>
        <w:jc w:val="both"/>
        <w:rPr>
          <w:rFonts w:cs="Times New Roman" w:eastAsia="Calibri"/>
        </w:rPr>
      </w:pPr>
    </w:p>
    <w:p w:rsidRDefault="00BF3FD5" w:rsidP="00BF3FD5" w:rsidR="00BF3FD5" w:rsidRPr="00BF3FD5">
      <w:pPr>
        <w:spacing w:after="0"/>
        <w:jc w:val="center"/>
        <w:rPr>
          <w:rFonts w:cs="Times New Roman" w:eastAsia="Calibri"/>
        </w:rPr>
      </w:pPr>
    </w:p>
    <w:p w:rsidRDefault="00BF3FD5" w:rsidP="00BF3FD5" w:rsidR="00BF3FD5" w:rsidRPr="00BF3FD5">
      <w:pPr>
        <w:spacing w:after="0"/>
        <w:jc w:val="center"/>
        <w:rPr>
          <w:rFonts w:cs="Times New Roman" w:eastAsia="Calibri"/>
        </w:rPr>
      </w:pPr>
      <w:r w:rsidRPr="00BF3FD5">
        <w:rPr>
          <w:rFonts w:cs="Times New Roman" w:eastAsia="Calibri"/>
        </w:rPr>
        <w:t>Obrazloženje</w:t>
      </w:r>
    </w:p>
    <w:p w:rsidRDefault="00BF3FD5" w:rsidP="00BF3FD5" w:rsidR="00BF3FD5" w:rsidRPr="00BF3FD5">
      <w:pPr>
        <w:spacing w:after="0"/>
        <w:jc w:val="center"/>
        <w:rPr>
          <w:rFonts w:cs="Times New Roman" w:eastAsia="Calibri"/>
        </w:rPr>
      </w:pPr>
    </w:p>
    <w:p w:rsidRDefault="00BF3FD5" w:rsidP="00BF3FD5" w:rsidR="00BF3FD5" w:rsidRPr="00BF3FD5">
      <w:pPr>
        <w:spacing w:after="0"/>
        <w:jc w:val="center"/>
        <w:rPr>
          <w:rFonts w:cs="Times New Roman" w:eastAsia="Calibri"/>
        </w:rPr>
      </w:pPr>
    </w:p>
    <w:p w:rsidRDefault="00BF3FD5" w:rsidP="00BF3FD5" w:rsidR="00BF3FD5" w:rsidRPr="00BF3FD5">
      <w:pPr>
        <w:spacing w:after="0"/>
        <w:ind w:firstLine="708"/>
        <w:jc w:val="both"/>
        <w:rPr>
          <w:rFonts w:cs="Times New Roman" w:eastAsia="Calibri"/>
        </w:rPr>
      </w:pPr>
      <w:r w:rsidRPr="00BF3FD5">
        <w:rPr>
          <w:rFonts w:cs="Times New Roman" w:eastAsia="Calibri"/>
        </w:rPr>
        <w:t>Predlagatelj je podnio ovom sudu dana 02. studenog 2015. prijedlog za otvaranje stečajnog postupka nad dužnikom. U prijedlogu navodi da je kod dužnika utvrđen stečajni razlog za otvaranje stečajnog postupka predviđen čl. 5 Stečajnog zakona (NN 71/15 dalje SZ)</w:t>
      </w:r>
    </w:p>
    <w:p w:rsidRDefault="00BF3FD5" w:rsidP="00BF3FD5" w:rsidR="00BF3FD5" w:rsidRPr="00BF3FD5">
      <w:pPr>
        <w:spacing w:after="0"/>
        <w:jc w:val="both"/>
        <w:rPr>
          <w:rFonts w:cs="Times New Roman" w:eastAsia="Calibri"/>
        </w:rPr>
      </w:pPr>
    </w:p>
    <w:p w:rsidRDefault="00BF3FD5" w:rsidP="00BF3FD5" w:rsidR="00BF3FD5" w:rsidRPr="00BF3FD5">
      <w:pPr>
        <w:spacing w:after="0"/>
        <w:ind w:firstLine="708"/>
        <w:jc w:val="both"/>
        <w:rPr>
          <w:rFonts w:cs="Times New Roman" w:eastAsia="Calibri"/>
        </w:rPr>
      </w:pPr>
      <w:r w:rsidRPr="00BF3FD5">
        <w:rPr>
          <w:rFonts w:cs="Times New Roman" w:eastAsia="Calibri"/>
        </w:rPr>
        <w:lastRenderedPageBreak/>
        <w:t xml:space="preserve">Rješenjem ovog suda od dana 12. siječanja 2016. pozvan je zakonski zastupnik stečajnog dužnika da u spis dostavi javnobilježnički ovjereni </w:t>
      </w:r>
      <w:proofErr w:type="spellStart"/>
      <w:r w:rsidRPr="00BF3FD5">
        <w:rPr>
          <w:rFonts w:cs="Times New Roman" w:eastAsia="Calibri"/>
        </w:rPr>
        <w:t>prokazni</w:t>
      </w:r>
      <w:proofErr w:type="spellEnd"/>
      <w:r w:rsidRPr="00BF3FD5">
        <w:rPr>
          <w:rFonts w:cs="Times New Roman" w:eastAsia="Calibri"/>
        </w:rPr>
        <w:t xml:space="preserve"> popis imovine, te je isti dostavio popis imovine.</w:t>
      </w:r>
    </w:p>
    <w:p w:rsidRDefault="00BF3FD5" w:rsidP="00BF3FD5" w:rsidR="00BF3FD5" w:rsidRPr="00BF3FD5">
      <w:pPr>
        <w:spacing w:after="0"/>
        <w:jc w:val="both"/>
        <w:rPr>
          <w:rFonts w:cs="Times New Roman" w:eastAsia="Calibri"/>
        </w:rPr>
      </w:pPr>
    </w:p>
    <w:p w:rsidRDefault="00BF3FD5" w:rsidP="00BF3FD5" w:rsidR="00BF3FD5" w:rsidRPr="00BF3FD5">
      <w:pPr>
        <w:spacing w:after="0"/>
        <w:ind w:firstLine="708"/>
        <w:jc w:val="both"/>
        <w:rPr>
          <w:rFonts w:cs="Times New Roman" w:eastAsia="Calibri"/>
        </w:rPr>
      </w:pPr>
    </w:p>
    <w:p w:rsidRDefault="00BF3FD5" w:rsidP="00BF3FD5" w:rsidR="00BF3FD5" w:rsidRPr="00BF3FD5">
      <w:pPr>
        <w:numPr>
          <w:ilvl w:val="0"/>
          <w:numId w:val="47"/>
        </w:numPr>
        <w:tabs>
          <w:tab w:pos="4536" w:val="center"/>
          <w:tab w:pos="9072" w:val="right"/>
        </w:tabs>
        <w:spacing w:after="0"/>
        <w:rPr>
          <w:rFonts w:cs="Times New Roman" w:eastAsia="Calibri"/>
        </w:rPr>
      </w:pPr>
      <w:r w:rsidRPr="00BF3FD5">
        <w:rPr>
          <w:rFonts w:cs="Times New Roman" w:eastAsia="Calibri"/>
        </w:rPr>
        <w:t>2 -                                               9 St-274/2016</w:t>
      </w:r>
    </w:p>
    <w:p w:rsidRDefault="00BF3FD5" w:rsidP="00BF3FD5" w:rsidR="00BF3FD5" w:rsidRPr="00BF3FD5">
      <w:pPr>
        <w:spacing w:after="0"/>
        <w:ind w:firstLine="708"/>
        <w:jc w:val="both"/>
        <w:rPr>
          <w:rFonts w:cs="Times New Roman" w:eastAsia="Calibri"/>
        </w:rPr>
      </w:pPr>
    </w:p>
    <w:p w:rsidRDefault="00BF3FD5" w:rsidP="00BF3FD5" w:rsidR="00BF3FD5" w:rsidRPr="00BF3FD5">
      <w:pPr>
        <w:spacing w:after="0"/>
        <w:ind w:firstLine="708"/>
        <w:jc w:val="both"/>
        <w:rPr>
          <w:rFonts w:cs="Times New Roman" w:eastAsia="Calibri"/>
        </w:rPr>
      </w:pPr>
    </w:p>
    <w:p w:rsidRDefault="00BF3FD5" w:rsidP="00BF3FD5" w:rsidR="00BF3FD5" w:rsidRPr="00BF3FD5">
      <w:pPr>
        <w:spacing w:after="0"/>
        <w:ind w:firstLine="708"/>
        <w:jc w:val="both"/>
        <w:rPr>
          <w:rFonts w:cs="Times New Roman" w:eastAsia="Calibri"/>
        </w:rPr>
      </w:pPr>
    </w:p>
    <w:p w:rsidRDefault="00BF3FD5" w:rsidP="00BF3FD5" w:rsidR="00BF3FD5" w:rsidRPr="00BF3FD5">
      <w:pPr>
        <w:spacing w:after="0"/>
        <w:ind w:firstLine="708"/>
        <w:jc w:val="both"/>
        <w:rPr>
          <w:rFonts w:cs="Times New Roman" w:eastAsia="Calibri"/>
        </w:rPr>
      </w:pPr>
      <w:r w:rsidRPr="00BF3FD5">
        <w:rPr>
          <w:rFonts w:cs="Times New Roman" w:eastAsia="Calibri"/>
        </w:rPr>
        <w:t xml:space="preserve">U postupku je izvršen uvid u dokumentaciju u spisu iz koje je razvidno da je kod stečajnog dužnika ostvaren stečajni razlog predviđen </w:t>
      </w:r>
      <w:proofErr w:type="spellStart"/>
      <w:r w:rsidRPr="00BF3FD5">
        <w:rPr>
          <w:rFonts w:cs="Times New Roman" w:eastAsia="Calibri"/>
        </w:rPr>
        <w:t>čl</w:t>
      </w:r>
      <w:proofErr w:type="spellEnd"/>
      <w:r w:rsidRPr="00BF3FD5">
        <w:rPr>
          <w:rFonts w:cs="Times New Roman" w:eastAsia="Calibri"/>
        </w:rPr>
        <w:t>, 5 SZ, te da dužnik nema popis imovine  koja bi ušla u stečajnu masu i iz koje bi se mogli namiriti troškovi stečajnog postupka.</w:t>
      </w:r>
    </w:p>
    <w:p w:rsidRDefault="00BF3FD5" w:rsidP="00BF3FD5" w:rsidR="00BF3FD5" w:rsidRPr="00BF3FD5">
      <w:pPr>
        <w:spacing w:after="0"/>
        <w:jc w:val="both"/>
        <w:rPr>
          <w:rFonts w:cs="Times New Roman" w:eastAsia="Calibri"/>
        </w:rPr>
      </w:pPr>
    </w:p>
    <w:p w:rsidRDefault="00BF3FD5" w:rsidP="00BF3FD5" w:rsidR="00BF3FD5" w:rsidRPr="00BF3FD5">
      <w:pPr>
        <w:spacing w:after="0"/>
        <w:ind w:firstLine="708"/>
        <w:jc w:val="both"/>
        <w:rPr>
          <w:rFonts w:cs="Times New Roman" w:eastAsia="Calibri"/>
        </w:rPr>
      </w:pPr>
      <w:r w:rsidRPr="00BF3FD5">
        <w:rPr>
          <w:rFonts w:cs="Times New Roman" w:eastAsia="Calibri"/>
        </w:rPr>
        <w:t>Temeljem čl. 132. st. 1 SZ trebalo je riješiti kao u izreci rješenja.</w:t>
      </w:r>
    </w:p>
    <w:p w:rsidRDefault="00BF3FD5" w:rsidP="00BF3FD5" w:rsidR="00BF3FD5" w:rsidRPr="00BF3FD5">
      <w:pPr>
        <w:spacing w:after="0"/>
        <w:jc w:val="center"/>
        <w:rPr>
          <w:rFonts w:cs="Times New Roman" w:eastAsia="Calibri"/>
        </w:rPr>
      </w:pPr>
    </w:p>
    <w:p w:rsidRDefault="00BF3FD5" w:rsidP="00BF3FD5" w:rsidR="00BF3FD5" w:rsidRPr="00BF3FD5">
      <w:pPr>
        <w:spacing w:after="0"/>
        <w:jc w:val="center"/>
        <w:rPr>
          <w:rFonts w:cs="Times New Roman" w:eastAsia="Calibri"/>
        </w:rPr>
      </w:pPr>
    </w:p>
    <w:p w:rsidRDefault="00BF3FD5" w:rsidP="00BF3FD5" w:rsidR="00BF3FD5" w:rsidRPr="00BF3FD5">
      <w:pPr>
        <w:spacing w:after="0"/>
        <w:jc w:val="center"/>
        <w:rPr>
          <w:rFonts w:cs="Times New Roman" w:eastAsia="Calibri"/>
        </w:rPr>
      </w:pPr>
      <w:r w:rsidRPr="00BF3FD5">
        <w:rPr>
          <w:rFonts w:cs="Times New Roman" w:eastAsia="Calibri"/>
        </w:rPr>
        <w:t>U Šibeniku, 08. ožujka 2016.</w:t>
      </w:r>
    </w:p>
    <w:p w:rsidRDefault="00BF3FD5" w:rsidP="00BF3FD5" w:rsidR="00BF3FD5" w:rsidRPr="00BF3FD5">
      <w:pPr>
        <w:spacing w:after="0"/>
        <w:jc w:val="center"/>
        <w:rPr>
          <w:rFonts w:cs="Times New Roman" w:eastAsia="Calibri"/>
        </w:rPr>
      </w:pPr>
    </w:p>
    <w:p w:rsidRDefault="00BF3FD5" w:rsidP="00BF3FD5" w:rsidR="00BF3FD5" w:rsidRPr="00BF3FD5">
      <w:pPr>
        <w:spacing w:after="0"/>
        <w:jc w:val="center"/>
        <w:rPr>
          <w:rFonts w:cs="Times New Roman" w:eastAsia="Calibri"/>
        </w:rPr>
      </w:pPr>
    </w:p>
    <w:p w:rsidRDefault="00BF3FD5" w:rsidP="00BF3FD5" w:rsidR="00BF3FD5" w:rsidRPr="00BF3FD5">
      <w:pPr>
        <w:spacing w:after="0"/>
        <w:jc w:val="right"/>
        <w:rPr>
          <w:rFonts w:cs="Times New Roman" w:eastAsia="Calibri"/>
        </w:rPr>
      </w:pPr>
      <w:r w:rsidRPr="00BF3FD5">
        <w:rPr>
          <w:rFonts w:cs="Times New Roman" w:eastAsia="Calibri"/>
        </w:rPr>
        <w:t>STEČAJNI SUDAC</w:t>
      </w:r>
    </w:p>
    <w:p w:rsidRDefault="00BF3FD5" w:rsidP="00BF3FD5" w:rsidR="00BF3FD5" w:rsidRPr="00BF3FD5">
      <w:pPr>
        <w:spacing w:after="0"/>
        <w:jc w:val="right"/>
        <w:rPr>
          <w:rFonts w:cs="Times New Roman" w:eastAsia="Calibri"/>
        </w:rPr>
      </w:pPr>
    </w:p>
    <w:p w:rsidRDefault="00BF3FD5" w:rsidP="00BF3FD5" w:rsidR="00BF3FD5" w:rsidRPr="00BF3FD5">
      <w:pPr>
        <w:spacing w:after="0"/>
        <w:jc w:val="right"/>
        <w:rPr>
          <w:rFonts w:cs="Times New Roman" w:eastAsia="Calibri"/>
        </w:rPr>
      </w:pPr>
      <w:r w:rsidRPr="00BF3FD5">
        <w:rPr>
          <w:rFonts w:cs="Times New Roman" w:eastAsia="Calibri"/>
        </w:rPr>
        <w:t>Terezija Goreta</w:t>
      </w:r>
    </w:p>
    <w:p w:rsidRDefault="00BF3FD5" w:rsidP="00BF3FD5" w:rsidR="00BF3FD5" w:rsidRPr="00BF3FD5">
      <w:pPr>
        <w:spacing w:after="0"/>
        <w:jc w:val="right"/>
        <w:rPr>
          <w:rFonts w:cs="Times New Roman" w:eastAsia="Calibri"/>
        </w:rPr>
      </w:pPr>
    </w:p>
    <w:p w:rsidRDefault="00BF3FD5" w:rsidP="00BF3FD5" w:rsidR="00BF3FD5" w:rsidRPr="00BF3FD5">
      <w:pPr>
        <w:spacing w:after="0"/>
        <w:jc w:val="right"/>
        <w:rPr>
          <w:rFonts w:cs="Times New Roman" w:eastAsia="Calibri"/>
        </w:rPr>
      </w:pPr>
    </w:p>
    <w:p w:rsidRDefault="00BF3FD5" w:rsidP="00BF3FD5" w:rsidR="00BF3FD5" w:rsidRPr="00BF3FD5">
      <w:pPr>
        <w:spacing w:after="0"/>
        <w:rPr>
          <w:rFonts w:cs="Times New Roman" w:eastAsia="Calibri"/>
        </w:rPr>
      </w:pPr>
      <w:r w:rsidRPr="00BF3FD5">
        <w:rPr>
          <w:rFonts w:cs="Times New Roman" w:eastAsia="Calibri"/>
        </w:rPr>
        <w:t>POUKA O PRAVNOM LIJEKU:</w:t>
      </w:r>
    </w:p>
    <w:p w:rsidRDefault="00BF3FD5" w:rsidP="00BF3FD5" w:rsidR="00BF3FD5" w:rsidRPr="00BF3FD5">
      <w:pPr>
        <w:spacing w:after="0"/>
        <w:rPr>
          <w:rFonts w:cs="Times New Roman" w:eastAsia="Calibri"/>
        </w:rPr>
      </w:pPr>
      <w:r w:rsidRPr="00BF3FD5">
        <w:rPr>
          <w:rFonts w:cs="Times New Roman" w:eastAsia="Calibri"/>
        </w:rPr>
        <w:t>Protiv ovog rješenja nije dopuštena žalba (čl. 278. st.2 ZPP-a, a u svezi s čl. 10. SZ-a).</w:t>
      </w:r>
    </w:p>
    <w:p w:rsidRDefault="00BF3FD5" w:rsidP="00BF3FD5" w:rsidR="00BF3FD5" w:rsidRPr="00BF3FD5">
      <w:pPr>
        <w:spacing w:after="0"/>
        <w:rPr>
          <w:rFonts w:cs="Times New Roman" w:eastAsia="Calibri"/>
        </w:rPr>
      </w:pPr>
    </w:p>
    <w:p w:rsidRDefault="00BF3FD5" w:rsidP="00BF3FD5" w:rsidR="00BF3FD5" w:rsidRPr="00BF3FD5">
      <w:pPr>
        <w:spacing w:after="0"/>
        <w:rPr>
          <w:rFonts w:cs="Times New Roman" w:eastAsia="Calibri"/>
        </w:rPr>
      </w:pPr>
      <w:r w:rsidRPr="00BF3FD5">
        <w:rPr>
          <w:rFonts w:cs="Times New Roman" w:eastAsia="Calibri"/>
        </w:rPr>
        <w:t>DN-a:</w:t>
      </w:r>
    </w:p>
    <w:p w:rsidRDefault="00BF3FD5" w:rsidP="00BF3FD5" w:rsidR="00BF3FD5" w:rsidRPr="00BF3FD5">
      <w:pPr>
        <w:spacing w:after="0"/>
        <w:rPr>
          <w:rFonts w:cs="Times New Roman" w:eastAsia="Calibri"/>
        </w:rPr>
      </w:pPr>
      <w:r w:rsidRPr="00BF3FD5">
        <w:rPr>
          <w:rFonts w:cs="Times New Roman" w:eastAsia="Calibri"/>
        </w:rPr>
        <w:t>1. dužnika</w:t>
      </w:r>
    </w:p>
    <w:p w:rsidRDefault="00BF3FD5" w:rsidP="00BF3FD5" w:rsidR="00BF3FD5" w:rsidRPr="00BF3FD5">
      <w:pPr>
        <w:spacing w:after="0"/>
        <w:rPr>
          <w:rFonts w:cs="Times New Roman" w:eastAsia="Calibri"/>
        </w:rPr>
      </w:pPr>
      <w:r w:rsidRPr="00BF3FD5">
        <w:rPr>
          <w:rFonts w:cs="Times New Roman" w:eastAsia="Calibri"/>
        </w:rPr>
        <w:t>2. ŽDO Građansko-upravni odjel Šibenik,</w:t>
      </w:r>
    </w:p>
    <w:p w:rsidRDefault="00BF3FD5" w:rsidP="00BF3FD5" w:rsidR="00BF3FD5" w:rsidRPr="00BF3FD5">
      <w:pPr>
        <w:spacing w:after="0"/>
        <w:rPr>
          <w:rFonts w:cs="Times New Roman" w:eastAsia="Calibri"/>
        </w:rPr>
      </w:pPr>
      <w:r w:rsidRPr="00BF3FD5">
        <w:rPr>
          <w:rFonts w:cs="Times New Roman" w:eastAsia="Calibri"/>
        </w:rPr>
        <w:t>3. e-oglasna ploča suda</w:t>
      </w:r>
    </w:p>
    <w:p w:rsidRDefault="00BF3FD5" w:rsidP="00BF3FD5" w:rsidR="00BF3FD5" w:rsidRPr="00BF3FD5">
      <w:pPr>
        <w:spacing w:after="0"/>
        <w:rPr>
          <w:rFonts w:cs="Times New Roman" w:eastAsia="Calibri"/>
        </w:rPr>
      </w:pPr>
      <w:r w:rsidRPr="00BF3FD5">
        <w:rPr>
          <w:rFonts w:cs="Times New Roman" w:eastAsia="Calibri"/>
        </w:rPr>
        <w:t>4. FINA</w:t>
      </w:r>
    </w:p>
    <w:p w:rsidRDefault="00BF3FD5" w:rsidP="00BF3FD5" w:rsidR="00BF3FD5" w:rsidRPr="00BF3FD5">
      <w:pPr>
        <w:spacing w:after="0"/>
        <w:jc w:val="center"/>
        <w:rPr>
          <w:rFonts w:cs="Times New Roman" w:eastAsia="Calibri"/>
        </w:rPr>
      </w:pPr>
    </w:p>
    <w:p w:rsidRDefault="00BF3FD5" w:rsidP="00BF3FD5" w:rsidR="00BF3FD5" w:rsidRPr="00BF3FD5">
      <w:pPr>
        <w:spacing w:after="0"/>
        <w:jc w:val="center"/>
        <w:rPr>
          <w:rFonts w:cs="Times New Roman" w:eastAsia="Calibri"/>
        </w:rPr>
      </w:pPr>
    </w:p>
    <w:p w:rsidRDefault="00BF3FD5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6447F50"/>
    <w:multiLevelType w:val="hybridMultilevel"/>
    <w:tmpl w:val="92BEFEE4"/>
    <w:lvl w:tplc="4C1A1038" w:ilvl="0">
      <w:start w:val="2"/>
      <w:numFmt w:val="bullet"/>
      <w:lvlText w:val="-"/>
      <w:lvlJc w:val="left"/>
      <w:pPr>
        <w:ind w:hanging="360" w:left="468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8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5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2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90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7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440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3FD5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539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St-274/2016-3</izvorni_sadrzaj>
    <derivirana_varijabla naziv="DomainObject.Oznaka_1">St-274/2016-3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St-274/2016</izvorni_sadrzaj>
    <derivirana_varijabla naziv="DomainObject.Predmet.OznakaBroj_1">St-274/2016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ČIGRA YACHTING d.o.o. za nautički turizam</izvorni_sadrzaj>
    <derivirana_varijabla naziv="DomainObject.Predmet.ProtustrankaFormated_1">  ČIGRA YACHTING d.o.o. za nautički turizam</derivirana_varijabla>
  </DomainObject.Predmet.ProtustrankaFormated>
  <DomainObject.Predmet.ProtustrankaFormatedOIB>
    <izvorni_sadrzaj>  ČIGRA YACHTING d.o.o. za nautički turizam, OIB 93049787243</izvorni_sadrzaj>
    <derivirana_varijabla naziv="DomainObject.Predmet.ProtustrankaFormatedOIB_1">  ČIGRA YACHTING d.o.o. za nautički turizam, OIB 93049787243</derivirana_varijabla>
  </DomainObject.Predmet.ProtustrankaFormatedOIB>
  <DomainObject.Predmet.ProtustrankaFormatedWithAdress>
    <izvorni_sadrzaj> ČIGRA YACHTING d.o.o. za nautički turizam, 113. Šibenske brigade HV-a 241 c , 22000 Šibenik</izvorni_sadrzaj>
    <derivirana_varijabla naziv="DomainObject.Predmet.ProtustrankaFormatedWithAdress_1"> ČIGRA YACHTING d.o.o. za nautički turizam, 113. Šibenske brigade HV-a 241 c , 22000 Šibenik</derivirana_varijabla>
  </DomainObject.Predmet.ProtustrankaFormatedWithAdress>
  <DomainObject.Predmet.ProtustrankaFormatedWithAdressOIB>
    <izvorni_sadrzaj> ČIGRA YACHTING d.o.o. za nautički turizam, OIB 93049787243, 113. Šibenske brigade HV-a 241 c , 22000 Šibenik</izvorni_sadrzaj>
    <derivirana_varijabla naziv="DomainObject.Predmet.ProtustrankaFormatedWithAdressOIB_1"> ČIGRA YACHTING d.o.o. za nautički turizam, OIB 93049787243, 113. Šibenske brigade HV-a 241 c , 22000 Šibenik</derivirana_varijabla>
  </DomainObject.Predmet.ProtustrankaFormatedWithAdressOIB>
  <DomainObject.Predmet.ProtustrankaWithAdress>
    <izvorni_sadrzaj>ČIGRA YACHTING d.o.o. za nautički turizam 113. Šibenske brigade HV-a 241 c , 22000 Šibenik</izvorni_sadrzaj>
    <derivirana_varijabla naziv="DomainObject.Predmet.ProtustrankaWithAdress_1">ČIGRA YACHTING d.o.o. za nautički turizam 113. Šibenske brigade HV-a 241 c , 22000 Šibenik</derivirana_varijabla>
  </DomainObject.Predmet.ProtustrankaWithAdress>
  <DomainObject.Predmet.ProtustrankaWithAdressOIB>
    <izvorni_sadrzaj>ČIGRA YACHTING d.o.o. za nautički turizam, OIB 93049787243, 113. Šibenske brigade HV-a 241 c , 22000 Šibenik</izvorni_sadrzaj>
    <derivirana_varijabla naziv="DomainObject.Predmet.ProtustrankaWithAdressOIB_1">ČIGRA YACHTING d.o.o. za nautički turizam, OIB 93049787243, 113. Šibenske brigade HV-a 241 c , 22000 Šibenik</derivirana_varijabla>
  </DomainObject.Predmet.ProtustrankaWithAdressOIB>
  <DomainObject.Predmet.ProtustrankaNazivFormated>
    <izvorni_sadrzaj>ČIGRA YACHTING d.o.o. za nautički turizam</izvorni_sadrzaj>
    <derivirana_varijabla naziv="DomainObject.Predmet.ProtustrankaNazivFormated_1">ČIGRA YACHTING d.o.o. za nautički turizam</derivirana_varijabla>
  </DomainObject.Predmet.ProtustrankaNazivFormated>
  <DomainObject.Predmet.ProtustrankaNazivFormatedOIB>
    <izvorni_sadrzaj>ČIGRA YACHTING d.o.o. za nautički turizam, OIB 93049787243</izvorni_sadrzaj>
    <derivirana_varijabla naziv="DomainObject.Predmet.ProtustrankaNazivFormatedOIB_1">ČIGRA YACHTING d.o.o. za nautički turizam, OIB 93049787243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ČIGRA YACHTING d.o.o. za nautički turizam</item>
    </izvorni_sadrzaj>
    <derivirana_varijabla naziv="DomainObject.Predmet.ProtuStrankaListFormated_1">
      <item>ČIGRA YACHTING d.o.o. za nautički turizam</item>
    </derivirana_varijabla>
  </DomainObject.Predmet.ProtuStrankaListFormated>
  <DomainObject.Predmet.ProtuStrankaListFormatedOIB>
    <izvorni_sadrzaj>
      <item>ČIGRA YACHTING d.o.o. za nautički turizam, OIB 93049787243</item>
    </izvorni_sadrzaj>
    <derivirana_varijabla naziv="DomainObject.Predmet.ProtuStrankaListFormatedOIB_1">
      <item>ČIGRA YACHTING d.o.o. za nautički turizam, OIB 93049787243</item>
    </derivirana_varijabla>
  </DomainObject.Predmet.ProtuStrankaListFormatedOIB>
  <DomainObject.Predmet.ProtuStrankaListFormatedWithAdress>
    <izvorni_sadrzaj>
      <item>ČIGRA YACHTING d.o.o. za nautički turizam, 113. Šibenske brigade HV-a 241 c , 22000 Šibenik</item>
    </izvorni_sadrzaj>
    <derivirana_varijabla naziv="DomainObject.Predmet.ProtuStrankaListFormatedWithAdress_1">
      <item>ČIGRA YACHTING d.o.o. za nautički turizam, 113. Šibenske brigade HV-a 241 c , 22000 Šibenik</item>
    </derivirana_varijabla>
  </DomainObject.Predmet.ProtuStrankaListFormatedWithAdress>
  <DomainObject.Predmet.ProtuStrankaListFormatedWithAdressOIB>
    <izvorni_sadrzaj>
      <item>ČIGRA YACHTING d.o.o. za nautički turizam, OIB 93049787243, 113. Šibenske brigade HV-a 241 c , 22000 Šibenik</item>
    </izvorni_sadrzaj>
    <derivirana_varijabla naziv="DomainObject.Predmet.ProtuStrankaListFormatedWithAdressOIB_1">
      <item>ČIGRA YACHTING d.o.o. za nautički turizam, OIB 93049787243, 113. Šibenske brigade HV-a 241 c , 22000 Šibenik</item>
    </derivirana_varijabla>
  </DomainObject.Predmet.ProtuStrankaListFormatedWithAdressOIB>
  <DomainObject.Predmet.ProtuStrankaListNazivFormated>
    <izvorni_sadrzaj>
      <item>ČIGRA YACHTING d.o.o. za nautički turizam</item>
    </izvorni_sadrzaj>
    <derivirana_varijabla naziv="DomainObject.Predmet.ProtuStrankaListNazivFormated_1">
      <item>ČIGRA YACHTING d.o.o. za nautički turizam</item>
    </derivirana_varijabla>
  </DomainObject.Predmet.ProtuStrankaListNazivFormated>
  <DomainObject.Predmet.ProtuStrankaListNazivFormatedOIB>
    <izvorni_sadrzaj>
      <item>ČIGRA YACHTING d.o.o. za nautički turizam, OIB 93049787243</item>
    </izvorni_sadrzaj>
    <derivirana_varijabla naziv="DomainObject.Predmet.ProtuStrankaListNazivFormatedOIB_1">
      <item>ČIGRA YACHTING d.o.o. za nautički turizam, OIB 93049787243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St-274/2016-3</izvorni_sadrzaj>
    <derivirana_varijabla naziv="DomainObject.PoslovniBrojDokumenta_1">St-274/2016-3</derivirana_varijabla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ČIGRA YACHTING d.o.o. za nautički turizam</izvorni_sadrzaj>
    <derivirana_varijabla naziv="DomainObject.Predmet.ProtustrankaIDrugi_1">ČIGRA YACHTING d.o.o. za nautički turizam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ČIGRA YACHTING d.o.o. za nautički turizam, OIB 93049787243, 113. Šibenske brigade HV-a 241 c , 22000 Šibenik</izvorni_sadrzaj>
    <derivirana_varijabla naziv="DomainObject.Predmet.ProtustrankaIDrugiAdressOIB_1">ČIGRA YACHTING d.o.o. za nautički turizam, OIB 93049787243, 113. Šibenske brigade HV-a 241 c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ČIGRA YACHTING d.o.o. za nautički turizam</item>
      <item>FINA - RC Split</item>
    </izvorni_sadrzaj>
    <derivirana_varijabla naziv="DomainObject.Predmet.SudioniciListNaziv_1">
      <item>ČIGRA YACHTING d.o.o. za nautički turizam</item>
      <item>FINA - RC Split</item>
    </derivirana_varijabla>
  </DomainObject.Predmet.SudioniciListNaziv>
  <DomainObject.Predmet.SudioniciListAdressOIB>
    <izvorni_sadrzaj>
      <item>ČIGRA YACHTING d.o.o. za nautički turizam, OIB 93049787243, 113. Šibenske brigade HV-a 241 c ,22000 Šibenik</item>
      <item>FINA - RC Split, OIB 85821130368, Mažuranićevo šetalište 24 b,21000 Split</item>
    </izvorni_sadrzaj>
    <derivirana_varijabla naziv="DomainObject.Predmet.SudioniciListAdressOIB_1">
      <item>ČIGRA YACHTING d.o.o. za nautički turizam, OIB 93049787243, 113. Šibenske brigade HV-a 241 c ,22000 Šibenik</item>
      <item>FINA -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A17860-B6B6-4E2E-982A-2EDE88EB97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2024</properties:Characters>
  <properties:Lines>86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2016-03-08T13:29:00Z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St-274/2016-3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