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5424a" w14:paraId="025424a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660A83">
        <w:t>1267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660A83">
        <w:t xml:space="preserve"> </w:t>
      </w:r>
      <w:proofErr w:type="spellStart"/>
      <w:r w:rsidR="00660A83">
        <w:t>AMI</w:t>
      </w:r>
      <w:proofErr w:type="spellEnd"/>
      <w:r w:rsidR="00660A83">
        <w:t xml:space="preserve"> </w:t>
      </w:r>
      <w:proofErr w:type="spellStart"/>
      <w:r w:rsidR="00660A83">
        <w:t>2004</w:t>
      </w:r>
      <w:proofErr w:type="spellEnd"/>
      <w:r w:rsidR="00D22236">
        <w:t xml:space="preserve"> d.o.o. Zagreb, Ulica grada Vukovara </w:t>
      </w:r>
      <w:proofErr w:type="spellStart"/>
      <w:r w:rsidR="00D22236">
        <w:t>271</w:t>
      </w:r>
      <w:proofErr w:type="spellEnd"/>
      <w:r w:rsidR="00D22236">
        <w:t xml:space="preserve">, </w:t>
      </w:r>
      <w:proofErr w:type="spellStart"/>
      <w:r w:rsidR="00D22236">
        <w:t>OIB</w:t>
      </w:r>
      <w:proofErr w:type="spellEnd"/>
      <w:r w:rsidR="00D22236">
        <w:t xml:space="preserve">: </w:t>
      </w:r>
      <w:proofErr w:type="spellStart"/>
      <w:r w:rsidR="00D22236">
        <w:t>00355363659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 xml:space="preserve">, Trg svibanjskih žrtava </w:t>
      </w:r>
      <w:proofErr w:type="spellStart"/>
      <w:r w:rsidR="008B3244">
        <w:t>1995</w:t>
      </w:r>
      <w:proofErr w:type="spellEnd"/>
      <w:r w:rsidR="008B3244">
        <w:t>. br.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A2794E">
        <w:t>2</w:t>
      </w:r>
      <w:r w:rsidR="00F30CA7">
        <w:t>9</w:t>
      </w:r>
      <w:proofErr w:type="spellEnd"/>
      <w:r w:rsidR="003B50C7">
        <w:t>.</w:t>
      </w:r>
      <w:r w:rsidR="00934B4D">
        <w:t xml:space="preserve"> </w:t>
      </w:r>
      <w:r w:rsidR="00F30CA7">
        <w:t>veljače</w:t>
      </w:r>
      <w:r w:rsidR="008B3244">
        <w:t xml:space="preserve"> </w:t>
      </w:r>
      <w:proofErr w:type="spellStart"/>
      <w:r w:rsidR="008B3244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5803EE">
        <w:t>31</w:t>
      </w:r>
      <w:proofErr w:type="spellEnd"/>
      <w:r w:rsidR="00224AFF">
        <w:t xml:space="preserve">. </w:t>
      </w:r>
      <w:r w:rsidR="008B3244">
        <w:t>svibnja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D22236">
        <w:rPr>
          <w:bCs/>
        </w:rPr>
        <w:t xml:space="preserve"> </w:t>
      </w:r>
      <w:proofErr w:type="spellStart"/>
      <w:r w:rsidR="00D22236">
        <w:t>AMI</w:t>
      </w:r>
      <w:proofErr w:type="spellEnd"/>
      <w:r w:rsidR="00D22236">
        <w:t xml:space="preserve"> </w:t>
      </w:r>
      <w:proofErr w:type="spellStart"/>
      <w:r w:rsidR="00D22236">
        <w:t>2004</w:t>
      </w:r>
      <w:proofErr w:type="spellEnd"/>
      <w:r w:rsidR="00D22236">
        <w:t xml:space="preserve"> d.o.o. Zagreb, Ulica grada Vukovara </w:t>
      </w:r>
      <w:proofErr w:type="spellStart"/>
      <w:r w:rsidR="00D22236">
        <w:t>271</w:t>
      </w:r>
      <w:proofErr w:type="spellEnd"/>
      <w:r w:rsidR="00D22236">
        <w:t xml:space="preserve">, </w:t>
      </w:r>
      <w:proofErr w:type="spellStart"/>
      <w:r w:rsidR="00D22236">
        <w:t>OIB</w:t>
      </w:r>
      <w:proofErr w:type="spellEnd"/>
      <w:r w:rsidR="00D22236">
        <w:t xml:space="preserve">: </w:t>
      </w:r>
      <w:proofErr w:type="spellStart"/>
      <w:r w:rsidR="00D22236">
        <w:t>00355363659</w:t>
      </w:r>
      <w:proofErr w:type="spellEnd"/>
      <w:r w:rsidR="003642D1">
        <w:t>,</w:t>
      </w:r>
      <w:r w:rsidR="0030412B">
        <w:t xml:space="preserve"> od</w:t>
      </w:r>
      <w:r w:rsidR="003A367C">
        <w:t xml:space="preserve"> </w:t>
      </w:r>
      <w:r w:rsidR="00D22236">
        <w:t>1.533.764,</w:t>
      </w:r>
      <w:proofErr w:type="spellStart"/>
      <w:r w:rsidR="00D22236">
        <w:t>36</w:t>
      </w:r>
      <w:proofErr w:type="spellEnd"/>
      <w:r w:rsidR="00D22236">
        <w:t xml:space="preserve"> </w:t>
      </w:r>
      <w:r>
        <w:t>kn</w:t>
      </w:r>
      <w:r w:rsidR="008B0CF0">
        <w:t xml:space="preserve">, na dan </w:t>
      </w:r>
      <w:proofErr w:type="spellStart"/>
      <w:r w:rsidR="008B0CF0">
        <w:t>25</w:t>
      </w:r>
      <w:proofErr w:type="spellEnd"/>
      <w:r w:rsidR="0098599D">
        <w:t>.</w:t>
      </w:r>
      <w:r w:rsidR="00F66487">
        <w:t xml:space="preserve"> </w:t>
      </w:r>
      <w:r w:rsidR="008B0CF0">
        <w:t xml:space="preserve">veljače </w:t>
      </w:r>
      <w:proofErr w:type="spellStart"/>
      <w:r w:rsidR="008B0CF0">
        <w:t>2016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A2794E">
        <w:t>direktor</w:t>
      </w:r>
      <w:r w:rsidR="0030412B">
        <w:t xml:space="preserve"> </w:t>
      </w:r>
      <w:r w:rsidR="005A368B">
        <w:t>dužnika</w:t>
      </w:r>
      <w:r w:rsidR="00A2794E">
        <w:t xml:space="preserve"> </w:t>
      </w:r>
      <w:r w:rsidR="008B0CF0">
        <w:t xml:space="preserve">Marinko </w:t>
      </w:r>
      <w:proofErr w:type="spellStart"/>
      <w:r w:rsidR="008B0CF0">
        <w:t>Grujo</w:t>
      </w:r>
      <w:proofErr w:type="spellEnd"/>
      <w:r w:rsidR="008B0CF0">
        <w:t xml:space="preserve">, Bosna i Hercegovina, Usora, Usorska </w:t>
      </w:r>
      <w:proofErr w:type="spellStart"/>
      <w:r w:rsidR="008B0CF0">
        <w:t>14</w:t>
      </w:r>
      <w:proofErr w:type="spellEnd"/>
      <w:r w:rsidR="008B0CF0">
        <w:t xml:space="preserve">, </w:t>
      </w:r>
      <w:proofErr w:type="spellStart"/>
      <w:r w:rsidR="008B0CF0">
        <w:t>OIB</w:t>
      </w:r>
      <w:proofErr w:type="spellEnd"/>
      <w:r w:rsidR="008B0CF0">
        <w:t xml:space="preserve">: </w:t>
      </w:r>
      <w:proofErr w:type="spellStart"/>
      <w:r w:rsidR="008B0CF0">
        <w:t>09823580092</w:t>
      </w:r>
      <w:proofErr w:type="spellEnd"/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8B0CF0">
        <w:t>1267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5803EE">
        <w:t>31</w:t>
      </w:r>
      <w:proofErr w:type="spellEnd"/>
      <w:r w:rsidR="0054259D">
        <w:t xml:space="preserve">. </w:t>
      </w:r>
      <w:r w:rsidR="00072B13">
        <w:t>svibnja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5803EE">
        <w:t>18.7</w:t>
      </w:r>
      <w:proofErr w:type="spellEnd"/>
      <w:r w:rsidR="005803EE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805" w:rsidR="00051805">
      <w:r>
        <w:separator/>
      </w:r>
    </w:p>
  </w:endnote>
  <w:endnote w:id="0" w:type="continuationSeparator">
    <w:p w:rsidRDefault="00051805" w:rsidR="000518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805" w:rsidR="00051805">
      <w:r>
        <w:separator/>
      </w:r>
    </w:p>
  </w:footnote>
  <w:footnote w:id="0" w:type="continuationSeparator">
    <w:p w:rsidRDefault="00051805" w:rsidR="000518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0EB7"/>
    <w:rsid w:val="00031B5F"/>
    <w:rsid w:val="00035864"/>
    <w:rsid w:val="00036441"/>
    <w:rsid w:val="000453CA"/>
    <w:rsid w:val="000477CD"/>
    <w:rsid w:val="00047A8F"/>
    <w:rsid w:val="00050860"/>
    <w:rsid w:val="00051805"/>
    <w:rsid w:val="000535EA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3126"/>
    <w:rsid w:val="000A3871"/>
    <w:rsid w:val="000A6A2B"/>
    <w:rsid w:val="000B0EBD"/>
    <w:rsid w:val="000C26C6"/>
    <w:rsid w:val="000D0569"/>
    <w:rsid w:val="000D7A22"/>
    <w:rsid w:val="000E463F"/>
    <w:rsid w:val="000E4B1C"/>
    <w:rsid w:val="000E5C8C"/>
    <w:rsid w:val="000E762A"/>
    <w:rsid w:val="000F61EA"/>
    <w:rsid w:val="00102060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24AFF"/>
    <w:rsid w:val="00225084"/>
    <w:rsid w:val="00225996"/>
    <w:rsid w:val="002358E7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7681"/>
    <w:rsid w:val="002E460F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11BB"/>
    <w:rsid w:val="004B490A"/>
    <w:rsid w:val="004B5E8A"/>
    <w:rsid w:val="004C3969"/>
    <w:rsid w:val="004C50C3"/>
    <w:rsid w:val="004D068C"/>
    <w:rsid w:val="004D11E4"/>
    <w:rsid w:val="004D23BE"/>
    <w:rsid w:val="004D24A3"/>
    <w:rsid w:val="004D5A26"/>
    <w:rsid w:val="004E1973"/>
    <w:rsid w:val="004E466C"/>
    <w:rsid w:val="004F5FE8"/>
    <w:rsid w:val="00506A71"/>
    <w:rsid w:val="005126B5"/>
    <w:rsid w:val="00513BC1"/>
    <w:rsid w:val="0051414E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CFB"/>
    <w:rsid w:val="005E55B1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41D74"/>
    <w:rsid w:val="00644281"/>
    <w:rsid w:val="00652724"/>
    <w:rsid w:val="00660A83"/>
    <w:rsid w:val="00666402"/>
    <w:rsid w:val="00671A36"/>
    <w:rsid w:val="006917CA"/>
    <w:rsid w:val="0069656A"/>
    <w:rsid w:val="006A0892"/>
    <w:rsid w:val="006A11E9"/>
    <w:rsid w:val="006A2AD5"/>
    <w:rsid w:val="006A6EBE"/>
    <w:rsid w:val="006B29B9"/>
    <w:rsid w:val="006B5168"/>
    <w:rsid w:val="006B64C9"/>
    <w:rsid w:val="006C054B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4A8F"/>
    <w:rsid w:val="007E7376"/>
    <w:rsid w:val="007F1C41"/>
    <w:rsid w:val="007F4FF1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324B"/>
    <w:rsid w:val="00855A65"/>
    <w:rsid w:val="00860129"/>
    <w:rsid w:val="00864520"/>
    <w:rsid w:val="00864E64"/>
    <w:rsid w:val="008670C0"/>
    <w:rsid w:val="00873E5A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7029"/>
    <w:rsid w:val="008F4657"/>
    <w:rsid w:val="008F578B"/>
    <w:rsid w:val="009000D7"/>
    <w:rsid w:val="0090137C"/>
    <w:rsid w:val="00901EF5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B40D7"/>
    <w:rsid w:val="009B46D8"/>
    <w:rsid w:val="009B51B6"/>
    <w:rsid w:val="009B6632"/>
    <w:rsid w:val="009B6C56"/>
    <w:rsid w:val="009B6D4E"/>
    <w:rsid w:val="009C1900"/>
    <w:rsid w:val="009C670C"/>
    <w:rsid w:val="009D76B5"/>
    <w:rsid w:val="009E1DD7"/>
    <w:rsid w:val="009E25BF"/>
    <w:rsid w:val="009E5D6D"/>
    <w:rsid w:val="009F2CDB"/>
    <w:rsid w:val="00A061DF"/>
    <w:rsid w:val="00A07CA2"/>
    <w:rsid w:val="00A214C9"/>
    <w:rsid w:val="00A214CF"/>
    <w:rsid w:val="00A2794E"/>
    <w:rsid w:val="00A3076F"/>
    <w:rsid w:val="00A3604F"/>
    <w:rsid w:val="00A3770F"/>
    <w:rsid w:val="00A405B5"/>
    <w:rsid w:val="00A46436"/>
    <w:rsid w:val="00A5269C"/>
    <w:rsid w:val="00A55A04"/>
    <w:rsid w:val="00A57AB7"/>
    <w:rsid w:val="00A57DB1"/>
    <w:rsid w:val="00A634A8"/>
    <w:rsid w:val="00A63F24"/>
    <w:rsid w:val="00A75B28"/>
    <w:rsid w:val="00A817E5"/>
    <w:rsid w:val="00A86601"/>
    <w:rsid w:val="00A8702F"/>
    <w:rsid w:val="00AA4429"/>
    <w:rsid w:val="00AA6B6E"/>
    <w:rsid w:val="00AA6DB7"/>
    <w:rsid w:val="00AB39F5"/>
    <w:rsid w:val="00AB7B53"/>
    <w:rsid w:val="00AD4EB0"/>
    <w:rsid w:val="00AE0059"/>
    <w:rsid w:val="00AE7330"/>
    <w:rsid w:val="00B0523C"/>
    <w:rsid w:val="00B1718A"/>
    <w:rsid w:val="00B20666"/>
    <w:rsid w:val="00B2406B"/>
    <w:rsid w:val="00B24B41"/>
    <w:rsid w:val="00B271B8"/>
    <w:rsid w:val="00B32948"/>
    <w:rsid w:val="00B356BE"/>
    <w:rsid w:val="00B469CC"/>
    <w:rsid w:val="00B64039"/>
    <w:rsid w:val="00B67389"/>
    <w:rsid w:val="00B80C44"/>
    <w:rsid w:val="00B82540"/>
    <w:rsid w:val="00B86000"/>
    <w:rsid w:val="00B87F4C"/>
    <w:rsid w:val="00B95B20"/>
    <w:rsid w:val="00BB4073"/>
    <w:rsid w:val="00BB6EC4"/>
    <w:rsid w:val="00BC29DC"/>
    <w:rsid w:val="00BE33FF"/>
    <w:rsid w:val="00BE4434"/>
    <w:rsid w:val="00BF32DE"/>
    <w:rsid w:val="00BF3CD7"/>
    <w:rsid w:val="00C00340"/>
    <w:rsid w:val="00C2016D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7F9E"/>
    <w:rsid w:val="00CA01EF"/>
    <w:rsid w:val="00CE0EE4"/>
    <w:rsid w:val="00CE75DC"/>
    <w:rsid w:val="00CF63EE"/>
    <w:rsid w:val="00D111CD"/>
    <w:rsid w:val="00D12B08"/>
    <w:rsid w:val="00D17484"/>
    <w:rsid w:val="00D212DB"/>
    <w:rsid w:val="00D22236"/>
    <w:rsid w:val="00D23251"/>
    <w:rsid w:val="00D24D2F"/>
    <w:rsid w:val="00D255C7"/>
    <w:rsid w:val="00D505FE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B014F"/>
    <w:rsid w:val="00DC73C4"/>
    <w:rsid w:val="00DD0CF1"/>
    <w:rsid w:val="00DD6682"/>
    <w:rsid w:val="00DE3B97"/>
    <w:rsid w:val="00DE5F69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35D4"/>
    <w:rsid w:val="00EC0019"/>
    <w:rsid w:val="00EC72CA"/>
    <w:rsid w:val="00EC758B"/>
    <w:rsid w:val="00ED2628"/>
    <w:rsid w:val="00ED4C16"/>
    <w:rsid w:val="00F02A50"/>
    <w:rsid w:val="00F040DB"/>
    <w:rsid w:val="00F118D8"/>
    <w:rsid w:val="00F132F7"/>
    <w:rsid w:val="00F2165F"/>
    <w:rsid w:val="00F30CA7"/>
    <w:rsid w:val="00F30D1C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515E"/>
    <w:rsid w:val="00FB1C1E"/>
    <w:rsid w:val="00FB578E"/>
    <w:rsid w:val="00FB6A09"/>
    <w:rsid w:val="00FC20D3"/>
    <w:rsid w:val="00FE0CCA"/>
    <w:rsid w:val="00FF1EC2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951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51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1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1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1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951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51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1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1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1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1267</izvorni_sadrzaj>
    <derivirana_varijabla naziv="DomainObject.Predmet.Broj_1">1267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St-1267/2016</izvorni_sadrzaj>
    <derivirana_varijabla naziv="DomainObject.Predmet.OznakaBroj_1">St-1267/2016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AMI 2004 d.o.o.</izvorni_sadrzaj>
    <derivirana_varijabla naziv="DomainObject.Predmet.ProtustrankaFormated_1">  AMI 2004 d.o.o.</derivirana_varijabla>
  </DomainObject.Predmet.ProtustrankaFormated>
  <DomainObject.Predmet.ProtustrankaFormatedOIB>
    <izvorni_sadrzaj>  AMI 2004 d.o.o., OIB 00355363659</izvorni_sadrzaj>
    <derivirana_varijabla naziv="DomainObject.Predmet.ProtustrankaFormatedOIB_1">  AMI 2004 d.o.o., OIB 00355363659</derivirana_varijabla>
  </DomainObject.Predmet.ProtustrankaFormatedOIB>
  <DomainObject.Predmet.ProtustrankaFormatedWithAdress>
    <izvorni_sadrzaj> AMI 2004 d.o.o., Ulica grada Vukovara 271, 10000 Zagreb</izvorni_sadrzaj>
    <derivirana_varijabla naziv="DomainObject.Predmet.ProtustrankaFormatedWithAdress_1"> AMI 2004 d.o.o., Ulica grada Vukovara 271, 10000 Zagreb</derivirana_varijabla>
  </DomainObject.Predmet.ProtustrankaFormatedWithAdress>
  <DomainObject.Predmet.ProtustrankaFormatedWithAdressOIB>
    <izvorni_sadrzaj> AMI 2004 d.o.o., OIB 00355363659, Ulica grada Vukovara 271, 10000 Zagreb</izvorni_sadrzaj>
    <derivirana_varijabla naziv="DomainObject.Predmet.ProtustrankaFormatedWithAdressOIB_1"> AMI 2004 d.o.o., OIB 00355363659, Ulica grada Vukovara 271, 10000 Zagreb</derivirana_varijabla>
  </DomainObject.Predmet.ProtustrankaFormatedWithAdressOIB>
  <DomainObject.Predmet.ProtustrankaWithAdress>
    <izvorni_sadrzaj>AMI 2004 d.o.o. Ulica grada Vukovara 271, 10000 Zagreb</izvorni_sadrzaj>
    <derivirana_varijabla naziv="DomainObject.Predmet.ProtustrankaWithAdress_1">AMI 2004 d.o.o. Ulica grada Vukovara 271, 10000 Zagreb</derivirana_varijabla>
  </DomainObject.Predmet.ProtustrankaWithAdress>
  <DomainObject.Predmet.ProtustrankaWithAdressOIB>
    <izvorni_sadrzaj>AMI 2004 d.o.o., OIB 00355363659, Ulica grada Vukovara 271, 10000 Zagreb</izvorni_sadrzaj>
    <derivirana_varijabla naziv="DomainObject.Predmet.ProtustrankaWithAdressOIB_1">AMI 2004 d.o.o., OIB 00355363659, Ulica grada Vukovara 271, 10000 Zagreb</derivirana_varijabla>
  </DomainObject.Predmet.ProtustrankaWithAdressOIB>
  <DomainObject.Predmet.ProtustrankaNazivFormated>
    <izvorni_sadrzaj>AMI 2004 d.o.o.</izvorni_sadrzaj>
    <derivirana_varijabla naziv="DomainObject.Predmet.ProtustrankaNazivFormated_1">AMI 2004 d.o.o.</derivirana_varijabla>
  </DomainObject.Predmet.ProtustrankaNazivFormated>
  <DomainObject.Predmet.ProtustrankaNazivFormatedOIB>
    <izvorni_sadrzaj>AMI 2004 d.o.o., OIB 00355363659</izvorni_sadrzaj>
    <derivirana_varijabla naziv="DomainObject.Predmet.ProtustrankaNazivFormatedOIB_1">AMI 2004 d.o.o., OIB 00355363659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AMI 2004 d.o.o.</item>
    </izvorni_sadrzaj>
    <derivirana_varijabla naziv="DomainObject.Predmet.ProtuStrankaListFormated_1">
      <item>AMI 2004 d.o.o.</item>
    </derivirana_varijabla>
  </DomainObject.Predmet.ProtuStrankaListFormated>
  <DomainObject.Predmet.ProtuStrankaListFormatedOIB>
    <izvorni_sadrzaj>
      <item>AMI 2004 d.o.o., OIB 00355363659</item>
    </izvorni_sadrzaj>
    <derivirana_varijabla naziv="DomainObject.Predmet.ProtuStrankaListFormatedOIB_1">
      <item>AMI 2004 d.o.o., OIB 00355363659</item>
    </derivirana_varijabla>
  </DomainObject.Predmet.ProtuStrankaListFormatedOIB>
  <DomainObject.Predmet.ProtuStrankaListFormatedWithAdress>
    <izvorni_sadrzaj>
      <item>AMI 2004 d.o.o., Ulica grada Vukovara 271, 10000 Zagreb</item>
    </izvorni_sadrzaj>
    <derivirana_varijabla naziv="DomainObject.Predmet.ProtuStrankaListFormatedWithAdress_1">
      <item>AMI 2004 d.o.o., Ulica grada Vukovara 271, 10000 Zagreb</item>
    </derivirana_varijabla>
  </DomainObject.Predmet.ProtuStrankaListFormatedWithAdress>
  <DomainObject.Predmet.ProtuStrankaListFormatedWithAdressOIB>
    <izvorni_sadrzaj>
      <item>AMI 2004 d.o.o., OIB 00355363659, Ulica grada Vukovara 271, 10000 Zagreb</item>
    </izvorni_sadrzaj>
    <derivirana_varijabla naziv="DomainObject.Predmet.ProtuStrankaListFormatedWithAdressOIB_1">
      <item>AMI 2004 d.o.o., OIB 00355363659, Ulica grada Vukovara 271, 10000 Zagreb</item>
    </derivirana_varijabla>
  </DomainObject.Predmet.ProtuStrankaListFormatedWithAdressOIB>
  <DomainObject.Predmet.ProtuStrankaListNazivFormated>
    <izvorni_sadrzaj>
      <item>AMI 2004 d.o.o.</item>
    </izvorni_sadrzaj>
    <derivirana_varijabla naziv="DomainObject.Predmet.ProtuStrankaListNazivFormated_1">
      <item>AMI 2004 d.o.o.</item>
    </derivirana_varijabla>
  </DomainObject.Predmet.ProtuStrankaListNazivFormated>
  <DomainObject.Predmet.ProtuStrankaListNazivFormatedOIB>
    <izvorni_sadrzaj>
      <item>AMI 2004 d.o.o., OIB 00355363659</item>
    </izvorni_sadrzaj>
    <derivirana_varijabla naziv="DomainObject.Predmet.ProtuStrankaListNazivFormatedOIB_1">
      <item>AMI 2004 d.o.o., OIB 00355363659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AMI 2004 d.o.o.</izvorni_sadrzaj>
    <derivirana_varijabla naziv="DomainObject.Predmet.ProtustrankaIDrugi_1">AMI 2004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AMI 2004 d.o.o., OIB 00355363659, Ulica grada Vukovara 271, 10000 Zagreb</izvorni_sadrzaj>
    <derivirana_varijabla naziv="DomainObject.Predmet.ProtustrankaIDrugiAdressOIB_1">AMI 2004 d.o.o., OIB 00355363659,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AMI 2004 d.o.o.</item>
      <item>FINA Regionalni centar Zagreb</item>
    </izvorni_sadrzaj>
    <derivirana_varijabla naziv="DomainObject.Predmet.SudioniciListNaziv_1">
      <item>AMI 2004 d.o.o.</item>
      <item>FINA Regionalni centar Zagreb</item>
    </derivirana_varijabla>
  </DomainObject.Predmet.SudioniciListNaziv>
  <DomainObject.Predmet.SudioniciListAdressOIB>
    <izvorni_sadrzaj>
      <item>AMI 2004 d.o.o., OIB 00355363659, Ulica grada Vukovara 271,10000 Zagreb</item>
      <item>FINA Regionalni centar Zagreb, OIB 85821130368, Trg svibanjskih žrtava 1995. 1,10000 Zagreb</item>
    </izvorni_sadrzaj>
    <derivirana_varijabla naziv="DomainObject.Predmet.SudioniciListAdressOIB_1">
      <item>AMI 2004 d.o.o., OIB 00355363659, Ulica grada Vukovara 271,10000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00355363659</item>
      <item>, OIB 85821130368</item>
    </izvorni_sadrzaj>
    <derivirana_varijabla naziv="DomainObject.Predmet.SudioniciListNazivOIB_1">
      <item>, OIB 00355363659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1905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2016-05-31T11:33:00Z</dcterms:created>
  <dc:creator>Korisnik</dc:creator>
  <cp:lastModifiedBy>Sanda Gučić</cp:lastModifiedBy>
  <cp:lastPrinted>2016-05-31T11:29:00Z</cp:lastPrinted>
  <dcterms:modified xmlns:xsi="http://www.w3.org/2001/XMLSchema-instance" xsi:type="dcterms:W3CDTF">2016-06-01T07:54:00Z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