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c9f3" w14:paraId="be0c9f3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986BB8" w:rsidRPr="00986BB8">
        <w:t>ARIŠ JARC d.o.o. POREČ</w:t>
      </w:r>
      <w:r w:rsidR="00986BB8">
        <w:t>, Ladrovići 13</w:t>
      </w:r>
      <w:r w:rsidR="00B14925">
        <w:t xml:space="preserve">, OIB: </w:t>
      </w:r>
      <w:r w:rsidR="00986BB8" w:rsidRPr="00986BB8">
        <w:t>59714629549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986BB8" w:rsidRPr="00986BB8">
        <w:t>ARIŠ JARC d.o.o. POREČ</w:t>
      </w:r>
      <w:r w:rsidR="00986BB8">
        <w:t xml:space="preserve">, Ladrovići 13, OIB: </w:t>
      </w:r>
      <w:r w:rsidR="00986BB8" w:rsidRPr="00986BB8">
        <w:t>59714629549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9F5DB2">
        <w:rPr>
          <w:b/>
          <w:lang w:val="pl-PL"/>
        </w:rPr>
        <w:t>5</w:t>
      </w:r>
      <w:r w:rsidR="00B17BB5" w:rsidRPr="0077472A">
        <w:rPr>
          <w:b/>
          <w:lang w:val="pl-PL"/>
        </w:rPr>
        <w:t xml:space="preserve">. </w:t>
      </w:r>
      <w:r w:rsidR="00B27756">
        <w:rPr>
          <w:b/>
          <w:lang w:val="pl-PL"/>
        </w:rPr>
        <w:t>PROSINCA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F5DB2">
        <w:rPr>
          <w:b/>
          <w:lang w:val="pl-PL"/>
        </w:rPr>
        <w:t>10</w:t>
      </w:r>
      <w:r w:rsidR="00502BCB">
        <w:rPr>
          <w:b/>
          <w:lang w:val="pl-PL"/>
        </w:rPr>
        <w:t>:</w:t>
      </w:r>
      <w:r w:rsidR="00D15508">
        <w:rPr>
          <w:b/>
          <w:lang w:val="pl-PL"/>
        </w:rPr>
        <w:t>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986BB8" w:rsidRPr="00986BB8">
        <w:t>ARIŠ JARC d.o.o. POREČ</w:t>
      </w:r>
      <w:r w:rsidR="00986BB8">
        <w:t xml:space="preserve">, Ladrovići 13, OIB: </w:t>
      </w:r>
      <w:r w:rsidR="00986BB8" w:rsidRPr="00986BB8">
        <w:t>59714629549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D15508">
        <w:rPr>
          <w:lang w:val="sv-SE"/>
        </w:rPr>
        <w:t>Matej Jarc</w:t>
      </w:r>
      <w:r w:rsidR="00A1041E">
        <w:rPr>
          <w:lang w:val="sv-SE"/>
        </w:rPr>
        <w:t xml:space="preserve">, </w:t>
      </w:r>
      <w:r w:rsidR="00D15508">
        <w:rPr>
          <w:lang w:val="sv-SE"/>
        </w:rPr>
        <w:t>Poreč</w:t>
      </w:r>
      <w:r w:rsidR="00A1041E">
        <w:rPr>
          <w:lang w:val="sv-SE"/>
        </w:rPr>
        <w:t xml:space="preserve">, </w:t>
      </w:r>
      <w:r w:rsidR="00D15508">
        <w:rPr>
          <w:lang w:val="sv-SE"/>
        </w:rPr>
        <w:t>Ladrovići 13.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D15508">
        <w:rPr>
          <w:lang w:val="sv-SE"/>
        </w:rPr>
        <w:t>Matej Jarc, Poreč, Ladrovići 13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D15508">
        <w:rPr>
          <w:lang w:val="sv-SE"/>
        </w:rPr>
        <w:t>Matej</w:t>
      </w:r>
      <w:r w:rsidR="000E22FA">
        <w:rPr>
          <w:lang w:val="sv-SE"/>
        </w:rPr>
        <w:t>u</w:t>
      </w:r>
      <w:r w:rsidR="00D15508">
        <w:rPr>
          <w:lang w:val="sv-SE"/>
        </w:rPr>
        <w:t xml:space="preserve"> Jarc</w:t>
      </w:r>
      <w:r w:rsidR="000E22FA">
        <w:rPr>
          <w:lang w:val="sv-SE"/>
        </w:rPr>
        <w:t>u</w:t>
      </w:r>
      <w:r w:rsidR="00D15508">
        <w:rPr>
          <w:lang w:val="sv-SE"/>
        </w:rPr>
        <w:t>, Poreč, Ladrovići 13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D15508">
        <w:rPr>
          <w:lang w:val="sv-SE"/>
        </w:rPr>
        <w:t>, SS Poreč</w:t>
      </w:r>
      <w:r w:rsidR="00AD0F6F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D15508">
        <w:t>2</w:t>
      </w:r>
      <w:r w:rsidR="000E22FA">
        <w:t>1</w:t>
      </w:r>
      <w:r w:rsidR="003E00AF" w:rsidRPr="0077472A">
        <w:t xml:space="preserve">. </w:t>
      </w:r>
      <w:r w:rsidR="00D15508">
        <w:t>listopada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6E3279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986BB8" w:rsidRPr="00986BB8">
        <w:t>ARIŠ JARC d.o.o. POREČ</w:t>
      </w:r>
      <w:r w:rsidR="00986BB8">
        <w:t xml:space="preserve">, Ladrovići 13, OIB: </w:t>
      </w:r>
      <w:r w:rsidR="00986BB8" w:rsidRPr="00986BB8">
        <w:t>59714629549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D15508">
        <w:rPr>
          <w:lang w:val="sv-SE"/>
        </w:rPr>
        <w:t>Matej Jarc, Poreč, Ladrovići 13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7E219E">
        <w:rPr>
          <w:lang w:val="sv-SE"/>
        </w:rPr>
        <w:t xml:space="preserve">SS Poreč, </w:t>
      </w:r>
      <w:r w:rsidRPr="0077472A">
        <w:rPr>
          <w:lang w:val="sv-SE"/>
        </w:rPr>
        <w:t>z.</w:t>
      </w:r>
      <w:r w:rsidR="00DD48A9">
        <w:rPr>
          <w:lang w:val="sv-SE"/>
        </w:rPr>
        <w:t xml:space="preserve"> </w:t>
      </w:r>
      <w:r w:rsidRPr="0077472A">
        <w:rPr>
          <w:lang w:val="sv-SE"/>
        </w:rPr>
        <w:t>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285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86BB8">
          <w:t>Posl. broj: 4 St-1041/2016-3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986BB8">
      <w:t>1041/2016-3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2518E"/>
    <w:rsid w:val="00035235"/>
    <w:rsid w:val="00036ADB"/>
    <w:rsid w:val="00054F92"/>
    <w:rsid w:val="00055A13"/>
    <w:rsid w:val="0007507F"/>
    <w:rsid w:val="00081DBF"/>
    <w:rsid w:val="00097593"/>
    <w:rsid w:val="000A0470"/>
    <w:rsid w:val="000A5AAB"/>
    <w:rsid w:val="000A7AEE"/>
    <w:rsid w:val="000B0370"/>
    <w:rsid w:val="000C14F1"/>
    <w:rsid w:val="000D5EFA"/>
    <w:rsid w:val="000D7DFC"/>
    <w:rsid w:val="000E22FA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46C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C5CAC"/>
    <w:rsid w:val="002D55AD"/>
    <w:rsid w:val="002E6113"/>
    <w:rsid w:val="00315097"/>
    <w:rsid w:val="003157B1"/>
    <w:rsid w:val="00317FBA"/>
    <w:rsid w:val="003264FF"/>
    <w:rsid w:val="003266F0"/>
    <w:rsid w:val="00333A6A"/>
    <w:rsid w:val="003446D3"/>
    <w:rsid w:val="003613B0"/>
    <w:rsid w:val="00395F29"/>
    <w:rsid w:val="003971EF"/>
    <w:rsid w:val="003A1467"/>
    <w:rsid w:val="003B74B1"/>
    <w:rsid w:val="003D112F"/>
    <w:rsid w:val="003E00AF"/>
    <w:rsid w:val="003E60F9"/>
    <w:rsid w:val="003F265C"/>
    <w:rsid w:val="003F4CA6"/>
    <w:rsid w:val="00435808"/>
    <w:rsid w:val="00440285"/>
    <w:rsid w:val="0044039B"/>
    <w:rsid w:val="004804E9"/>
    <w:rsid w:val="00481920"/>
    <w:rsid w:val="00485407"/>
    <w:rsid w:val="004925BA"/>
    <w:rsid w:val="004977C6"/>
    <w:rsid w:val="004B0907"/>
    <w:rsid w:val="004B6919"/>
    <w:rsid w:val="004E0998"/>
    <w:rsid w:val="004E3CF5"/>
    <w:rsid w:val="004F327B"/>
    <w:rsid w:val="004F358F"/>
    <w:rsid w:val="0050060B"/>
    <w:rsid w:val="00502BCB"/>
    <w:rsid w:val="0051365F"/>
    <w:rsid w:val="00513D67"/>
    <w:rsid w:val="00534C17"/>
    <w:rsid w:val="005356B8"/>
    <w:rsid w:val="005441A1"/>
    <w:rsid w:val="005468E5"/>
    <w:rsid w:val="005521FC"/>
    <w:rsid w:val="00554328"/>
    <w:rsid w:val="00560E38"/>
    <w:rsid w:val="00560FBF"/>
    <w:rsid w:val="00561574"/>
    <w:rsid w:val="00565D16"/>
    <w:rsid w:val="005672DD"/>
    <w:rsid w:val="00580787"/>
    <w:rsid w:val="00581279"/>
    <w:rsid w:val="00583000"/>
    <w:rsid w:val="0059655A"/>
    <w:rsid w:val="005A0AE7"/>
    <w:rsid w:val="005D50EA"/>
    <w:rsid w:val="005E3EB7"/>
    <w:rsid w:val="005E434E"/>
    <w:rsid w:val="005E5828"/>
    <w:rsid w:val="00603520"/>
    <w:rsid w:val="00604CEB"/>
    <w:rsid w:val="0061079D"/>
    <w:rsid w:val="00612593"/>
    <w:rsid w:val="00620365"/>
    <w:rsid w:val="006270B6"/>
    <w:rsid w:val="006272B6"/>
    <w:rsid w:val="0063080B"/>
    <w:rsid w:val="00630C62"/>
    <w:rsid w:val="00633FE7"/>
    <w:rsid w:val="006341D4"/>
    <w:rsid w:val="006663D6"/>
    <w:rsid w:val="006706ED"/>
    <w:rsid w:val="00672A0C"/>
    <w:rsid w:val="006841D7"/>
    <w:rsid w:val="0068471E"/>
    <w:rsid w:val="00693F0F"/>
    <w:rsid w:val="00694363"/>
    <w:rsid w:val="006A66C3"/>
    <w:rsid w:val="006A66F2"/>
    <w:rsid w:val="006A71CF"/>
    <w:rsid w:val="006B3C3E"/>
    <w:rsid w:val="006B7120"/>
    <w:rsid w:val="006C0F66"/>
    <w:rsid w:val="006E3279"/>
    <w:rsid w:val="006F3AA2"/>
    <w:rsid w:val="00704476"/>
    <w:rsid w:val="007104B9"/>
    <w:rsid w:val="00733E50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219E"/>
    <w:rsid w:val="007E38C9"/>
    <w:rsid w:val="0080758F"/>
    <w:rsid w:val="00814FDD"/>
    <w:rsid w:val="00815514"/>
    <w:rsid w:val="008249FA"/>
    <w:rsid w:val="008270DE"/>
    <w:rsid w:val="00832603"/>
    <w:rsid w:val="00837F50"/>
    <w:rsid w:val="00844FE0"/>
    <w:rsid w:val="008551A7"/>
    <w:rsid w:val="00861560"/>
    <w:rsid w:val="0087394A"/>
    <w:rsid w:val="0088473D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20058"/>
    <w:rsid w:val="00931764"/>
    <w:rsid w:val="00932619"/>
    <w:rsid w:val="009437FB"/>
    <w:rsid w:val="009603C0"/>
    <w:rsid w:val="00972CF8"/>
    <w:rsid w:val="00985388"/>
    <w:rsid w:val="00985C0A"/>
    <w:rsid w:val="00986BB8"/>
    <w:rsid w:val="00986F40"/>
    <w:rsid w:val="00987DD0"/>
    <w:rsid w:val="00990BC4"/>
    <w:rsid w:val="00990EFA"/>
    <w:rsid w:val="0099723F"/>
    <w:rsid w:val="009A5878"/>
    <w:rsid w:val="009B356E"/>
    <w:rsid w:val="009C7404"/>
    <w:rsid w:val="009D109D"/>
    <w:rsid w:val="009D1DFA"/>
    <w:rsid w:val="009F5DB2"/>
    <w:rsid w:val="00A02823"/>
    <w:rsid w:val="00A07B23"/>
    <w:rsid w:val="00A1041E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0F6F"/>
    <w:rsid w:val="00AD57E9"/>
    <w:rsid w:val="00AF4620"/>
    <w:rsid w:val="00AF47B8"/>
    <w:rsid w:val="00B000DF"/>
    <w:rsid w:val="00B03B42"/>
    <w:rsid w:val="00B0683D"/>
    <w:rsid w:val="00B14925"/>
    <w:rsid w:val="00B17BB5"/>
    <w:rsid w:val="00B17EED"/>
    <w:rsid w:val="00B22F6B"/>
    <w:rsid w:val="00B27756"/>
    <w:rsid w:val="00B31C9F"/>
    <w:rsid w:val="00B50C26"/>
    <w:rsid w:val="00B668D9"/>
    <w:rsid w:val="00B67FE1"/>
    <w:rsid w:val="00B726BF"/>
    <w:rsid w:val="00B853E6"/>
    <w:rsid w:val="00B953BA"/>
    <w:rsid w:val="00BA4384"/>
    <w:rsid w:val="00BC4144"/>
    <w:rsid w:val="00BD192E"/>
    <w:rsid w:val="00BE2CDA"/>
    <w:rsid w:val="00BE6E6A"/>
    <w:rsid w:val="00C077AD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74811"/>
    <w:rsid w:val="00C8148C"/>
    <w:rsid w:val="00C86174"/>
    <w:rsid w:val="00C931B8"/>
    <w:rsid w:val="00CA0CBB"/>
    <w:rsid w:val="00CD64A0"/>
    <w:rsid w:val="00CE335E"/>
    <w:rsid w:val="00CF5B50"/>
    <w:rsid w:val="00D023FB"/>
    <w:rsid w:val="00D14604"/>
    <w:rsid w:val="00D15508"/>
    <w:rsid w:val="00D31BE2"/>
    <w:rsid w:val="00D44D01"/>
    <w:rsid w:val="00D8003F"/>
    <w:rsid w:val="00D91A32"/>
    <w:rsid w:val="00D91E95"/>
    <w:rsid w:val="00DA1AB5"/>
    <w:rsid w:val="00DB3C1B"/>
    <w:rsid w:val="00DB4508"/>
    <w:rsid w:val="00DB4E8D"/>
    <w:rsid w:val="00DC1A62"/>
    <w:rsid w:val="00DC2EE7"/>
    <w:rsid w:val="00DD483B"/>
    <w:rsid w:val="00DD48A9"/>
    <w:rsid w:val="00DD5F14"/>
    <w:rsid w:val="00DF28E8"/>
    <w:rsid w:val="00DF2D30"/>
    <w:rsid w:val="00DF3343"/>
    <w:rsid w:val="00DF3B18"/>
    <w:rsid w:val="00DF442A"/>
    <w:rsid w:val="00DF679D"/>
    <w:rsid w:val="00E1326C"/>
    <w:rsid w:val="00E249D6"/>
    <w:rsid w:val="00E369F6"/>
    <w:rsid w:val="00E372E4"/>
    <w:rsid w:val="00E40DC9"/>
    <w:rsid w:val="00E55ED8"/>
    <w:rsid w:val="00E57F5E"/>
    <w:rsid w:val="00E73356"/>
    <w:rsid w:val="00E767D2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0FA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94871"/>
    <w:rsid w:val="00F95A9C"/>
    <w:rsid w:val="00FA4F6C"/>
    <w:rsid w:val="00FB0B18"/>
    <w:rsid w:val="00FB3B04"/>
    <w:rsid w:val="00FC45FC"/>
    <w:rsid w:val="00FD2FCE"/>
    <w:rsid w:val="00FE1BC8"/>
    <w:rsid w:val="00FE5595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0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2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2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2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2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02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2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2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2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2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ARIŠ JARC d.o.o. POREČ zastupanog po punomoćniku Matej Jarc</izvorni_sadrzaj>
    <derivirana_varijabla naziv="DomainObject.Predmet.ProtustrankaFormated_1">  ARIŠ JARC d.o.o. POREČ zastupanog po punomoćniku Matej Jarc</derivirana_varijabla>
  </DomainObject.Predmet.ProtustrankaFormated>
  <DomainObject.Predmet.ProtustrankaFormatedOIB>
    <izvorni_sadrzaj>  ARIŠ JARC d.o.o. POREČ, OIB 59714629549 zastupanog po punomoćniku Matej Jarc</izvorni_sadrzaj>
    <derivirana_varijabla naziv="DomainObject.Predmet.ProtustrankaFormatedOIB_1">  ARIŠ JARC d.o.o. POREČ, OIB 59714629549 zastupanog po punomoćniku Matej Jarc</derivirana_varijabla>
  </DomainObject.Predmet.ProtustrankaFormatedOIB>
  <DomainObject.Predmet.ProtustrankaFormatedWithAdress>
    <izvorni_sadrzaj> ARIŠ JARC d.o.o. POREČ, Ladrovići, Ladrovići 13, 52440 Poreč zastupanog po punomoćniku Matej Jarc</izvorni_sadrzaj>
    <derivirana_varijabla naziv="DomainObject.Predmet.ProtustrankaFormatedWithAdress_1"> ARIŠ JARC d.o.o. POREČ, Ladrovići, Ladrovići 13, 52440 Poreč zastupanog po punomoćniku Matej Jarc</derivirana_varijabla>
  </DomainObject.Predmet.ProtustrankaFormatedWithAdress>
  <DomainObject.Predmet.ProtustrankaFormatedWithAdressOIB>
    <izvorni_sadrzaj> ARIŠ JARC d.o.o. POREČ, OIB 59714629549, Ladrovići, Ladrovići 13, 52440 Poreč zastupanog po punomoćniku Matej Jarc</izvorni_sadrzaj>
    <derivirana_varijabla naziv="DomainObject.Predmet.ProtustrankaFormatedWithAdressOIB_1"> ARIŠ JARC d.o.o. POREČ, OIB 59714629549, Ladrovići, Ladrovići 13, 52440 Poreč zastupanog po punomoćniku Matej Jarc</derivirana_varijabla>
  </DomainObject.Predmet.ProtustrankaFormatedWithAdressOIB>
  <DomainObject.Predmet.ProtustrankaWithAdress>
    <izvorni_sadrzaj>ARIŠ JARC d.o.o. POREČ Ladrovići, Ladrovići 13, 52440 Poreč</izvorni_sadrzaj>
    <derivirana_varijabla naziv="DomainObject.Predmet.ProtustrankaWithAdress_1">ARIŠ JARC d.o.o. POREČ Ladrovići, Ladrovići 13, 52440 Poreč</derivirana_varijabla>
  </DomainObject.Predmet.ProtustrankaWithAdress>
  <DomainObject.Predmet.ProtustrankaWithAdressOIB>
    <izvorni_sadrzaj>ARIŠ JARC d.o.o. POREČ, OIB 59714629549, Ladrovići, Ladrovići 13, 52440 Poreč</izvorni_sadrzaj>
    <derivirana_varijabla naziv="DomainObject.Predmet.ProtustrankaWithAdressOIB_1">ARIŠ JARC d.o.o. POREČ, OIB 59714629549, Ladrovići, Ladrovići 13, 52440 Poreč</derivirana_varijabla>
  </DomainObject.Predmet.ProtustrankaWithAdressOIB>
  <DomainObject.Predmet.ProtustrankaNazivFormated>
    <izvorni_sadrzaj>ARIŠ JARC d.o.o. POREČ</izvorni_sadrzaj>
    <derivirana_varijabla naziv="DomainObject.Predmet.ProtustrankaNazivFormated_1">ARIŠ JARC d.o.o. POREČ</derivirana_varijabla>
  </DomainObject.Predmet.ProtustrankaNazivFormated>
  <DomainObject.Predmet.ProtustrankaNazivFormatedOIB>
    <izvorni_sadrzaj>ARIŠ JARC d.o.o. POREČ, OIB 59714629549</izvorni_sadrzaj>
    <derivirana_varijabla naziv="DomainObject.Predmet.ProtustrankaNazivFormatedOIB_1">ARIŠ JARC d.o.o. POREČ, OIB 59714629549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127261.05</izvorni_sadrzaj>
    <derivirana_varijabla naziv="DomainObject.Predmet.TrenutnaVrijednost_1">127261.05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ARIŠ JARC d.o.o. POREČ zastupanog po punomoćniku Matej Jarc</item>
    </izvorni_sadrzaj>
    <derivirana_varijabla naziv="DomainObject.Predmet.ProtuStrankaListFormated_1">
      <item>ARIŠ JARC d.o.o. POREČ zastupanog po punomoćniku Matej Jarc</item>
    </derivirana_varijabla>
  </DomainObject.Predmet.ProtuStrankaListFormated>
  <DomainObject.Predmet.ProtuStrankaListFormatedOIB>
    <izvorni_sadrzaj>
      <item>ARIŠ JARC d.o.o. POREČ, OIB 59714629549 zastupanog po punomoćniku Matej Jarc</item>
    </izvorni_sadrzaj>
    <derivirana_varijabla naziv="DomainObject.Predmet.ProtuStrankaListFormatedOIB_1">
      <item>ARIŠ JARC d.o.o. POREČ, OIB 59714629549 zastupanog po punomoćniku Matej Jarc</item>
    </derivirana_varijabla>
  </DomainObject.Predmet.ProtuStrankaListFormatedOIB>
  <DomainObject.Predmet.ProtuStrankaListFormatedWithAdress>
    <izvorni_sadrzaj>
      <item>ARIŠ JARC d.o.o. POREČ, Ladrovići, Ladrovići 13, 52440 Poreč zastupanog po punomoćniku Matej Jarc</item>
    </izvorni_sadrzaj>
    <derivirana_varijabla naziv="DomainObject.Predmet.ProtuStrankaListFormatedWithAdress_1">
      <item>ARIŠ JARC d.o.o. POREČ, Ladrovići, Ladrovići 13, 52440 Poreč zastupanog po punomoćniku Matej Jarc</item>
    </derivirana_varijabla>
  </DomainObject.Predmet.ProtuStrankaListFormatedWithAdress>
  <DomainObject.Predmet.ProtuStrankaListFormatedWithAdressOIB>
    <izvorni_sadrzaj>
      <item>ARIŠ JARC d.o.o. POREČ, OIB 59714629549, Ladrovići, Ladrovići 13, 52440 Poreč zastupanog po punomoćniku Matej Jarc</item>
    </izvorni_sadrzaj>
    <derivirana_varijabla naziv="DomainObject.Predmet.ProtuStrankaListFormatedWithAdressOIB_1">
      <item>ARIŠ JARC d.o.o. POREČ, OIB 59714629549, Ladrovići, Ladrovići 13, 52440 Poreč zastupanog po punomoćniku Matej Jarc</item>
    </derivirana_varijabla>
  </DomainObject.Predmet.ProtuStrankaListFormatedWithAdressOIB>
  <DomainObject.Predmet.ProtuStrankaListNazivFormated>
    <izvorni_sadrzaj>
      <item>ARIŠ JARC d.o.o. POREČ</item>
    </izvorni_sadrzaj>
    <derivirana_varijabla naziv="DomainObject.Predmet.ProtuStrankaListNazivFormated_1">
      <item>ARIŠ JARC d.o.o. POREČ</item>
    </derivirana_varijabla>
  </DomainObject.Predmet.ProtuStrankaListNazivFormated>
  <DomainObject.Predmet.ProtuStrankaListNazivFormatedOIB>
    <izvorni_sadrzaj>
      <item>ARIŠ JARC d.o.o. POREČ, OIB 59714629549</item>
    </izvorni_sadrzaj>
    <derivirana_varijabla naziv="DomainObject.Predmet.ProtuStrankaListNazivFormatedOIB_1">
      <item>ARIŠ JARC d.o.o. POREČ, OIB 59714629549</item>
    </derivirana_varijabla>
  </DomainObject.Predmet.ProtuStrankaListNazivFormatedOIB>
  <DomainObject.Predmet.OstaliListFormated>
    <izvorni_sadrzaj>
      <item>Matej Jarc punomoćnik sudionika u postupku ARIŠ JARC d.o.o. POREČ</item>
    </izvorni_sadrzaj>
    <derivirana_varijabla naziv="DomainObject.Predmet.OstaliListFormated_1">
      <item>Matej Jarc punomoćnik sudionika u postupku ARIŠ JARC d.o.o. POREČ</item>
    </derivirana_varijabla>
  </DomainObject.Predmet.OstaliListFormated>
  <DomainObject.Predmet.OstaliListFormatedOIB>
    <izvorni_sadrzaj>
      <item>Matej Jarc, OIB 95908847029 punomoćnik sudionika u postupku ARIŠ JARC d.o.o. POREČ</item>
    </izvorni_sadrzaj>
    <derivirana_varijabla naziv="DomainObject.Predmet.OstaliListFormatedOIB_1">
      <item>Matej Jarc, OIB 95908847029 punomoćnik sudionika u postupku ARIŠ JARC d.o.o. POREČ</item>
    </derivirana_varijabla>
  </DomainObject.Predmet.OstaliListFormatedOIB>
  <DomainObject.Predmet.OstaliListFormatedWithAdress>
    <izvorni_sadrzaj>
      <item>Matej Jarc, Ladrovići 13, 52440 Ladrovići punomoćnik sudionika u postupku ARIŠ JARC d.o.o. POREČ</item>
    </izvorni_sadrzaj>
    <derivirana_varijabla naziv="DomainObject.Predmet.OstaliListFormatedWithAdress_1">
      <item>Matej Jarc, Ladrovići 13, 52440 Ladrovići punomoćnik sudionika u postupku ARIŠ JARC d.o.o. POREČ</item>
    </derivirana_varijabla>
  </DomainObject.Predmet.OstaliListFormatedWithAdress>
  <DomainObject.Predmet.OstaliListFormatedWithAdressOIB>
    <izvorni_sadrzaj>
      <item>Matej Jarc, OIB 95908847029, Ladrovići 13, 52440 Ladrovići punomoćnik sudionika u postupku ARIŠ JARC d.o.o. POREČ</item>
    </izvorni_sadrzaj>
    <derivirana_varijabla naziv="DomainObject.Predmet.OstaliListFormatedWithAdressOIB_1">
      <item>Matej Jarc, OIB 95908847029, Ladrovići 13, 52440 Ladrovići punomoćnik sudionika u postupku ARIŠ JARC d.o.o. POREČ</item>
    </derivirana_varijabla>
  </DomainObject.Predmet.OstaliListFormatedWithAdressOIB>
  <DomainObject.Predmet.OstaliListNazivFormated>
    <izvorni_sadrzaj>
      <item>Matej Jarc</item>
    </izvorni_sadrzaj>
    <derivirana_varijabla naziv="DomainObject.Predmet.OstaliListNazivFormated_1">
      <item>Matej Jarc</item>
    </derivirana_varijabla>
  </DomainObject.Predmet.OstaliListNazivFormated>
  <DomainObject.Predmet.OstaliListNazivFormatedOIB>
    <izvorni_sadrzaj>
      <item>Matej Jarc, OIB 95908847029</item>
    </izvorni_sadrzaj>
    <derivirana_varijabla naziv="DomainObject.Predmet.OstaliListNazivFormatedOIB_1">
      <item>Matej Jarc, OIB 95908847029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ARIŠ JARC d.o.o. POREČ</izvorni_sadrzaj>
    <derivirana_varijabla naziv="DomainObject.Predmet.ProtustrankaIDrugi_1">ARIŠ JARC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ARIŠ JARC d.o.o. POREČ, OIB 59714629549, Ladrovići, Ladrovići 13, 52440 Poreč</izvorni_sadrzaj>
    <derivirana_varijabla naziv="DomainObject.Predmet.ProtustrankaIDrugiAdressOIB_1">ARIŠ JARC d.o.o. POREČ, OIB 59714629549, Ladrovići, Ladrovići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ARIŠ JARC d.o.o. POREČ</item>
      <item>Matej Jarc</item>
    </izvorni_sadrzaj>
    <derivirana_varijabla naziv="DomainObject.Predmet.SudioniciListNaziv_1">
      <item>FINANCIJSKA AGENCIJA, RC RIJEKA, PODRUŽNICA PULA, PULA</item>
      <item>ARIŠ JARC d.o.o. POREČ</item>
      <item>Matej Jarc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ARIŠ JARC d.o.o. POREČ, OIB 59714629549, Ladrovići, Ladrovići 13,52440 Poreč</item>
      <item>Matej Jarc, OIB 95908847029, Ladrovići 13,52440 Ladrovići</item>
    </izvorni_sadrzaj>
    <derivirana_varijabla naziv="DomainObject.Predmet.SudioniciListAdressOIB_1">
      <item>FINANCIJSKA AGENCIJA, RC RIJEKA, PODRUŽNICA PULA, PULA, OIB 85821130368, Ulica grada Vukovara 70,10000 Zagreb</item>
      <item>ARIŠ JARC d.o.o. POREČ, OIB 59714629549, Ladrovići, Ladrovići 13,52440 Poreč</item>
      <item>Matej Jarc, OIB 95908847029, Ladrovići 13,52440 Ladrovići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59714629549</item>
      <item>, OIB 95908847029</item>
    </izvorni_sadrzaj>
    <derivirana_varijabla naziv="DomainObject.Predmet.SudioniciListNazivOIB_1">
      <item>, OIB 85821130368</item>
      <item>, OIB 59714629549</item>
      <item>, OIB 95908847029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B5A78-DF83-4E78-A24F-A9D995BD8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3251</properties:Characters>
  <properties:Lines>86</properties:Lines>
  <properties:Paragraphs>44</properties:Paragraphs>
  <properties:TotalTime>1025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2016-10-20T12:58:00Z</dcterms:created>
  <dc:creator>Jasmina Matika</dc:creator>
  <cp:lastModifiedBy>Sanja Prodan</cp:lastModifiedBy>
  <cp:lastPrinted>2016-10-21T06:03:00Z</cp:lastPrinted>
  <dcterms:modified xmlns:xsi="http://www.w3.org/2001/XMLSchema-instance" xsi:type="dcterms:W3CDTF">2016-10-21T06:03:00Z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