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4248" w14:paraId="5694248" w:rsidRDefault="000D16CF" w:rsidP="00B72803" w:rsidR="000D16CF">
      <w:pPr>
        <w15:collapsed w:val="false"/>
      </w:pPr>
    </w:p>
    <w:p w:rsidRDefault="006A05D0" w:rsidP="00B72803" w:rsidR="006A05D0"/>
    <w:p w:rsidRDefault="00C6339E" w:rsidP="00C6339E" w:rsidR="00C633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39E" w:rsidP="00C6339E" w:rsidR="00C6339E" w:rsidRPr="00D21A2C"/>
    <w:p w:rsidRDefault="00C6339E" w:rsidP="00C6339E" w:rsidR="00C6339E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C6339E" w:rsidP="00C6339E" w:rsidR="00C6339E" w:rsidRPr="00065F61">
      <w:pPr>
        <w:ind w:hanging="720" w:left="360"/>
      </w:pPr>
      <w:r w:rsidRPr="00065F61">
        <w:t xml:space="preserve">     TRGOVAČKI SUD U OSIJEKU</w:t>
      </w:r>
    </w:p>
    <w:p w:rsidRDefault="00C6339E" w:rsidP="00C6339E" w:rsidR="00C6339E" w:rsidRPr="00B07079">
      <w:pPr>
        <w:ind w:hanging="720" w:left="360"/>
      </w:pPr>
      <w:r w:rsidRPr="00065F61">
        <w:t xml:space="preserve">    </w:t>
      </w:r>
    </w:p>
    <w:p w:rsidRDefault="00C6339E" w:rsidP="00C6339E" w:rsidR="00C6339E" w:rsidRPr="00B07079"/>
    <w:p w:rsidRDefault="00C6339E" w:rsidP="00C6339E" w:rsidR="00C6339E">
      <w:pPr>
        <w:jc w:val="center"/>
      </w:pPr>
      <w:r w:rsidRPr="00B07079">
        <w:t>R</w:t>
      </w:r>
      <w:r w:rsidR="0001509A">
        <w:t xml:space="preserve"> </w:t>
      </w:r>
      <w:r w:rsidRPr="00B07079">
        <w:t>E</w:t>
      </w:r>
      <w:r w:rsidR="0001509A">
        <w:t xml:space="preserve"> </w:t>
      </w:r>
      <w:r w:rsidRPr="00B07079">
        <w:t>P</w:t>
      </w:r>
      <w:r w:rsidR="0001509A">
        <w:t xml:space="preserve"> </w:t>
      </w:r>
      <w:r w:rsidRPr="00B07079">
        <w:t>U</w:t>
      </w:r>
      <w:r w:rsidR="0001509A">
        <w:t xml:space="preserve"> </w:t>
      </w:r>
      <w:r w:rsidRPr="00B07079">
        <w:t>B</w:t>
      </w:r>
      <w:r w:rsidR="0001509A">
        <w:t xml:space="preserve"> </w:t>
      </w:r>
      <w:r w:rsidRPr="00B07079">
        <w:t>L</w:t>
      </w:r>
      <w:r w:rsidR="0001509A">
        <w:t xml:space="preserve"> </w:t>
      </w:r>
      <w:r w:rsidRPr="00B07079">
        <w:t>I</w:t>
      </w:r>
      <w:r w:rsidR="0001509A">
        <w:t xml:space="preserve"> </w:t>
      </w:r>
      <w:r w:rsidRPr="00B07079">
        <w:t>K</w:t>
      </w:r>
      <w:r w:rsidR="0001509A">
        <w:t xml:space="preserve"> </w:t>
      </w:r>
      <w:r w:rsidRPr="00B07079">
        <w:t>A</w:t>
      </w:r>
      <w:r w:rsidR="0001509A">
        <w:t xml:space="preserve"> </w:t>
      </w:r>
      <w:r w:rsidRPr="00B07079">
        <w:t xml:space="preserve"> H</w:t>
      </w:r>
      <w:r w:rsidR="0001509A">
        <w:t xml:space="preserve"> </w:t>
      </w:r>
      <w:r w:rsidRPr="00B07079">
        <w:t>R</w:t>
      </w:r>
      <w:r w:rsidR="0001509A">
        <w:t xml:space="preserve"> </w:t>
      </w:r>
      <w:r w:rsidRPr="00B07079">
        <w:t>V</w:t>
      </w:r>
      <w:r w:rsidR="0001509A">
        <w:t xml:space="preserve"> </w:t>
      </w:r>
      <w:r w:rsidRPr="00B07079">
        <w:t>A</w:t>
      </w:r>
      <w:r w:rsidR="0001509A">
        <w:t xml:space="preserve"> </w:t>
      </w:r>
      <w:r w:rsidRPr="00B07079">
        <w:t>T</w:t>
      </w:r>
      <w:r w:rsidR="0001509A">
        <w:t xml:space="preserve"> </w:t>
      </w:r>
      <w:r w:rsidRPr="00B07079">
        <w:t>S</w:t>
      </w:r>
      <w:r w:rsidR="0001509A">
        <w:t xml:space="preserve"> </w:t>
      </w:r>
      <w:r w:rsidRPr="00B07079">
        <w:t>K</w:t>
      </w:r>
      <w:r w:rsidR="0001509A">
        <w:t xml:space="preserve"> </w:t>
      </w:r>
      <w:r w:rsidRPr="00B07079">
        <w:t xml:space="preserve">A </w:t>
      </w:r>
    </w:p>
    <w:p w:rsidRDefault="00C6339E" w:rsidP="00C6339E" w:rsidR="00C6339E" w:rsidRPr="00B07079">
      <w:pPr>
        <w:jc w:val="center"/>
      </w:pPr>
    </w:p>
    <w:p w:rsidRDefault="00C6339E" w:rsidP="00C6339E" w:rsidR="00C6339E" w:rsidRPr="00173728">
      <w:pPr>
        <w:jc w:val="center"/>
      </w:pPr>
      <w:r w:rsidRPr="00173728">
        <w:t xml:space="preserve">R J E Š E N J E </w:t>
      </w:r>
    </w:p>
    <w:p w:rsidRDefault="00C6339E" w:rsidP="00C6339E" w:rsidR="00C6339E" w:rsidRPr="00173728">
      <w:pPr>
        <w:jc w:val="center"/>
      </w:pPr>
    </w:p>
    <w:p w:rsidRDefault="00C6339E" w:rsidP="00C6339E" w:rsidR="00C6339E" w:rsidRPr="0001509A">
      <w:pPr>
        <w:jc w:val="center"/>
      </w:pPr>
    </w:p>
    <w:p w:rsidRDefault="00C6339E" w:rsidP="00C6339E" w:rsidR="00C6339E" w:rsidRPr="0001509A">
      <w:pPr>
        <w:jc w:val="center"/>
      </w:pPr>
    </w:p>
    <w:p w:rsidRDefault="00C6339E" w:rsidP="00C6339E" w:rsidR="00C6339E" w:rsidRPr="00135D0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35D06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135D06">
        <w:rPr>
          <w:rFonts w:hAnsi="Times New Roman" w:ascii="Times New Roman"/>
          <w:sz w:val="24"/>
          <w:szCs w:val="24"/>
        </w:rPr>
        <w:t>predstečajnom</w:t>
      </w:r>
      <w:proofErr w:type="spellEnd"/>
      <w:r w:rsidRPr="00135D06">
        <w:rPr>
          <w:rFonts w:hAnsi="Times New Roman" w:ascii="Times New Roman"/>
          <w:sz w:val="24"/>
          <w:szCs w:val="24"/>
        </w:rPr>
        <w:t xml:space="preserve"> postupku dužnik</w:t>
      </w:r>
      <w:r w:rsidR="00AB4B33" w:rsidRPr="00135D06">
        <w:rPr>
          <w:rFonts w:hAnsi="Times New Roman" w:ascii="Times New Roman"/>
          <w:sz w:val="24"/>
          <w:szCs w:val="24"/>
        </w:rPr>
        <w:t>a</w:t>
      </w:r>
      <w:r w:rsidRPr="00135D06">
        <w:rPr>
          <w:rFonts w:hAnsi="Times New Roman" w:ascii="Times New Roman"/>
          <w:b/>
          <w:sz w:val="24"/>
          <w:szCs w:val="24"/>
        </w:rPr>
        <w:t xml:space="preserve"> </w:t>
      </w:r>
      <w:r w:rsidR="00135D06" w:rsidRPr="00135D06">
        <w:rPr>
          <w:rFonts w:hAnsi="Times New Roman" w:ascii="Times New Roman"/>
          <w:b/>
          <w:sz w:val="24"/>
          <w:szCs w:val="24"/>
        </w:rPr>
        <w:t>GRADNJA</w:t>
      </w:r>
      <w:r w:rsidR="00135D06">
        <w:rPr>
          <w:rFonts w:hAnsi="Times New Roman" w:ascii="Times New Roman"/>
          <w:b/>
          <w:sz w:val="24"/>
          <w:szCs w:val="24"/>
        </w:rPr>
        <w:t xml:space="preserve"> </w:t>
      </w:r>
      <w:r w:rsidR="00135D06" w:rsidRPr="00135D06">
        <w:rPr>
          <w:rFonts w:hAnsi="Times New Roman" w:ascii="Times New Roman"/>
          <w:b/>
          <w:sz w:val="24"/>
          <w:szCs w:val="24"/>
        </w:rPr>
        <w:t xml:space="preserve">d.o.o. Osijek, Ribarska 1, OIB: 77971360833, MBS: 030018618 </w:t>
      </w:r>
      <w:r w:rsidR="00AB4B33" w:rsidRPr="00135D06">
        <w:rPr>
          <w:rFonts w:hAnsi="Times New Roman" w:ascii="Times New Roman"/>
          <w:sz w:val="24"/>
          <w:szCs w:val="24"/>
        </w:rPr>
        <w:t xml:space="preserve">zastupan po punomoćniku odvjetniku </w:t>
      </w:r>
      <w:r w:rsidR="00135D06">
        <w:rPr>
          <w:rFonts w:hAnsi="Times New Roman" w:ascii="Times New Roman"/>
          <w:sz w:val="24"/>
          <w:szCs w:val="24"/>
        </w:rPr>
        <w:t xml:space="preserve">Hrvoje Vidan odvjetnik iz Zagreba, </w:t>
      </w:r>
      <w:proofErr w:type="spellStart"/>
      <w:r w:rsidR="00135D06">
        <w:rPr>
          <w:rFonts w:hAnsi="Times New Roman" w:ascii="Times New Roman"/>
          <w:sz w:val="24"/>
          <w:szCs w:val="24"/>
        </w:rPr>
        <w:t>Preradovićeva</w:t>
      </w:r>
      <w:proofErr w:type="spellEnd"/>
      <w:r w:rsidR="00135D06">
        <w:rPr>
          <w:rFonts w:hAnsi="Times New Roman" w:ascii="Times New Roman"/>
          <w:sz w:val="24"/>
          <w:szCs w:val="24"/>
        </w:rPr>
        <w:t xml:space="preserve"> 10/III</w:t>
      </w:r>
      <w:r w:rsidR="00AB4B33" w:rsidRPr="00135D06">
        <w:rPr>
          <w:rFonts w:hAnsi="Times New Roman" w:ascii="Times New Roman"/>
          <w:sz w:val="24"/>
          <w:szCs w:val="24"/>
        </w:rPr>
        <w:t>,</w:t>
      </w:r>
      <w:r w:rsidR="0001509A" w:rsidRPr="00135D06">
        <w:rPr>
          <w:rFonts w:hAnsi="Times New Roman" w:ascii="Times New Roman"/>
          <w:b/>
          <w:sz w:val="24"/>
          <w:szCs w:val="24"/>
        </w:rPr>
        <w:t xml:space="preserve"> </w:t>
      </w:r>
      <w:r w:rsidRPr="00135D06">
        <w:rPr>
          <w:rFonts w:hAnsi="Times New Roman" w:ascii="Times New Roman"/>
          <w:sz w:val="24"/>
          <w:szCs w:val="24"/>
        </w:rPr>
        <w:t xml:space="preserve">nakon održanog ročišta radi ispitivanja tražbine </w:t>
      </w:r>
      <w:r w:rsidR="00135D06">
        <w:rPr>
          <w:rFonts w:hAnsi="Times New Roman" w:ascii="Times New Roman"/>
          <w:sz w:val="24"/>
          <w:szCs w:val="24"/>
        </w:rPr>
        <w:t>dana 28. svibnja 2018. g.</w:t>
      </w:r>
      <w:r w:rsidRPr="00135D06">
        <w:rPr>
          <w:rFonts w:hAnsi="Times New Roman" w:ascii="Times New Roman"/>
          <w:sz w:val="24"/>
          <w:szCs w:val="24"/>
        </w:rPr>
        <w:t xml:space="preserve">, dana </w:t>
      </w:r>
      <w:r w:rsidR="00135D06">
        <w:rPr>
          <w:rFonts w:hAnsi="Times New Roman" w:ascii="Times New Roman"/>
          <w:sz w:val="24"/>
          <w:szCs w:val="24"/>
        </w:rPr>
        <w:t>29. svibnja</w:t>
      </w:r>
      <w:r w:rsidR="0001509A" w:rsidRPr="00135D06">
        <w:rPr>
          <w:rFonts w:hAnsi="Times New Roman" w:ascii="Times New Roman"/>
          <w:sz w:val="24"/>
          <w:szCs w:val="24"/>
        </w:rPr>
        <w:t xml:space="preserve"> 2018. g.,</w:t>
      </w:r>
    </w:p>
    <w:p w:rsidRDefault="00C6339E" w:rsidP="00C6339E" w:rsidR="00C6339E" w:rsidRPr="00135D06">
      <w:pPr>
        <w:jc w:val="both"/>
      </w:pPr>
    </w:p>
    <w:p w:rsidRDefault="00C6339E" w:rsidP="00C6339E" w:rsidR="00C6339E" w:rsidRPr="0001509A"/>
    <w:p w:rsidRDefault="00C6339E" w:rsidP="00C6339E" w:rsidR="00C6339E" w:rsidRPr="0001509A">
      <w:pPr>
        <w:jc w:val="center"/>
      </w:pPr>
      <w:r w:rsidRPr="0001509A">
        <w:t xml:space="preserve">r i j e š i o  j e </w:t>
      </w:r>
    </w:p>
    <w:p w:rsidRDefault="00C6339E" w:rsidP="00C6339E" w:rsidR="00C6339E"/>
    <w:p w:rsidRDefault="00C6339E" w:rsidP="00C6339E" w:rsidR="00C6339E" w:rsidRPr="00B07079">
      <w:pPr>
        <w:jc w:val="center"/>
      </w:pPr>
    </w:p>
    <w:p w:rsidRDefault="00C6339E" w:rsidP="00C6339E" w:rsidR="00C6339E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667A1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temelju tablica </w:t>
      </w:r>
      <w:r w:rsidRPr="009667A1">
        <w:rPr>
          <w:rFonts w:hAnsi="Times New Roman" w:ascii="Times New Roman"/>
          <w:sz w:val="24"/>
          <w:szCs w:val="24"/>
        </w:rPr>
        <w:t>ispitanih tražbina  sud je utvrdio slijedeće tražbine</w:t>
      </w:r>
      <w:r w:rsidR="007B2B32">
        <w:rPr>
          <w:rFonts w:hAnsi="Times New Roman" w:ascii="Times New Roman"/>
          <w:sz w:val="24"/>
          <w:szCs w:val="24"/>
        </w:rPr>
        <w:t xml:space="preserve"> (čl. 50 st. 1 SZ)</w:t>
      </w:r>
      <w:r w:rsidRPr="009667A1">
        <w:rPr>
          <w:rFonts w:hAnsi="Times New Roman" w:ascii="Times New Roman"/>
          <w:sz w:val="24"/>
          <w:szCs w:val="24"/>
        </w:rPr>
        <w:t xml:space="preserve">: </w:t>
      </w:r>
    </w:p>
    <w:p w:rsidRDefault="00856469" w:rsidP="00856469" w:rsidR="00856469">
      <w:pPr>
        <w:jc w:val="both"/>
      </w:pPr>
    </w:p>
    <w:p w:rsidRDefault="00135D06" w:rsidP="00856469" w:rsidR="00135D06">
      <w:pPr>
        <w:jc w:val="both"/>
      </w:pPr>
    </w:p>
    <w:p w:rsidRDefault="00F045DE" w:rsidP="00F045DE" w:rsidR="00135D06">
      <w:pPr>
        <w:ind w:left="8496"/>
      </w:pPr>
      <w:r>
        <w:t>u kn</w:t>
      </w:r>
    </w:p>
    <w:tbl>
      <w:tblPr>
        <w:tblpPr w:tblpY="190" w:tblpXSpec="center" w:horzAnchor="margin" w:vertAnchor="text" w:rightFromText="180" w:leftFromText="180"/>
        <w:tblW w:type="dxa" w:w="94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91"/>
        <w:gridCol w:w="1663"/>
        <w:gridCol w:w="1285"/>
        <w:gridCol w:w="1302"/>
        <w:gridCol w:w="1250"/>
        <w:gridCol w:w="1275"/>
        <w:gridCol w:w="907"/>
        <w:gridCol w:w="1191"/>
        <w:gridCol w:w="29"/>
      </w:tblGrid>
      <w:tr w:rsidTr="00D65EDA" w:rsidR="00D65EDA" w:rsidRPr="00DE0623">
        <w:trPr>
          <w:gridAfter w:val="1"/>
          <w:wAfter w:type="dxa" w:w="29"/>
          <w:trHeight w:val="1415"/>
        </w:trPr>
        <w:tc>
          <w:tcPr>
            <w:tcW w:type="dxa" w:w="591"/>
            <w:shd w:fill="auto" w:color="auto" w:val="clear"/>
            <w:vAlign w:val="center"/>
            <w:hideMark/>
          </w:tcPr>
          <w:p w:rsidRDefault="00D65EDA" w:rsidP="005F322E" w:rsidR="00D65EDA" w:rsidRPr="00466DB1">
            <w:pPr>
              <w:jc w:val="center"/>
              <w:rPr>
                <w:b/>
                <w:bCs/>
                <w:sz w:val="14"/>
                <w:szCs w:val="14"/>
              </w:rPr>
            </w:pPr>
            <w:bookmarkStart w:name="RANGE!A1:I389" w:id="0"/>
            <w:r w:rsidRPr="00466DB1">
              <w:rPr>
                <w:b/>
                <w:bCs/>
                <w:sz w:val="14"/>
                <w:szCs w:val="14"/>
              </w:rPr>
              <w:t>Redni broj</w:t>
            </w:r>
            <w:bookmarkEnd w:id="0"/>
          </w:p>
        </w:tc>
        <w:tc>
          <w:tcPr>
            <w:tcW w:type="dxa" w:w="1663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285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302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250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Iznos obveze prema izvješću dužnika u prijedlogu plana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Iznos tražbine prema prijavi vjerovnika  - Prema tablici FINE ( Obrazac 3)</w:t>
            </w:r>
          </w:p>
        </w:tc>
        <w:tc>
          <w:tcPr>
            <w:tcW w:type="dxa" w:w="907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Ovršna isprava (da/ne)</w:t>
            </w:r>
          </w:p>
        </w:tc>
        <w:tc>
          <w:tcPr>
            <w:tcW w:type="dxa" w:w="1191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Priznati iznos tražbine                        ( Obrazac 4 i 5)</w:t>
            </w:r>
          </w:p>
        </w:tc>
      </w:tr>
      <w:tr w:rsidTr="00D65EDA" w:rsidR="00D65EDA" w:rsidRPr="00DE0623">
        <w:trPr>
          <w:gridAfter w:val="1"/>
          <w:wAfter w:type="dxa" w:w="29"/>
          <w:trHeight w:val="315"/>
        </w:trPr>
        <w:tc>
          <w:tcPr>
            <w:tcW w:type="dxa" w:w="591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1663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type="dxa" w:w="1285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type="dxa" w:w="1302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type="dxa" w:w="1250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type="dxa" w:w="907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type="dxa" w:w="1191"/>
            <w:shd w:fill="auto" w:color="auto" w:val="clear"/>
            <w:vAlign w:val="center"/>
            <w:hideMark/>
          </w:tcPr>
          <w:p w:rsidRDefault="00D65EDA" w:rsidP="005F322E" w:rsidR="00D65EDA" w:rsidRPr="00DE0623">
            <w:pPr>
              <w:jc w:val="center"/>
              <w:rPr>
                <w:b/>
                <w:bCs/>
                <w:sz w:val="16"/>
                <w:szCs w:val="16"/>
              </w:rPr>
            </w:pPr>
            <w:r w:rsidRPr="00DE0623">
              <w:rPr>
                <w:b/>
                <w:bCs/>
                <w:sz w:val="16"/>
                <w:szCs w:val="16"/>
              </w:rPr>
              <w:t>7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3D MODUS jednostavno društvo s ograničenom odgovornošću za usluge u arhitektonskoj i građevinskoj djelatnosti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89951568636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Hrvatske Republike 31A,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200.143,67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200.143,67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A.B.P. GRAĐEVINSKA TEHNIKA d.o.o.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09440992581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Orešje</w:t>
            </w:r>
            <w:proofErr w:type="spellEnd"/>
            <w:r w:rsidRPr="00DE0623">
              <w:rPr>
                <w:sz w:val="16"/>
                <w:szCs w:val="16"/>
              </w:rPr>
              <w:t xml:space="preserve"> 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37.350,14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37.350,14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37.350,14</w:t>
            </w:r>
          </w:p>
        </w:tc>
      </w:tr>
      <w:tr w:rsidTr="00D65EDA" w:rsidR="00D65EDA" w:rsidRPr="00DE0623">
        <w:trPr>
          <w:trHeight w:val="60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A.N</w:t>
            </w:r>
            <w:proofErr w:type="spellEnd"/>
            <w:r w:rsidRPr="00DE0623">
              <w:rPr>
                <w:sz w:val="16"/>
                <w:szCs w:val="16"/>
              </w:rPr>
              <w:t xml:space="preserve">. VISOKOGRADNJA d.o.o. za graditeljstvo, </w:t>
            </w:r>
            <w:r w:rsidRPr="00DE0623">
              <w:rPr>
                <w:sz w:val="16"/>
                <w:szCs w:val="16"/>
              </w:rPr>
              <w:lastRenderedPageBreak/>
              <w:t>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99159584038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J. J. Strossmayera 289, 31000 </w:t>
            </w:r>
            <w:r w:rsidRPr="00DE0623">
              <w:rPr>
                <w:sz w:val="16"/>
                <w:szCs w:val="16"/>
              </w:rPr>
              <w:lastRenderedPageBreak/>
              <w:t>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479.806,24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132.477,18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25074288719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177,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78.103,35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79.731,17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79.731,17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Addiko</w:t>
            </w:r>
            <w:proofErr w:type="spellEnd"/>
            <w:r w:rsidRPr="00DE0623">
              <w:rPr>
                <w:sz w:val="16"/>
                <w:szCs w:val="16"/>
              </w:rPr>
              <w:t xml:space="preserve"> Bank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14036333877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Slavonska avenija 6,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11.205.602,59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11.270.834,41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(11.270.575,21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11.270.834,41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AD HOC-CENTAR ZA PODUKE I PREVODITELJSTVO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75132412279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Draškovićeva</w:t>
            </w:r>
            <w:proofErr w:type="spellEnd"/>
            <w:r w:rsidRPr="00DE0623">
              <w:rPr>
                <w:sz w:val="16"/>
                <w:szCs w:val="16"/>
              </w:rPr>
              <w:t xml:space="preserve"> 4 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1.487,50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1.487,50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AGIS TEHNIČKO KOMERCIJALNI SERVIS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92500015995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Martina </w:t>
            </w:r>
            <w:proofErr w:type="spellStart"/>
            <w:r w:rsidRPr="00DE0623">
              <w:rPr>
                <w:sz w:val="16"/>
                <w:szCs w:val="16"/>
              </w:rPr>
              <w:t>Divalta</w:t>
            </w:r>
            <w:proofErr w:type="spellEnd"/>
            <w:r w:rsidRPr="00DE0623">
              <w:rPr>
                <w:sz w:val="16"/>
                <w:szCs w:val="16"/>
              </w:rPr>
              <w:t xml:space="preserve"> 46,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4.972,70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4.972,70</w:t>
            </w:r>
          </w:p>
        </w:tc>
      </w:tr>
      <w:tr w:rsidTr="00D65EDA" w:rsidR="00D65EDA" w:rsidRPr="00DE0623">
        <w:trPr>
          <w:trHeight w:val="30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AGRIA d.o.o. za proizvodnju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76958388708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Kolodvorska 83, 31309 </w:t>
            </w:r>
            <w:proofErr w:type="spellStart"/>
            <w:r w:rsidRPr="00DE0623">
              <w:rPr>
                <w:sz w:val="16"/>
                <w:szCs w:val="16"/>
              </w:rPr>
              <w:t>Karanac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762.961,14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767.356,21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767.356,21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AGS HRVATSKA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47227514767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avenija 100 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1.648.227,69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1.692.919,42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(4.000.000,00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1.692.919,42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AKRIPOL ZAGREB d.o.o. za proizvodnju, montažu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68640627854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Resselova</w:t>
            </w:r>
            <w:proofErr w:type="spellEnd"/>
            <w:r w:rsidRPr="00DE0623">
              <w:rPr>
                <w:sz w:val="16"/>
                <w:szCs w:val="16"/>
              </w:rPr>
              <w:t xml:space="preserve"> 2-4,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58.947,23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63.454,49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60.380,18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ALCA ZAGREB trgovačko društvo s ograničenom odgovornošću za uvoz, izvoz i trgovinu na veliko i malo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58353015102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Koledovčina</w:t>
            </w:r>
            <w:proofErr w:type="spellEnd"/>
            <w:r w:rsidRPr="00DE0623">
              <w:rPr>
                <w:sz w:val="16"/>
                <w:szCs w:val="16"/>
              </w:rPr>
              <w:t xml:space="preserve"> 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40.813,75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46.603,99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46.603,99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ALEA OSIJEK d.o.o. za grafičke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39060241900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Park kraljice Katarine Kosača 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2.372,48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2.372,48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ALFA ART Sistem jednostavno društvo s ograničenom odgovornošću za građevinu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25554340176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Listopadska 11,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8.399,60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8.399,60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ANTE-MATE društvo za proizvodnju elektrotehničkih proizvoda,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99631610634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Krstova ulica 82,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13.588,88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13.588,88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APTUS GRADNJA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90479355876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Sobočani</w:t>
            </w:r>
            <w:proofErr w:type="spellEnd"/>
            <w:r w:rsidRPr="00DE0623">
              <w:rPr>
                <w:sz w:val="16"/>
                <w:szCs w:val="16"/>
              </w:rPr>
              <w:t>, Graničarska 1 C, 10310 Kloštar Ivanić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97.129,39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97.129,39</w:t>
            </w:r>
          </w:p>
        </w:tc>
      </w:tr>
      <w:tr w:rsidTr="00D65EDA" w:rsidR="00D65EDA" w:rsidRPr="00DE0623">
        <w:trPr>
          <w:trHeight w:val="60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ARDENTER d.o.o. za servisiranje vatrogasnih aparata,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57293115850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Omladinska 17, 31431 </w:t>
            </w:r>
            <w:proofErr w:type="spellStart"/>
            <w:r w:rsidRPr="00DE0623">
              <w:rPr>
                <w:sz w:val="16"/>
                <w:szCs w:val="16"/>
              </w:rPr>
              <w:t>Livana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17.337,51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17.337,51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ART-BONSAI jednostavno društvo s ograničenom odgovornošću za cvjećarske usluge i trgovinu u stečaju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60149802381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Ferenca</w:t>
            </w:r>
            <w:proofErr w:type="spellEnd"/>
            <w:r w:rsidRPr="00DE0623">
              <w:rPr>
                <w:sz w:val="16"/>
                <w:szCs w:val="16"/>
              </w:rPr>
              <w:t xml:space="preserve"> Kiša 4, 31327 Kopačevo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1.360,00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1.360,00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AS FLOOR društvo s ograničenom odgovornošću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25670753444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 svibnja 16, 10430 Samobor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16.008,60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16.008,60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ASBOR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00455435340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Vrbaska 1c,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1.453,45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1.453,45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ASCON INSTITUT d.o.o. za ispitivanje, istraživanje i razvoj u građevinarstvu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74145853679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91, 10361 Čista Mlaka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ASSA ABLOY CROATIA društvo s ograničenom odgovornošću za proizvodnju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13933798090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Pakračka ulica 6, 43000 Bjelovar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95.785,81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100.056,69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100.056,69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ATIKA PROJEKTI društvo s ograničenom odgovornošću za projektiranje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66297403837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Fruškogorska</w:t>
            </w:r>
            <w:proofErr w:type="spellEnd"/>
            <w:r w:rsidRPr="00DE0623">
              <w:rPr>
                <w:sz w:val="16"/>
                <w:szCs w:val="16"/>
              </w:rPr>
              <w:t xml:space="preserve"> 13,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1.959,33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1.959,33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ATO INŽENJERING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39189977018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Vukovarska 217B,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1.250,00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1.250,00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ATOLLO d. o. o. za građenje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99437804337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93, 44318 Voloder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78.886,70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157.379,93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(100.000,00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157.379,93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AUTOSLAVONIJA d.d. za trgovinu, popravak i održavanje motornih vozila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28674400422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Vukovarska 213A,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408.538,29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221.319,60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AUTOWILL d.o.o. za trgovinu i popravak motornih vozila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12631083049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Kudeljara</w:t>
            </w:r>
            <w:proofErr w:type="spellEnd"/>
            <w:r w:rsidRPr="00DE0623">
              <w:rPr>
                <w:sz w:val="16"/>
                <w:szCs w:val="16"/>
              </w:rPr>
              <w:t xml:space="preserve"> 5,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13.841,54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19.860,21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13.841,54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Baranjski vodovod d.o.o. za vodoopskrbu i odvodnju Beli Manastir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15843910109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A. Stepinca 7, 31300 Beli Manastir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16.438,97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16.438,97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BARANJSKI TURISTIČKI SERVISI d.o.o. za turizam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52920308894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Šandora </w:t>
            </w:r>
            <w:proofErr w:type="spellStart"/>
            <w:r w:rsidRPr="00DE0623">
              <w:rPr>
                <w:sz w:val="16"/>
                <w:szCs w:val="16"/>
              </w:rPr>
              <w:t>Petefija</w:t>
            </w:r>
            <w:proofErr w:type="spellEnd"/>
            <w:r w:rsidRPr="00DE0623">
              <w:rPr>
                <w:sz w:val="16"/>
                <w:szCs w:val="16"/>
              </w:rPr>
              <w:t xml:space="preserve"> 64, 31327 Lug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9.833,41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9.833,41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AUTODIJELOVI BARIŠIĆ,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Josip Barišić, Požega, Primorska 56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93607917339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PRIMORSKA 56, 34000 POŽEGA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20.985,85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20.985,85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BASF Croatia društvo s ograničenom odgovornošću za trgovinu i proizvodnju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87328040703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Ivana Lučića 2a,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265.025,30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265.025,30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BAUSTOFF+METALL HRVATSKA, trgovina i usluge,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02041255260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Gospodarska 9, 10255 Gornji </w:t>
            </w:r>
            <w:proofErr w:type="spellStart"/>
            <w:r w:rsidRPr="00DE0623">
              <w:rPr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260.371,90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283.505,06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283.505,06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BELJE dioničko društvo za privređivanje u poljodjelstvu, prerađivačkoj industriji i prometu roba, Darda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92404445155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Svetog Ivana Krstitelja 1a, 31326 Darda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15.089,69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15.089,69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BELLA d.o.o. proizvodnja i trgovina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45375502355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Ulica Kralja </w:t>
            </w:r>
            <w:proofErr w:type="spellStart"/>
            <w:r w:rsidRPr="00DE0623">
              <w:rPr>
                <w:sz w:val="16"/>
                <w:szCs w:val="16"/>
              </w:rPr>
              <w:t>Tomislavabb</w:t>
            </w:r>
            <w:proofErr w:type="spellEnd"/>
            <w:r w:rsidRPr="00DE0623">
              <w:rPr>
                <w:sz w:val="16"/>
                <w:szCs w:val="16"/>
              </w:rPr>
              <w:t xml:space="preserve">, 31402 </w:t>
            </w:r>
            <w:proofErr w:type="spellStart"/>
            <w:r w:rsidRPr="00DE0623">
              <w:rPr>
                <w:sz w:val="16"/>
                <w:szCs w:val="16"/>
              </w:rPr>
              <w:t>Semeljci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5.087,50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5.087,50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BENDIX d.o.o.za unutarnju i vanjsku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74170169835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H.V</w:t>
            </w:r>
            <w:proofErr w:type="spellEnd"/>
            <w:r w:rsidRPr="00DE0623">
              <w:rPr>
                <w:sz w:val="16"/>
                <w:szCs w:val="16"/>
              </w:rPr>
              <w:t xml:space="preserve">. </w:t>
            </w:r>
            <w:proofErr w:type="spellStart"/>
            <w:r w:rsidRPr="00DE0623">
              <w:rPr>
                <w:sz w:val="16"/>
                <w:szCs w:val="16"/>
              </w:rPr>
              <w:t>Hrvatinića</w:t>
            </w:r>
            <w:proofErr w:type="spellEnd"/>
            <w:r w:rsidRPr="00DE0623">
              <w:rPr>
                <w:sz w:val="16"/>
                <w:szCs w:val="16"/>
              </w:rPr>
              <w:t xml:space="preserve"> 37,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16.984,44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16.984,44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BIJELI SVIJET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31225259453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Kranjčevićeva</w:t>
            </w:r>
            <w:proofErr w:type="spellEnd"/>
            <w:r w:rsidRPr="00DE0623">
              <w:rPr>
                <w:sz w:val="16"/>
                <w:szCs w:val="16"/>
              </w:rPr>
              <w:t xml:space="preserve"> 50,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34.383,06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34.383,06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BIJUK - CENTAR NAPREDNIH TEHNOLOGIJA d.o.o. za primjenu naprednih tehnologija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68202697443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Gospodarska zona </w:t>
            </w:r>
            <w:proofErr w:type="spellStart"/>
            <w:r w:rsidRPr="00DE0623">
              <w:rPr>
                <w:sz w:val="16"/>
                <w:szCs w:val="16"/>
              </w:rPr>
              <w:t>bb</w:t>
            </w:r>
            <w:proofErr w:type="spellEnd"/>
            <w:r w:rsidRPr="00DE0623">
              <w:rPr>
                <w:sz w:val="16"/>
                <w:szCs w:val="16"/>
              </w:rPr>
              <w:t>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10.836,15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10.836,15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BIKIĆ OBRT ZA PRIJEVOZ I POLJOPRIVREDU,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ANTO BIKIĆ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74433142639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KOLODVORSKA 43, 31403 ŠIROKO POLJE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2.491,70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2.491,70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BILIĆ-ERIĆ d.o.o. za privatnu zaštitu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68580128211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Ljudevita Posavskog 3, Trgovački centar </w:t>
            </w:r>
            <w:proofErr w:type="spellStart"/>
            <w:r w:rsidRPr="00DE0623">
              <w:rPr>
                <w:sz w:val="16"/>
                <w:szCs w:val="16"/>
              </w:rPr>
              <w:t>Millennijum</w:t>
            </w:r>
            <w:proofErr w:type="spellEnd"/>
            <w:r w:rsidRPr="00DE0623">
              <w:rPr>
                <w:sz w:val="16"/>
                <w:szCs w:val="16"/>
              </w:rPr>
              <w:t>, 10360 Sesvete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82.170,16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159.659,89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159.659,89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BINDER d.o.o. za građevinarstvo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18393644700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Donjodravska</w:t>
            </w:r>
            <w:proofErr w:type="spellEnd"/>
            <w:r w:rsidRPr="00DE0623">
              <w:rPr>
                <w:sz w:val="16"/>
                <w:szCs w:val="16"/>
              </w:rPr>
              <w:t xml:space="preserve"> Obala 63,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384.856,74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384.856,74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BIOKOVO COMMERCE, trgovina i posredovanje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91904453728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Karlovačka cesta 145A,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1.858,75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1.858,75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BISNODE društvo s ograničenom odgovornošću za trgovinu, posredovanje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48270876028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Fallerovo</w:t>
            </w:r>
            <w:proofErr w:type="spellEnd"/>
            <w:r w:rsidRPr="00DE0623">
              <w:rPr>
                <w:sz w:val="16"/>
                <w:szCs w:val="16"/>
              </w:rPr>
              <w:t xml:space="preserve"> šetalište 22,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9.224,38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9.224,38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9.224,38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DOMOMONT bravarski obrt,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 xml:space="preserve">. Domagoj </w:t>
            </w:r>
            <w:proofErr w:type="spellStart"/>
            <w:r w:rsidRPr="00DE0623">
              <w:rPr>
                <w:sz w:val="16"/>
                <w:szCs w:val="16"/>
              </w:rPr>
              <w:t>Biškić</w:t>
            </w:r>
            <w:proofErr w:type="spellEnd"/>
            <w:r w:rsidRPr="00DE0623">
              <w:rPr>
                <w:sz w:val="16"/>
                <w:szCs w:val="16"/>
              </w:rPr>
              <w:t>, Osijek, Vrbaska 1C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29083787850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JAHORINSKA 20,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112.306,76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112.306,76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ANTO BLAŽANOVIĆ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96623921923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STJEPANA IVŠIĆA 2,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2.636,20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2.636,20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BMD STIL d.o.o. za trgovinu, proizvodnju, promet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96086822394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Bedenica</w:t>
            </w:r>
            <w:proofErr w:type="spellEnd"/>
            <w:r w:rsidRPr="00DE0623">
              <w:rPr>
                <w:sz w:val="16"/>
                <w:szCs w:val="16"/>
              </w:rPr>
              <w:t xml:space="preserve"> 45 A, 10381 </w:t>
            </w:r>
            <w:proofErr w:type="spellStart"/>
            <w:r w:rsidRPr="00DE0623">
              <w:rPr>
                <w:sz w:val="16"/>
                <w:szCs w:val="16"/>
              </w:rPr>
              <w:t>Bedenica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48.639,01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BORAS proizvodnja i trgovina na malo i veliko, </w:t>
            </w:r>
            <w:proofErr w:type="spellStart"/>
            <w:r w:rsidRPr="00DE0623">
              <w:rPr>
                <w:sz w:val="16"/>
                <w:szCs w:val="16"/>
              </w:rPr>
              <w:t>vl.Branimir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Boras</w:t>
            </w:r>
            <w:proofErr w:type="spellEnd"/>
            <w:r w:rsidRPr="00DE0623">
              <w:rPr>
                <w:sz w:val="16"/>
                <w:szCs w:val="16"/>
              </w:rPr>
              <w:t xml:space="preserve">, Osijek, Matije A. </w:t>
            </w:r>
            <w:proofErr w:type="spellStart"/>
            <w:r w:rsidRPr="00DE0623">
              <w:rPr>
                <w:sz w:val="16"/>
                <w:szCs w:val="16"/>
              </w:rPr>
              <w:t>Reljkovića</w:t>
            </w:r>
            <w:proofErr w:type="spellEnd"/>
            <w:r w:rsidRPr="00DE0623">
              <w:rPr>
                <w:sz w:val="16"/>
                <w:szCs w:val="16"/>
              </w:rPr>
              <w:t xml:space="preserve"> 6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90888167383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MATIJE ANTUNA RELJKOVIĆA 6,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2.112,50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2.112,50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DARJA BOŠNJAK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56298700504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HERCEGOVAČKA 91,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6.287,50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6.287,50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BOŠNJAK, obrt za iznajmljivanje građevinskih strojeva,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 xml:space="preserve">. Vlado Bošnjak, Osijek, </w:t>
            </w:r>
            <w:proofErr w:type="spellStart"/>
            <w:r w:rsidRPr="00DE0623">
              <w:rPr>
                <w:sz w:val="16"/>
                <w:szCs w:val="16"/>
              </w:rPr>
              <w:t>Kapelska</w:t>
            </w:r>
            <w:proofErr w:type="spellEnd"/>
            <w:r w:rsidRPr="00DE0623">
              <w:rPr>
                <w:sz w:val="16"/>
                <w:szCs w:val="16"/>
              </w:rPr>
              <w:t xml:space="preserve"> 14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02152911290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VIJENAC KRALJEVE SUTJESKE 7,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10.500,00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10.500,00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BRILIANT d.o.o. za proizvodnju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26250338198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Diljeva</w:t>
            </w:r>
            <w:proofErr w:type="spellEnd"/>
            <w:r w:rsidRPr="00DE0623">
              <w:rPr>
                <w:sz w:val="16"/>
                <w:szCs w:val="16"/>
              </w:rPr>
              <w:t xml:space="preserve"> ulica 10,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1.381,50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BRODOMERKUR trgovina i usluge,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33956120458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Ruđera Boškovića 21, 21000 Split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975.393,50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977.943,50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977.943,50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BU Power Sistemi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14815062393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Viškovo</w:t>
            </w:r>
            <w:proofErr w:type="spellEnd"/>
            <w:r w:rsidRPr="00DE0623">
              <w:rPr>
                <w:sz w:val="16"/>
                <w:szCs w:val="16"/>
              </w:rPr>
              <w:t xml:space="preserve"> 138, 51216 </w:t>
            </w:r>
            <w:proofErr w:type="spellStart"/>
            <w:r w:rsidRPr="00DE0623">
              <w:rPr>
                <w:sz w:val="16"/>
                <w:szCs w:val="16"/>
              </w:rPr>
              <w:t>Viškovo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5.055,36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5.055,36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 BUREK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79499054672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STJEPANA RADIĆA 23, 31424 PUNITOVCI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2.542,50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2.542,50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MARIJA BURIĆ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11492632343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EUROPSKA AVENIJA 12,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50.665,62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50.665,62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BVT RAUSCH GMBH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Bckerweg</w:t>
            </w:r>
            <w:proofErr w:type="spellEnd"/>
            <w:r w:rsidRPr="00DE0623">
              <w:rPr>
                <w:sz w:val="16"/>
                <w:szCs w:val="16"/>
              </w:rPr>
              <w:t xml:space="preserve"> 6, 65468 </w:t>
            </w:r>
            <w:proofErr w:type="spellStart"/>
            <w:r w:rsidRPr="00DE0623">
              <w:rPr>
                <w:sz w:val="16"/>
                <w:szCs w:val="16"/>
              </w:rPr>
              <w:t>Trebur</w:t>
            </w:r>
            <w:proofErr w:type="spellEnd"/>
            <w:r w:rsidRPr="00DE0623">
              <w:rPr>
                <w:sz w:val="16"/>
                <w:szCs w:val="16"/>
              </w:rPr>
              <w:t>-</w:t>
            </w:r>
            <w:proofErr w:type="spellStart"/>
            <w:r w:rsidRPr="00DE0623">
              <w:rPr>
                <w:sz w:val="16"/>
                <w:szCs w:val="16"/>
              </w:rPr>
              <w:t>Geinsheim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1.962,96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1.962,96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C.I.A.K. društvo s ograničenom odgovornošću za proizvodnju, unutarnju i vanjsku trgovinu, zastupanje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47428597158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Stupničke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šipkovine</w:t>
            </w:r>
            <w:proofErr w:type="spellEnd"/>
            <w:r w:rsidRPr="00DE0623">
              <w:rPr>
                <w:sz w:val="16"/>
                <w:szCs w:val="16"/>
              </w:rPr>
              <w:t xml:space="preserve"> 1, 10255 Donji </w:t>
            </w:r>
            <w:proofErr w:type="spellStart"/>
            <w:r w:rsidRPr="00DE0623">
              <w:rPr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1.352,39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1.352,39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CALOR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12164084149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Majke Terezije 47, 35000 Slavonski Brod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7.898,00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7.898,00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56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CEMPRIN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GOZDARSKA CESTA 111, 2382 MISLINJA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83.132,86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90.179,30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90.179,30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CENTAR TEHNIKE d.o.o. za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95735819993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Županijska 31,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50.742,07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50.742,07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CESTE dioničko društvo  za održavanje, zaštitu i rekonstrukciju cesta, građevinarstvo i projektiranje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35299396580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Josipa Jelačića 2, 43000 Bjelovar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1.720,24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1.720,24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CESTE SISAK društvo s ograničenom odgovornošću za izgradnju, održavanje i zaštitu cesta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61882951675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Lađarska 28c,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157.284,78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157.284,78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CGM KAMEN d.o.o. za proizvodnju kamena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03257281582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Slavka Banića 2, 31500 Gornja </w:t>
            </w:r>
            <w:proofErr w:type="spellStart"/>
            <w:r w:rsidRPr="00DE0623">
              <w:rPr>
                <w:sz w:val="16"/>
                <w:szCs w:val="16"/>
              </w:rPr>
              <w:t>Motičina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33.012,95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33.012,95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CHEMCOLOR društvo s ograničenom odgovornošću za proizvodnju, unutarnju i vanjsku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48659359160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Martina </w:t>
            </w:r>
            <w:proofErr w:type="spellStart"/>
            <w:r w:rsidRPr="00DE0623">
              <w:rPr>
                <w:sz w:val="16"/>
                <w:szCs w:val="16"/>
              </w:rPr>
              <w:t>Divalta</w:t>
            </w:r>
            <w:proofErr w:type="spellEnd"/>
            <w:r w:rsidRPr="00DE0623">
              <w:rPr>
                <w:sz w:val="16"/>
                <w:szCs w:val="16"/>
              </w:rPr>
              <w:t xml:space="preserve"> 105,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201.190,25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201.190,25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201.190,25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CIAK TRUCK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78969071801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Stupničke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šipkovine</w:t>
            </w:r>
            <w:proofErr w:type="spellEnd"/>
            <w:r w:rsidRPr="00DE0623">
              <w:rPr>
                <w:sz w:val="16"/>
                <w:szCs w:val="16"/>
              </w:rPr>
              <w:t xml:space="preserve"> 1, 10255 Donji </w:t>
            </w:r>
            <w:proofErr w:type="spellStart"/>
            <w:r w:rsidRPr="00DE0623">
              <w:rPr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24.400,23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24.400,23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COMET, proizvodnja, trgovina i usluge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48249084626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Varaždinska 40C, 42220 Novi Marof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37.152,95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44.600,53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44.600,53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CONCOLOR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89021876450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Ljudevita Posavskog 8, 10360 Sesvete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29.251,60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31.447,55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31.447,55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CONNECTO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07653652684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Ivane Brlić Mažuranić 1 A, 31500 Našice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1.078,00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1.078,00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CONSTITUO DOMUS ILOVIK usluge i trgovina d. o. 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99546950078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Ilovik 68, 51552 Ilovik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13.013,24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13.013,24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CONSULT - KOP d.o.o. za građevinarstvo,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56074724484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Kapucinska 25,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2.381,47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2.381,47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CONTY PLUS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62964458165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Karlovačka 100, 10250 Lučko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30.210,03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30.210,03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26187994862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Vatroslava Jagića 33,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838,01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838,01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CRODUX DERIVATI DVA društvo s ograničenom odgovornošću  za trgovinu naftnim derivatima i plinovima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00865396224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Savska </w:t>
            </w:r>
            <w:proofErr w:type="spellStart"/>
            <w:r w:rsidRPr="00DE0623">
              <w:rPr>
                <w:sz w:val="16"/>
                <w:szCs w:val="16"/>
              </w:rPr>
              <w:t>Opatovina</w:t>
            </w:r>
            <w:proofErr w:type="spellEnd"/>
            <w:r w:rsidRPr="00DE0623">
              <w:rPr>
                <w:sz w:val="16"/>
                <w:szCs w:val="16"/>
              </w:rPr>
              <w:t xml:space="preserve"> 36,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771.182,00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801.881,60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(1.000.000,00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801.881,60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CRODUX PLIN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50388109754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Savska </w:t>
            </w:r>
            <w:proofErr w:type="spellStart"/>
            <w:r w:rsidRPr="00DE0623">
              <w:rPr>
                <w:sz w:val="16"/>
                <w:szCs w:val="16"/>
              </w:rPr>
              <w:t>Opatovina</w:t>
            </w:r>
            <w:proofErr w:type="spellEnd"/>
            <w:r w:rsidRPr="00DE0623">
              <w:rPr>
                <w:sz w:val="16"/>
                <w:szCs w:val="16"/>
              </w:rPr>
              <w:t xml:space="preserve"> 36,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2.273,12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2.273,12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CSS društvo s ograničenom odgovornošću za </w:t>
            </w:r>
            <w:r w:rsidRPr="00DE0623">
              <w:rPr>
                <w:sz w:val="16"/>
                <w:szCs w:val="16"/>
              </w:rPr>
              <w:lastRenderedPageBreak/>
              <w:t>kontrolu kakvoće materijala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55562638214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Savska cesta 144a,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32.794,21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32.794,21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73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ČAROBNI TIM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17346302043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Princa Eugena Savojskog 49, 31000 </w:t>
            </w:r>
            <w:proofErr w:type="spellStart"/>
            <w:r w:rsidRPr="00DE0623">
              <w:rPr>
                <w:sz w:val="16"/>
                <w:szCs w:val="16"/>
              </w:rPr>
              <w:t>Podravlje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73.410,25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73.410,25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ČUBELA GRADNJA d.o.o. za građenje,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93677458442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Vrtna 4, 31431 </w:t>
            </w:r>
            <w:proofErr w:type="spellStart"/>
            <w:r w:rsidRPr="00DE0623">
              <w:rPr>
                <w:sz w:val="16"/>
                <w:szCs w:val="16"/>
              </w:rPr>
              <w:t>Livana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17.008,38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17.008,39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17.008,39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Deloitte</w:t>
            </w:r>
            <w:proofErr w:type="spellEnd"/>
            <w:r w:rsidRPr="00DE0623">
              <w:rPr>
                <w:sz w:val="16"/>
                <w:szCs w:val="16"/>
              </w:rPr>
              <w:t xml:space="preserve"> Savjetodavne Usluge d.o.o. poslovno savjetovanje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69797026382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80,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317.071,62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317.071,62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Dioničko društvo Zavod za urbanizam i izgradnju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66736059461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Šet.Kar.F.Šepera 12,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69.162,40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82.081,32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82.081,32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DI </w:t>
            </w:r>
            <w:proofErr w:type="spellStart"/>
            <w:r w:rsidRPr="00DE0623">
              <w:rPr>
                <w:sz w:val="16"/>
                <w:szCs w:val="16"/>
              </w:rPr>
              <w:t>Kljajic</w:t>
            </w:r>
            <w:proofErr w:type="spellEnd"/>
            <w:r w:rsidRPr="00DE0623">
              <w:rPr>
                <w:sz w:val="16"/>
                <w:szCs w:val="16"/>
              </w:rPr>
              <w:t xml:space="preserve"> Branimir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ATU 66466816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HELENE-POTETZ-WEG 7/2, 1120 WIEN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26.122,80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26.122,80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DIDAKTIKA, USTANOVA ZA OBRAZOVANJE IZ ZAŠTITE NA RADU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14763414644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Trg Lava </w:t>
            </w:r>
            <w:proofErr w:type="spellStart"/>
            <w:r w:rsidRPr="00DE0623">
              <w:rPr>
                <w:sz w:val="16"/>
                <w:szCs w:val="16"/>
              </w:rPr>
              <w:t>Mirskog</w:t>
            </w:r>
            <w:proofErr w:type="spellEnd"/>
            <w:r w:rsidRPr="00DE0623">
              <w:rPr>
                <w:sz w:val="16"/>
                <w:szCs w:val="16"/>
              </w:rPr>
              <w:t xml:space="preserve"> 33,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3.500,00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3.500,00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DIMKO društvo s ograničenom odgovornošću za dimnjačarske usluge, graditeljstvo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87017806537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Podbrđe</w:t>
            </w:r>
            <w:proofErr w:type="spellEnd"/>
            <w:r w:rsidRPr="00DE0623">
              <w:rPr>
                <w:sz w:val="16"/>
                <w:szCs w:val="16"/>
              </w:rPr>
              <w:t xml:space="preserve">, Vatrogasna 21, 44317 </w:t>
            </w:r>
            <w:proofErr w:type="spellStart"/>
            <w:r w:rsidRPr="00DE0623">
              <w:rPr>
                <w:sz w:val="16"/>
                <w:szCs w:val="16"/>
              </w:rPr>
              <w:t>Popovača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1.190,00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1.190,00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DIMNJAK d.o.o. za dimnjačarske usluge i ložišnu tehniku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93385987809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Biljska</w:t>
            </w:r>
            <w:proofErr w:type="spellEnd"/>
            <w:r w:rsidRPr="00DE0623">
              <w:rPr>
                <w:sz w:val="16"/>
                <w:szCs w:val="16"/>
              </w:rPr>
              <w:t xml:space="preserve"> cesta 66,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1.445,56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1.445,56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DIV GRUPA d.o.o.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33890755814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Bobovica</w:t>
            </w:r>
            <w:proofErr w:type="spellEnd"/>
            <w:r w:rsidRPr="00DE0623">
              <w:rPr>
                <w:sz w:val="16"/>
                <w:szCs w:val="16"/>
              </w:rPr>
              <w:t xml:space="preserve"> 10A, 10430 Samobor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1.214,97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1.214,97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DIVMAR TRGOVINA  d.o.o. za usluge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89903628951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Sv. L. B. Mandića 111v,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2.695,07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2.695,07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DOKA Hrvatska društvo s ograničenom odgovornošću za proizvodnju, prodaju i iznajmljivanje oplatnih proizvoda i sustava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25940944046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173g,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10.753,61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10.753,61</w:t>
            </w:r>
          </w:p>
        </w:tc>
      </w:tr>
      <w:tr w:rsidTr="00D65EDA" w:rsidR="00D65EDA" w:rsidRPr="00DE0623">
        <w:trPr>
          <w:trHeight w:val="687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IVAN DOMITROVIĆ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41535850645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 HRVATSKIH BRANITELJA 2,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1.875,00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1.875,00</w:t>
            </w:r>
          </w:p>
        </w:tc>
      </w:tr>
      <w:tr w:rsidTr="00D65EDA" w:rsidR="00D65EDA" w:rsidRPr="00DE0623">
        <w:trPr>
          <w:trHeight w:val="795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PREDRAG DOROSULIĆ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27944893923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GALDOVAČKA 204,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69.833,80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69.833,80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69.833,80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DRACO društvo s ograničenom odgovornošću za građenje,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08658331098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Draškovićeva</w:t>
            </w:r>
            <w:proofErr w:type="spellEnd"/>
            <w:r w:rsidRPr="00DE0623">
              <w:rPr>
                <w:sz w:val="16"/>
                <w:szCs w:val="16"/>
              </w:rPr>
              <w:t xml:space="preserve"> 4, 21210 Solin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68.038,02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69.573,45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69.573,45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MARIN DRENIĆ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48519477019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BANA JOSIPA JELAČIĆA 24, 31540 DONJI MIHOLJAC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63.929,60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63.929,60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IVAN DRENJANČEVIĆ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30246478408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BOŽIDARA ADŽIJE 67, 31400 ĐAKOVO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1.513,10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1.513,10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DRENOVCI društvo s ograničenom odgovornošću za </w:t>
            </w:r>
            <w:proofErr w:type="spellStart"/>
            <w:r w:rsidRPr="00DE0623">
              <w:rPr>
                <w:sz w:val="16"/>
                <w:szCs w:val="16"/>
              </w:rPr>
              <w:t>konunalne</w:t>
            </w:r>
            <w:proofErr w:type="spellEnd"/>
            <w:r w:rsidRPr="00DE0623">
              <w:rPr>
                <w:sz w:val="16"/>
                <w:szCs w:val="16"/>
              </w:rPr>
              <w:t xml:space="preserve"> djelatnosti, </w:t>
            </w:r>
            <w:proofErr w:type="spellStart"/>
            <w:r w:rsidRPr="00DE0623">
              <w:rPr>
                <w:sz w:val="16"/>
                <w:szCs w:val="16"/>
              </w:rPr>
              <w:t>Drenovci</w:t>
            </w:r>
            <w:proofErr w:type="spellEnd"/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58020541864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Toljani</w:t>
            </w:r>
            <w:proofErr w:type="spellEnd"/>
            <w:r w:rsidRPr="00DE0623">
              <w:rPr>
                <w:sz w:val="16"/>
                <w:szCs w:val="16"/>
              </w:rPr>
              <w:t xml:space="preserve"> 1, 32257 </w:t>
            </w:r>
            <w:proofErr w:type="spellStart"/>
            <w:r w:rsidRPr="00DE0623">
              <w:rPr>
                <w:sz w:val="16"/>
                <w:szCs w:val="16"/>
              </w:rPr>
              <w:t>Drenovci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4.149,55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4.149,55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DRŽAVNA GEODETSKA UPRAVA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84891127540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GRUŠKA 20,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91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DRŽAVNI HIDROMETEOROLOŠKI ZAVOD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74660437164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GRIČ 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OBRT ZA SERVIS, IZRADU I TRGOVINU " DUGEČ HIDRAULIKA " VL. PETAR DUGEČ, OTOK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66527128338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ANDRIJE HEBRANGA 65, 32252 OTOK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2.325,00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2.325,00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FLORA- HIDROSJETVA-PROIZVODNO USLUŽNI OBRT,MIROSLAV DULEMBA,MARKOVAC NAŠIČKI, CVJETNA 43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55030713519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CVJETNA 43, 31500 MARKOVAC NAŠIČKI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694.842,30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694.842,30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DRAGICA DUMANČIĆ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12466853926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LORENZA JÄGERA 6A,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7.388,75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7.388,75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DVOKORAK, d.o.o. za građenje, usluge i športske djelatnosti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65753240627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Slavonija I 6/2, 35000 Slavonski Brod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112.914,85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285.955,44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142.977,72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DVORAC društvo s ograničenom odgovornošću za komunalne djelatnosti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15734642164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Matije Antuna </w:t>
            </w:r>
            <w:proofErr w:type="spellStart"/>
            <w:r w:rsidRPr="00DE0623">
              <w:rPr>
                <w:sz w:val="16"/>
                <w:szCs w:val="16"/>
              </w:rPr>
              <w:t>Reljkovića</w:t>
            </w:r>
            <w:proofErr w:type="spellEnd"/>
            <w:r w:rsidRPr="00DE0623">
              <w:rPr>
                <w:sz w:val="16"/>
                <w:szCs w:val="16"/>
              </w:rPr>
              <w:t xml:space="preserve"> 16, 31550 Valpovo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1.780,67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1.780,67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1.780,67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DRAGOSLAV ĐURIĆ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23491522111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KATIĆEV PRILAZ 5,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5.146,50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5.146,50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EDEL SPORT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69733573178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Bolnička cesta 79,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100.246,51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100.246,51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EKO MOSLAVINA d.o.o. za komunalno gospodarstvo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94887300369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 kralja Tomislava 10I, 44320 Kutina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34.177,68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37.348,03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37.348,03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ELEKTRO-VRATA d.o.o. za proizvodnju, usluge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49438346469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J. J. Strossmayera 153,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1.022,48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1.095,11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1.095,11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ELEKTROKEM d.o.o. proizvodnja i održavanje komunikacijskih uređaja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38411868043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Vugrovec</w:t>
            </w:r>
            <w:proofErr w:type="spellEnd"/>
            <w:r w:rsidRPr="00DE0623">
              <w:rPr>
                <w:sz w:val="16"/>
                <w:szCs w:val="16"/>
              </w:rPr>
              <w:t xml:space="preserve"> D., </w:t>
            </w:r>
            <w:proofErr w:type="spellStart"/>
            <w:r w:rsidRPr="00DE0623">
              <w:rPr>
                <w:sz w:val="16"/>
                <w:szCs w:val="16"/>
              </w:rPr>
              <w:t>A.Šenoe</w:t>
            </w:r>
            <w:proofErr w:type="spellEnd"/>
            <w:r w:rsidRPr="00DE0623">
              <w:rPr>
                <w:sz w:val="16"/>
                <w:szCs w:val="16"/>
              </w:rPr>
              <w:t xml:space="preserve"> 69, 10360 Sesvete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22.069,89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22.069,89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ELEKTROKOVINA PLUS društvo s ograničenom </w:t>
            </w:r>
            <w:proofErr w:type="spellStart"/>
            <w:r w:rsidRPr="00DE0623">
              <w:rPr>
                <w:sz w:val="16"/>
                <w:szCs w:val="16"/>
              </w:rPr>
              <w:t>odgovrnošću</w:t>
            </w:r>
            <w:proofErr w:type="spellEnd"/>
            <w:r w:rsidRPr="00DE0623">
              <w:rPr>
                <w:sz w:val="16"/>
                <w:szCs w:val="16"/>
              </w:rPr>
              <w:t xml:space="preserve">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31397555146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Gornjostupnička</w:t>
            </w:r>
            <w:proofErr w:type="spellEnd"/>
            <w:r w:rsidRPr="00DE0623">
              <w:rPr>
                <w:sz w:val="16"/>
                <w:szCs w:val="16"/>
              </w:rPr>
              <w:t xml:space="preserve"> 31 F, 10255 Gornji </w:t>
            </w:r>
            <w:proofErr w:type="spellStart"/>
            <w:r w:rsidRPr="00DE0623">
              <w:rPr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36.777,00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36.777,00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ELEKTROSERVIS d.o.o. za popravke strojeva i uređaja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33129193032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B. Jelačića 166,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19.149,96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19.149,96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EMAX d.o.o. za trgovinu, proizvodnju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01316531064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Vinkovačka 104,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1.306.414,96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1.397.485,92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1.397.485,92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EMGD d.o.o. za proizvodnju, promet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70735318120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Aleja Vukovar 3, 44320 Kutina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38.192,15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38.192,15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EMOS društvo s ograničenom odgovornošću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29021670168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Čulinečka</w:t>
            </w:r>
            <w:proofErr w:type="spellEnd"/>
            <w:r w:rsidRPr="00DE0623">
              <w:rPr>
                <w:sz w:val="16"/>
                <w:szCs w:val="16"/>
              </w:rPr>
              <w:t xml:space="preserve"> 27,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42.557,50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44.906,41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42.557,50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ENERGOS d.o.o. za usluge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85653376559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jablanova 12,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1.782.358,71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2.169.648,44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1.984.713,73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108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EUROHERC osiguranje - dioničko društvo za osiguranje imovine i osoba i druge poslove osiguranja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22694857747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282,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26.009,10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26.009,10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EUROKAMEN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05466936326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Svetog Petka 40A,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279.608,34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279.608,34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EUROMONT INTRO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46289034988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Kanalski put 20,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18.810,42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18.810,42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EUROTIM d.o.o. za proizvodnju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41511343191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Dubrovačka Ulica 51, 21000 Split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10.962,50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10.962,50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FDS-TRGOVINA d.o.o. za trgovinu i uvoz-izvoz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71814187727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Majstorska 1g,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117.337,50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117.337,50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(117.337,50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117.337,50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FEROS  d.o.o. za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91115557093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Čulinečka</w:t>
            </w:r>
            <w:proofErr w:type="spellEnd"/>
            <w:r w:rsidRPr="00DE0623">
              <w:rPr>
                <w:sz w:val="16"/>
                <w:szCs w:val="16"/>
              </w:rPr>
              <w:t xml:space="preserve"> 234,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21.639,17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22.975,53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22.963,40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85821130368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962,50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1.478,76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1.478,76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FLOREO d.o.o. za trgovinu na veliko i malo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65640587592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Vukovarska 21a,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16.576,35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45.010,84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17.629,36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Fond za zaštitu okoliša i energetsku učinkovitost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85828625994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80,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729,33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1.458,66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(729,33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729,33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FORDI d.o.o.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25541782051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Bogdanovačka</w:t>
            </w:r>
            <w:proofErr w:type="spellEnd"/>
            <w:r w:rsidRPr="00DE0623">
              <w:rPr>
                <w:sz w:val="16"/>
                <w:szCs w:val="16"/>
              </w:rPr>
              <w:t xml:space="preserve"> 48,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2.500,00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2.500,00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FRIGO-KOR d.o.o. za proizvodnju i popravak rashladne i klima tehnike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31190261041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Majstorska 11,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123.212,97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123.212,97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 A Š O d. o. o. za trgovinu, prijevoz i proizvodnju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80019737522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Zlatka Balokovića 2, 31500 Našice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32.067,50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32.067,50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GARIĆ PRIJEVOZ I USLUGE , vlasnik Željko </w:t>
            </w:r>
            <w:proofErr w:type="spellStart"/>
            <w:r w:rsidRPr="00DE0623">
              <w:rPr>
                <w:sz w:val="16"/>
                <w:szCs w:val="16"/>
              </w:rPr>
              <w:t>Garić</w:t>
            </w:r>
            <w:proofErr w:type="spellEnd"/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31543881695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PRIMORSKA 14, 35000 SLAVONSKI BROD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GEKA društvo s ograničenom odgovornošću za građenje,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00773312681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Ivašnjakbb</w:t>
            </w:r>
            <w:proofErr w:type="spellEnd"/>
            <w:r w:rsidRPr="00DE0623">
              <w:rPr>
                <w:sz w:val="16"/>
                <w:szCs w:val="16"/>
              </w:rPr>
              <w:t>, 21317 Lokva Rogoznica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145.430,50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145.430,50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GEO MODUL d.o.o. za geodetske poslove, nadzor, projektiranje, konzalting i inženjering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65610576171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Gornjodravska</w:t>
            </w:r>
            <w:proofErr w:type="spellEnd"/>
            <w:r w:rsidRPr="00DE0623">
              <w:rPr>
                <w:sz w:val="16"/>
                <w:szCs w:val="16"/>
              </w:rPr>
              <w:t xml:space="preserve"> obala 88,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14.667,25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14.667,25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GEOKOL društvo s ograničenom odgovornošću za geotehničke radove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28399231832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Josipa Kozarca 41, 42000 Varaždin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13.775,00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13.775,00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GES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Opekarniška</w:t>
            </w:r>
            <w:proofErr w:type="spellEnd"/>
            <w:r w:rsidRPr="00DE0623">
              <w:rPr>
                <w:sz w:val="16"/>
                <w:szCs w:val="16"/>
              </w:rPr>
              <w:t xml:space="preserve"> cesta 15C, 3000 Celje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24.720,71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24.720,71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GLAS SLAVONIJE, novinsko-nakladničko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87192735882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Hrv.Republike</w:t>
            </w:r>
            <w:proofErr w:type="spellEnd"/>
            <w:r w:rsidRPr="00DE0623">
              <w:rPr>
                <w:sz w:val="16"/>
                <w:szCs w:val="16"/>
              </w:rPr>
              <w:t xml:space="preserve"> 20,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228.070,72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274.742,02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274.742,02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VLADIMIR GOLOMBOŠ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79149326160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IVE RUKAVINE SIĐE 9,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3.024,97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3.024,97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ČISTILICE, obrt za čišćenje i održavanje,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Biljana Golub, Bilje, Hrvatskih branitelja 38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31263671931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HRVATSKIH BRANITELJA 38, 31327 BILJE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2.757,50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2.757,50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128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GORAN I ZORAN za usluge i trgovinu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45716968513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Petra Krešimira IV 73, 21210 Solin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17.527,50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17.527,50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GRAD OSIJEK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30050049642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Franje Kuhača 9,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124.862,33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100.465,44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(60.242,40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100.465,44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GRAD VALPOVO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84382730327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Matije Gupca 32, 31550 Valpovo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8.607,60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8.607,60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GRADBA d.o.o. za građevinarstvo,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07720002212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Brezik 1J, 33000 Lukač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178.800,25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178.800,25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GRADITE NAJPOVOLJNIJE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22880720451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Vijeće Europe 28,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1.555,19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1.555,19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GRADSKA PLINARA ZAGREB-OPSKRBA društvo s ograničenom odgovornošću za opskrbu plinom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74364571096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4.902,73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4.902,73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GRASA d.o.o. za građevinske sanacije i </w:t>
            </w:r>
            <w:proofErr w:type="spellStart"/>
            <w:r w:rsidRPr="00DE0623">
              <w:rPr>
                <w:sz w:val="16"/>
                <w:szCs w:val="16"/>
              </w:rPr>
              <w:t>geotehičke</w:t>
            </w:r>
            <w:proofErr w:type="spellEnd"/>
            <w:r w:rsidRPr="00DE0623">
              <w:rPr>
                <w:sz w:val="16"/>
                <w:szCs w:val="16"/>
              </w:rPr>
              <w:t xml:space="preserve"> radove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53804674161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Kalinovica 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38.539,20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GROMEL elektrotehnika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80201525824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9, 10450 Jastrebarsko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519.543,97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519.543,97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GT IZOLIRKA d.o.o. za trgovinu i izvođenje građevinskih radova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58148998907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J.J.Strossmayera 348B,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9.829,95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9.829,95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9.829,95</w:t>
            </w:r>
          </w:p>
        </w:tc>
      </w:tr>
      <w:tr w:rsidTr="00D65EDA" w:rsidR="00D65EDA" w:rsidRPr="00DE0623">
        <w:trPr>
          <w:trHeight w:val="60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Gumi-Major 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36621022393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Drinska 89,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32.154,50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32.154,50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GUBERAC SERVIS uslužni obrt,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 xml:space="preserve">. Mario </w:t>
            </w:r>
            <w:proofErr w:type="spellStart"/>
            <w:r w:rsidRPr="00DE0623">
              <w:rPr>
                <w:sz w:val="16"/>
                <w:szCs w:val="16"/>
              </w:rPr>
              <w:t>Guberac</w:t>
            </w:r>
            <w:proofErr w:type="spellEnd"/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32570298020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VRTNA ULICA 92, 31000 BRIJEŠĆE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6.136,25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6.136,25</w:t>
            </w:r>
          </w:p>
        </w:tc>
      </w:tr>
      <w:tr w:rsidTr="00D65EDA" w:rsidR="00D65EDA" w:rsidRPr="00DE0623">
        <w:trPr>
          <w:trHeight w:val="174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82298562620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Pavleka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Miškine</w:t>
            </w:r>
            <w:proofErr w:type="spellEnd"/>
            <w:r w:rsidRPr="00DE0623">
              <w:rPr>
                <w:sz w:val="16"/>
                <w:szCs w:val="16"/>
              </w:rPr>
              <w:t xml:space="preserve"> 64c, 42000 Varaždin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23.969,19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23.969,13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23.969,13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GUTTA HRVATSKA društvo s ograničenom odgovornošću za uvoz-izvoz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53519058242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Frana Kurelca 3, 42000 Varaždin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39.118,84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41.090,68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(39.118,84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41.090,68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HABERKORN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25339023257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Dr. Franje Tuđmana 16, 10431 Sveta </w:t>
            </w:r>
            <w:proofErr w:type="spellStart"/>
            <w:r w:rsidRPr="00DE0623">
              <w:rPr>
                <w:sz w:val="16"/>
                <w:szCs w:val="16"/>
              </w:rPr>
              <w:t>Nedelja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5.564,96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5.886,02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5.886,02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HANDLING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OB NASIPU 34, 2342 RUŠE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71.014,16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71.014,16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HB PRODUKT, društvo sa ograničenom odgovornošću za proizvodnju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59737374721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Zapadno predgrađe 18,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65.645,05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220.935,11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220.935,11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HEDONE društvo s ograničenom odgovornošću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79476829579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Suhi vrh b.b., 51314 Ravna Gora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9.242,50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9.242,50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145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HEMPEL društvo s ograničenom odgovornošću Prerađivačka kemijska industrija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14448967911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Novigradska Ulica 32, 52470 Umag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38.672,20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38.672,20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43965974818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21.820,78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21.923,18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21.923,18</w:t>
            </w:r>
          </w:p>
        </w:tc>
      </w:tr>
      <w:tr w:rsidTr="00D65EDA" w:rsidR="00D65EDA" w:rsidRPr="00DE0623">
        <w:trPr>
          <w:trHeight w:val="52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HEP-ODS d.o.o. Elektra Vinkovci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Kralja Zvonimira 96,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38.122,97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34.955,75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34.955,75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HEP-ODS d.o.o. Elektra VALPOVO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Osiječka</w:t>
            </w:r>
            <w:proofErr w:type="spellEnd"/>
            <w:r w:rsidRPr="00DE0623">
              <w:rPr>
                <w:sz w:val="16"/>
                <w:szCs w:val="16"/>
              </w:rPr>
              <w:t xml:space="preserve"> 16, 31550 Valpovo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33.206,13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HEP-ODS d.o.o. Elektra Križ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 Svetog križa 7, 10314 Križ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2.982,05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895,50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HEP-ODS d.o.o. Elektra SISAK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Kralja Tomislava 42,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1.096,92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616,82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616,82</w:t>
            </w:r>
          </w:p>
        </w:tc>
      </w:tr>
      <w:tr w:rsidTr="00D65EDA" w:rsidR="00D65EDA" w:rsidRPr="00DE0623">
        <w:trPr>
          <w:trHeight w:val="52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HEP-ODS d.o.o. </w:t>
            </w:r>
            <w:proofErr w:type="spellStart"/>
            <w:r w:rsidRPr="00DE0623">
              <w:rPr>
                <w:sz w:val="16"/>
                <w:szCs w:val="16"/>
              </w:rPr>
              <w:t>Elektroslavonija</w:t>
            </w:r>
            <w:proofErr w:type="spellEnd"/>
            <w:r w:rsidRPr="00DE0623">
              <w:rPr>
                <w:sz w:val="16"/>
                <w:szCs w:val="16"/>
              </w:rPr>
              <w:t xml:space="preserve"> Osijek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Šetalište kardinala Franje </w:t>
            </w:r>
            <w:proofErr w:type="spellStart"/>
            <w:r w:rsidRPr="00DE0623">
              <w:rPr>
                <w:sz w:val="16"/>
                <w:szCs w:val="16"/>
              </w:rPr>
              <w:t>Šepera</w:t>
            </w:r>
            <w:proofErr w:type="spellEnd"/>
            <w:r w:rsidRPr="00DE0623">
              <w:rPr>
                <w:sz w:val="16"/>
                <w:szCs w:val="16"/>
              </w:rPr>
              <w:t xml:space="preserve"> 13II,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34.355,79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49.263,40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(14.345,79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49.263,40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HEP-ODS d.o.o. Elektra Zagreb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322,38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1.357,91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1.357,91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HEP-PLIN d.o.o. za distribuciju i opskrbu plinom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41317489366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Cara </w:t>
            </w:r>
            <w:proofErr w:type="spellStart"/>
            <w:r w:rsidRPr="00DE0623">
              <w:rPr>
                <w:sz w:val="16"/>
                <w:szCs w:val="16"/>
              </w:rPr>
              <w:t>Hadrijana</w:t>
            </w:r>
            <w:proofErr w:type="spellEnd"/>
            <w:r w:rsidRPr="00DE0623">
              <w:rPr>
                <w:sz w:val="16"/>
                <w:szCs w:val="16"/>
              </w:rPr>
              <w:t xml:space="preserve"> 7,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602.395,41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550.473,90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550.473,90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HEP-TOPLINARSTVO d.o.o. za proizvodnju i distribuciju toplinske energije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15907062900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Miševečka</w:t>
            </w:r>
            <w:proofErr w:type="spellEnd"/>
            <w:r w:rsidRPr="00DE0623">
              <w:rPr>
                <w:sz w:val="16"/>
                <w:szCs w:val="16"/>
              </w:rPr>
              <w:t xml:space="preserve"> 15a,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201.809,84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233.099,11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233.099,11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HIDRO-TERMO CENTAR trgovina na veliko i malo, izvoz-uvoz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64590221981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CENTAR </w:t>
            </w:r>
            <w:proofErr w:type="spellStart"/>
            <w:r w:rsidRPr="00DE0623">
              <w:rPr>
                <w:sz w:val="16"/>
                <w:szCs w:val="16"/>
              </w:rPr>
              <w:t>M.PRIVREDE</w:t>
            </w:r>
            <w:proofErr w:type="spellEnd"/>
            <w:r w:rsidRPr="00DE0623">
              <w:rPr>
                <w:sz w:val="16"/>
                <w:szCs w:val="16"/>
              </w:rPr>
              <w:t xml:space="preserve"> Savica-Šanci 127,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20.786,25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20.786,25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HIDROING d.o.o. za projektiranje i inženjering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08428329477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Tadije </w:t>
            </w:r>
            <w:proofErr w:type="spellStart"/>
            <w:r w:rsidRPr="00DE0623">
              <w:rPr>
                <w:sz w:val="16"/>
                <w:szCs w:val="16"/>
              </w:rPr>
              <w:t>Smičiklasa</w:t>
            </w:r>
            <w:proofErr w:type="spellEnd"/>
            <w:r w:rsidRPr="00DE0623">
              <w:rPr>
                <w:sz w:val="16"/>
                <w:szCs w:val="16"/>
              </w:rPr>
              <w:t xml:space="preserve"> 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23.800,00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23.800,00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23.800,00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HIDROIZOLACIJA KATRAN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14453802350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27,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207.154,44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214.856,03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214.856,03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Hotel Osijek d.o.o. za turizam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58839546584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Šamačka</w:t>
            </w:r>
            <w:proofErr w:type="spellEnd"/>
            <w:r w:rsidRPr="00DE0623">
              <w:rPr>
                <w:sz w:val="16"/>
                <w:szCs w:val="16"/>
              </w:rPr>
              <w:t xml:space="preserve"> 4,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7.876,00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7.876,00</w:t>
            </w:r>
          </w:p>
        </w:tc>
      </w:tr>
      <w:tr w:rsidTr="00D65EDA" w:rsidR="00D65EDA" w:rsidRPr="00DE0623">
        <w:trPr>
          <w:trHeight w:val="71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SLAVKO HORVAT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83303938307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DUGA ULICA 18, 48000 KOPRIVNICA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1.482,00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1.482,00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HP - Hrvatska pošta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87311810356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Jurišićeva</w:t>
            </w:r>
            <w:proofErr w:type="spellEnd"/>
            <w:r w:rsidRPr="00DE0623">
              <w:rPr>
                <w:sz w:val="16"/>
                <w:szCs w:val="16"/>
              </w:rPr>
              <w:t xml:space="preserve"> 13,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13.663,80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16.591,84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16.591,84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Hrvatska radiotelevizija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68419124305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Prisavlje 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3.419,77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3.419,77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28921383001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Grada Vukovara 220,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48.026,10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(48.797,57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48.026,10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Hrvatski restauratorski zavod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08647229584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Nike Grškovića 23,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78.417,86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78.417,86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HRVATSKA KOMORA INŽENJERA GRAĐEVINARSTVA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65080653676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271,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4.050,00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4.050,00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HRVATSKA OSIGURAVAJUĆA KUĆA - dioničko društvo za osiguranje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00432869176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Capraška</w:t>
            </w:r>
            <w:proofErr w:type="spellEnd"/>
            <w:r w:rsidRPr="00DE0623">
              <w:rPr>
                <w:sz w:val="16"/>
                <w:szCs w:val="16"/>
              </w:rPr>
              <w:t xml:space="preserve"> ulica 6,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251.265,38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70.101,25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166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HRVATSKA UDRUGA SAP KORISNIKA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83682031655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VATROGASNI PUT 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2.200,00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HRVATSKI ZAVOD ZA ZDRAVSTVENO OSIGURANJE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02958272670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Margaretska</w:t>
            </w:r>
            <w:proofErr w:type="spellEnd"/>
            <w:r w:rsidRPr="00DE0623">
              <w:rPr>
                <w:sz w:val="16"/>
                <w:szCs w:val="16"/>
              </w:rPr>
              <w:t xml:space="preserve"> 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49.404,22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49.404,22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IGMA industrija građevnog materijala,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43695070004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Ciglana 10, 48000 Koprivnica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768.769,15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818.614,84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792.082,83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ILIBAŠIĆ PRIJEVOZ-PRIJEVOZNIČKI OBRT, VL. DRAGAN ILIBAŠIĆ, VUKOVAR, NIKOLE ANDRIĆA 13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04404829530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EUGENA KUMIČIĆA 10, 31431 ČEPIN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5.192,10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5.192,10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INA-INDUSTRIJA NAFTE,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27759560625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Avenija V. Holjevca 10,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13.804,69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13.596,68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13.596,68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INDICIO d.o.o. za savjetovanje,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15921004329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Rapska 37/I,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11.273,10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11.273,10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INOX MOLDING d.o.o. za završne radove u graditeljstvu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15332656371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Martina </w:t>
            </w:r>
            <w:proofErr w:type="spellStart"/>
            <w:r w:rsidRPr="00DE0623">
              <w:rPr>
                <w:sz w:val="16"/>
                <w:szCs w:val="16"/>
              </w:rPr>
              <w:t>Divalta</w:t>
            </w:r>
            <w:proofErr w:type="spellEnd"/>
            <w:r w:rsidRPr="00DE0623">
              <w:rPr>
                <w:sz w:val="16"/>
                <w:szCs w:val="16"/>
              </w:rPr>
              <w:t xml:space="preserve"> 320,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6.580,04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6.580,04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INSTITUT IGH, dioničko društvo za istraživanje i razvoj u graditeljstvu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79766124714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Janka </w:t>
            </w:r>
            <w:proofErr w:type="spellStart"/>
            <w:r w:rsidRPr="00DE0623">
              <w:rPr>
                <w:sz w:val="16"/>
                <w:szCs w:val="16"/>
              </w:rPr>
              <w:t>Rakuše</w:t>
            </w:r>
            <w:proofErr w:type="spellEnd"/>
            <w:r w:rsidRPr="00DE0623">
              <w:rPr>
                <w:sz w:val="16"/>
                <w:szCs w:val="16"/>
              </w:rPr>
              <w:t xml:space="preserve"> 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136.580,70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140.245,09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140.245,09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INSTITUT IMS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Bulevar vojvode Mišića 43, 11000 Beograd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40.502,67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40.502,67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INTER CARS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46564276045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Krapinska 37, 10290 Zaprešić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12.549,06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12.774,90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12.774,90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INTER-PROMET društvo za trgovinu i usluge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74451385509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Tomislavova 95, 43500 </w:t>
            </w:r>
            <w:proofErr w:type="spellStart"/>
            <w:r w:rsidRPr="00DE0623">
              <w:rPr>
                <w:sz w:val="16"/>
                <w:szCs w:val="16"/>
              </w:rPr>
              <w:t>Sirač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135.146,16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135.146,15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135.146,15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INTEREUROPA, logističke usluge,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85514716931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Josipa Lončara 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4.960,10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4.960,10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ITALIKACINK </w:t>
            </w:r>
            <w:proofErr w:type="spellStart"/>
            <w:r w:rsidRPr="00DE0623">
              <w:rPr>
                <w:sz w:val="16"/>
                <w:szCs w:val="16"/>
              </w:rPr>
              <w:t>cinkarna</w:t>
            </w:r>
            <w:proofErr w:type="spellEnd"/>
            <w:r w:rsidRPr="00DE0623">
              <w:rPr>
                <w:sz w:val="16"/>
                <w:szCs w:val="16"/>
              </w:rPr>
              <w:t xml:space="preserve"> za toplo </w:t>
            </w:r>
            <w:proofErr w:type="spellStart"/>
            <w:r w:rsidRPr="00DE0623">
              <w:rPr>
                <w:sz w:val="16"/>
                <w:szCs w:val="16"/>
              </w:rPr>
              <w:t>pocinčavanje</w:t>
            </w:r>
            <w:proofErr w:type="spellEnd"/>
            <w:r w:rsidRPr="00DE0623">
              <w:rPr>
                <w:sz w:val="16"/>
                <w:szCs w:val="16"/>
              </w:rPr>
              <w:t>,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01189657070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Lički </w:t>
            </w:r>
            <w:proofErr w:type="spellStart"/>
            <w:r w:rsidRPr="00DE0623">
              <w:rPr>
                <w:sz w:val="16"/>
                <w:szCs w:val="16"/>
              </w:rPr>
              <w:t>Osik</w:t>
            </w:r>
            <w:proofErr w:type="spellEnd"/>
            <w:r w:rsidRPr="00DE0623">
              <w:rPr>
                <w:sz w:val="16"/>
                <w:szCs w:val="16"/>
              </w:rPr>
              <w:t xml:space="preserve">, </w:t>
            </w:r>
            <w:proofErr w:type="spellStart"/>
            <w:r w:rsidRPr="00DE0623">
              <w:rPr>
                <w:sz w:val="16"/>
                <w:szCs w:val="16"/>
              </w:rPr>
              <w:t>Ćukovacbb</w:t>
            </w:r>
            <w:proofErr w:type="spellEnd"/>
            <w:r w:rsidRPr="00DE0623">
              <w:rPr>
                <w:sz w:val="16"/>
                <w:szCs w:val="16"/>
              </w:rPr>
              <w:t>, 53000 Gospić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28.430,00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28.430,00</w:t>
            </w:r>
          </w:p>
        </w:tc>
      </w:tr>
      <w:tr w:rsidTr="00D65EDA" w:rsidR="00D65EDA" w:rsidRPr="00DE0623">
        <w:trPr>
          <w:trHeight w:val="1105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IZOLACIJA d.o.o. za izolacijske i završne radove u građevinarstvu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89034492518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Josipa Kozarca 8, 31224 Koška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36.657,29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36.657,29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JAVNA VATROGASNA POSTROJBA GRADA SISKA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16951063251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Vatrogasna 1,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9.375,00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9.375,00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MARITUS, obrt za proizvodnju i usluge,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 xml:space="preserve">. </w:t>
            </w:r>
            <w:proofErr w:type="spellStart"/>
            <w:r w:rsidRPr="00DE0623">
              <w:rPr>
                <w:sz w:val="16"/>
                <w:szCs w:val="16"/>
              </w:rPr>
              <w:t>Tomica</w:t>
            </w:r>
            <w:proofErr w:type="spellEnd"/>
            <w:r w:rsidRPr="00DE0623">
              <w:rPr>
                <w:sz w:val="16"/>
                <w:szCs w:val="16"/>
              </w:rPr>
              <w:t xml:space="preserve"> Jurić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92051117831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VLADIMIRA NAZORA 84, 32252 OTOK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39.501,92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39.501,92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KAMEN SIRAČ dioničko društvo za proizvodnju i promet građevnim materijalom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02334326920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Ilica 251,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54.855,69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54.855,69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KEDO d.o.o. za prijevoz, proizvodnju, trgovinu  i uvoz-izvoz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31707617036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Bukovačka</w:t>
            </w:r>
            <w:proofErr w:type="spellEnd"/>
            <w:r w:rsidRPr="00DE0623">
              <w:rPr>
                <w:sz w:val="16"/>
                <w:szCs w:val="16"/>
              </w:rPr>
              <w:t xml:space="preserve"> Cesta 157,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2.880,00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2.880,00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MIRKO KEGLEVIĆ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77335498511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BRANJEVINA 16, 31500 GRANICE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45.948,05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45.948,05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185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KITON građevinski elementi d.o.o. za građenje,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66664585728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Mikulići</w:t>
            </w:r>
            <w:proofErr w:type="spellEnd"/>
            <w:r w:rsidRPr="00DE0623">
              <w:rPr>
                <w:sz w:val="16"/>
                <w:szCs w:val="16"/>
              </w:rPr>
              <w:t xml:space="preserve"> 130 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52.537,50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52.537,50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KLALEDA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71176740176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Miškinina</w:t>
            </w:r>
            <w:proofErr w:type="spellEnd"/>
            <w:r w:rsidRPr="00DE0623">
              <w:rPr>
                <w:sz w:val="16"/>
                <w:szCs w:val="16"/>
              </w:rPr>
              <w:t xml:space="preserve"> ulica 14,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38.288,61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39.753,07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39.753,07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MATO KLJAJIĆ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75789809956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MATIJE ANTUNA RELJKOVIĆA 10, 31511 ĐURĐENOVAC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1.682,82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1.682,82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Komunalije </w:t>
            </w:r>
            <w:proofErr w:type="spellStart"/>
            <w:r w:rsidRPr="00DE0623">
              <w:rPr>
                <w:sz w:val="16"/>
                <w:szCs w:val="16"/>
              </w:rPr>
              <w:t>Hrgovčić</w:t>
            </w:r>
            <w:proofErr w:type="spellEnd"/>
            <w:r w:rsidRPr="00DE0623">
              <w:rPr>
                <w:sz w:val="16"/>
                <w:szCs w:val="16"/>
              </w:rPr>
              <w:t xml:space="preserve"> društvo s ograničenom odgovornošću za prijevoz, skladištenje i obradu otpada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84589962574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J.J.Strossmayera 175a, 32270 Županja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72.164,34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72.164,34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(72.164,34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72.164,34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Komunalno trgovačko društvo Gunja,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88688133030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Vladimira Nazora 97, 32257 Gunja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6.730,43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6.730,43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KOMJATE za trgovinu i usluge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92009564551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Put Kruga 9, 21212 Kaštel </w:t>
            </w:r>
            <w:proofErr w:type="spellStart"/>
            <w:r w:rsidRPr="00DE0623">
              <w:rPr>
                <w:sz w:val="16"/>
                <w:szCs w:val="16"/>
              </w:rPr>
              <w:t>Sućurac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2.280,00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2.280,00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SERVIS,PROIZVODNJA I USLUGE-KORBAR-DRAŽEN KORBAR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79253919083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HINKA JUHNA 48, 31500 NAŠICE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87.690,13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87.690,13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KORISNIK društvo s ograničenom odgovornošću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01177581680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Tiha Ulica 61a, 31000 </w:t>
            </w:r>
            <w:proofErr w:type="spellStart"/>
            <w:r w:rsidRPr="00DE0623">
              <w:rPr>
                <w:sz w:val="16"/>
                <w:szCs w:val="16"/>
              </w:rPr>
              <w:t>Briješće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2.131,25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2.131,25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SAMIR KRAJNOVIĆ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40082456142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KUZMINEČKA ULICA 5,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6.050,00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6.050,00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VLADIMIR KRAJNOVIĆ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82296832702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KNEZA BRANIMIRA 1, 31221 JOSIPOVAC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2.466,10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2.466,10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KREDITNA BANKA ZAGREB,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70663193635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74,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KREŠIMIR d. o. o. za proizvodnju i građevinarstvo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45612959191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Zrinska 65 33, 35000 Slavonski Brod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23.937,50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24.847,98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24.847,98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KRISTAL BAZENI FONTANE d.o.o. za marketing, inženjering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91862410127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Josipa Hamma 23,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125.448,35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125.448,35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PLASTOMET, obrt za plastičnu i metalnu galanteriju i trgovinu,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Mario Krolo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39528027689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MACELJSKA ULICA 14A,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18.241,69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18.241,69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18.241,69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KUBO d.o.o. za ugostiteljstvo,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74373975422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Gornjodravska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Obalabb</w:t>
            </w:r>
            <w:proofErr w:type="spellEnd"/>
            <w:r w:rsidRPr="00DE0623">
              <w:rPr>
                <w:sz w:val="16"/>
                <w:szCs w:val="16"/>
              </w:rPr>
              <w:t>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6.295,00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6.295,00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GORAN KUŠTRO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85966598927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SJENJAK 9,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40.865,26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40.865,26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LANICO Atelje za uređenje interijera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12576486160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Sjenjak</w:t>
            </w:r>
            <w:proofErr w:type="spellEnd"/>
            <w:r w:rsidRPr="00DE0623">
              <w:rPr>
                <w:sz w:val="16"/>
                <w:szCs w:val="16"/>
              </w:rPr>
              <w:t xml:space="preserve"> 48,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1.312,50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1.312,50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LEOPOLD društvo s ograničenom odgovornošću za otpremništvo, transport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14089750788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Svilajska</w:t>
            </w:r>
            <w:proofErr w:type="spellEnd"/>
            <w:r w:rsidRPr="00DE0623">
              <w:rPr>
                <w:sz w:val="16"/>
                <w:szCs w:val="16"/>
              </w:rPr>
              <w:t xml:space="preserve"> 35,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16.625,00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17.173,07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17.173,07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203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LIGNUM d. o. o. za istraživačko-razvojni rad i projektiranje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14970392290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P. </w:t>
            </w:r>
            <w:proofErr w:type="spellStart"/>
            <w:r w:rsidRPr="00DE0623">
              <w:rPr>
                <w:sz w:val="16"/>
                <w:szCs w:val="16"/>
              </w:rPr>
              <w:t>Miškine</w:t>
            </w:r>
            <w:proofErr w:type="spellEnd"/>
            <w:r w:rsidRPr="00DE0623">
              <w:rPr>
                <w:sz w:val="16"/>
                <w:szCs w:val="16"/>
              </w:rPr>
              <w:t xml:space="preserve"> 8, 35000 Slavonski Brod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13.800,00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13.800,00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13.800,00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LIPAPROMET-SLAVONIJA d.o.o. za trgovinu, inženjering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15979823578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Vukovarska 213a,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40.503,31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40.503,32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40.503,32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STJEPAN LJULJ,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Obrta Izolacija Koška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56187055119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VIJENAC 107. BRIGADE HV 2, 31550 VALPOVO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71.202,64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71.202,64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LUKA TRANZIT OSIJEK d.o.o. za obavljanje lučkih i skladišnih djelatnosti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97083647226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Vukovarska Cesta 229b,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49.817,38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52.005,18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52.005,18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M.B</w:t>
            </w:r>
            <w:proofErr w:type="spellEnd"/>
            <w:r w:rsidRPr="00DE0623">
              <w:rPr>
                <w:sz w:val="16"/>
                <w:szCs w:val="16"/>
              </w:rPr>
              <w:t>. AUTO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89027343720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Koledovčina</w:t>
            </w:r>
            <w:proofErr w:type="spellEnd"/>
            <w:r w:rsidRPr="00DE0623">
              <w:rPr>
                <w:sz w:val="16"/>
                <w:szCs w:val="16"/>
              </w:rPr>
              <w:t xml:space="preserve"> 8,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8.041,66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12.402,99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12.402,99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MAJUS d.o.o. usluge i proizvodnja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76494689732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Franje Račkog 135, 31400 Đakovo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10.860,00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10.860,00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MAKSIM IV d.o.o. za graditeljstvo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76386705170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Maksimirska cesta 152A,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42.779,60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42.779,60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STOJAN MARTINOVIĆ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63714997715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SARAJEVSKA 72,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43.158,97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45.907,10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45.907,10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MASSILIA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86144563117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Lučki prilaz 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25.795,00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Obrt za građevinarstvo ESTRIH MATIĆ,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 xml:space="preserve">. Milan Matić, </w:t>
            </w:r>
            <w:proofErr w:type="spellStart"/>
            <w:r w:rsidRPr="00DE0623">
              <w:rPr>
                <w:sz w:val="16"/>
                <w:szCs w:val="16"/>
              </w:rPr>
              <w:t>Podstrana</w:t>
            </w:r>
            <w:proofErr w:type="spellEnd"/>
            <w:r w:rsidRPr="00DE0623">
              <w:rPr>
                <w:sz w:val="16"/>
                <w:szCs w:val="16"/>
              </w:rPr>
              <w:t xml:space="preserve">, </w:t>
            </w:r>
            <w:proofErr w:type="spellStart"/>
            <w:r w:rsidRPr="00DE0623">
              <w:rPr>
                <w:sz w:val="16"/>
                <w:szCs w:val="16"/>
              </w:rPr>
              <w:t>Kašićeva</w:t>
            </w:r>
            <w:proofErr w:type="spellEnd"/>
            <w:r w:rsidRPr="00DE0623">
              <w:rPr>
                <w:sz w:val="16"/>
                <w:szCs w:val="16"/>
              </w:rPr>
              <w:t xml:space="preserve"> 15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03931414554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KAŠIĆEVA 8F, 21312 PODSTRANA-MILJEVAC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7.328,16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7.328,16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PATRICIA MATIJEVIĆ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34914334020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S. I A. RADIĆA 44,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4.800,00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4.800,00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MD </w:t>
            </w:r>
            <w:proofErr w:type="spellStart"/>
            <w:r w:rsidRPr="00DE0623">
              <w:rPr>
                <w:sz w:val="16"/>
                <w:szCs w:val="16"/>
              </w:rPr>
              <w:t>Value</w:t>
            </w:r>
            <w:proofErr w:type="spellEnd"/>
            <w:r w:rsidRPr="00DE0623">
              <w:rPr>
                <w:sz w:val="16"/>
                <w:szCs w:val="16"/>
              </w:rPr>
              <w:t xml:space="preserve"> Management d.o.o.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43296561491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Masarykova</w:t>
            </w:r>
            <w:proofErr w:type="spellEnd"/>
            <w:r w:rsidRPr="00DE0623">
              <w:rPr>
                <w:sz w:val="16"/>
                <w:szCs w:val="16"/>
              </w:rPr>
              <w:t xml:space="preserve"> 21,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MEĐIMURJE GRADITELJSTVO društvo s ograničenom odgovornošću za graditeljstvo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15921860232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42a, 40000 Čakovec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616.462,25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MEĐIMURJE TEHNOINST društvo s ograničenom odgovornošću za graditeljstvo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53168471271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42a, 40000 Čakovec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38.258,00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38.258,00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MEHANOTEHNA d.o.o. za proizvodnju, trgovinu, zastupanja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59610651393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J.J.Strossmayera 101,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6.691,07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6.691,07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MESSER CROATIA PLIN Poduzeće za proizvodnju i prodaju tehničkih plinova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32179081874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Industrijska 1, 10290 Zaprešić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1.761,40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5.598,90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5.598,90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METALAC proizvodnja proizvoda od metala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69634883789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Florijana</w:t>
            </w:r>
            <w:proofErr w:type="spellEnd"/>
            <w:r w:rsidRPr="00DE0623">
              <w:rPr>
                <w:sz w:val="16"/>
                <w:szCs w:val="16"/>
              </w:rPr>
              <w:t xml:space="preserve"> Andrašeca 8, 43000 Bjelovar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300.000,00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300.000,00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METALPROM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76147579166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Svetonedeljska</w:t>
            </w:r>
            <w:proofErr w:type="spellEnd"/>
            <w:r w:rsidRPr="00DE0623">
              <w:rPr>
                <w:sz w:val="16"/>
                <w:szCs w:val="16"/>
              </w:rPr>
              <w:t xml:space="preserve"> 19, 10430 Samobor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1.261,64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1.261,64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METRONET TELEKOMUNIKACIJE d.d. za telekomunikacijske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23269006802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269d,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26.553,07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26.553,07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222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MICK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04021334723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Kukuljanovo</w:t>
            </w:r>
            <w:proofErr w:type="spellEnd"/>
            <w:r w:rsidRPr="00DE0623">
              <w:rPr>
                <w:sz w:val="16"/>
                <w:szCs w:val="16"/>
              </w:rPr>
              <w:t xml:space="preserve"> 447, 51223 </w:t>
            </w:r>
            <w:proofErr w:type="spellStart"/>
            <w:r w:rsidRPr="00DE0623">
              <w:rPr>
                <w:sz w:val="16"/>
                <w:szCs w:val="16"/>
              </w:rPr>
              <w:t>Kukuljanovo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201.326,74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201.326,74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201.326,74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96855157503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Dr.Franje</w:t>
            </w:r>
            <w:proofErr w:type="spellEnd"/>
            <w:r w:rsidRPr="00DE0623">
              <w:rPr>
                <w:sz w:val="16"/>
                <w:szCs w:val="16"/>
              </w:rPr>
              <w:t xml:space="preserve"> Tuđmana 36, 10437 </w:t>
            </w:r>
            <w:proofErr w:type="spellStart"/>
            <w:r w:rsidRPr="00DE0623">
              <w:rPr>
                <w:sz w:val="16"/>
                <w:szCs w:val="16"/>
              </w:rPr>
              <w:t>Bestovje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281.135,00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281.135,00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DAVOR MILAS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89249825457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SJENJAK 32,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5.880,00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5.880,00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MINISTARSTVO FINANCIJA- Porezna uprava UZVPO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18683136487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I. </w:t>
            </w:r>
            <w:proofErr w:type="spellStart"/>
            <w:r w:rsidRPr="00DE0623">
              <w:rPr>
                <w:sz w:val="16"/>
                <w:szCs w:val="16"/>
              </w:rPr>
              <w:t>Šibla</w:t>
            </w:r>
            <w:proofErr w:type="spellEnd"/>
            <w:r w:rsidRPr="00DE0623">
              <w:rPr>
                <w:sz w:val="16"/>
                <w:szCs w:val="16"/>
              </w:rPr>
              <w:t xml:space="preserve"> 1.,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7.611.701,73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11.917.098,68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(10.736.831,32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11.917.098,68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MINISTARSTVO UNUTARNJIH POSLOVA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36162371878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33,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30.936,56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30.936,56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MIRMONT d.o.o. za građevinarstvo, trgovinu i ugostiteljstvo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63924495597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Josipa Kozarca 3, 31208 </w:t>
            </w:r>
            <w:proofErr w:type="spellStart"/>
            <w:r w:rsidRPr="00DE0623">
              <w:rPr>
                <w:sz w:val="16"/>
                <w:szCs w:val="16"/>
              </w:rPr>
              <w:t>Petrijevci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9.668,75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9.668,75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MLACO d.o.o. trgovina, transport i proizvodnja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10414393332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Augusta Šenoe 40, 31400 Đakovo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1.067,00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1.067,00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1.067,00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MODUS d.o.o. za usluge u arhitektonskoj i građevinskoj djelatnosti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43475981413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Hrvatske Republike 31A,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MONTAŽA jednostavno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81923831672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Matije Gupca 8A, 32221 Nuštar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2.090,00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2.090,00</w:t>
            </w:r>
          </w:p>
        </w:tc>
      </w:tr>
      <w:tr w:rsidTr="00D65EDA" w:rsidR="00D65EDA" w:rsidRPr="00DE0623">
        <w:trPr>
          <w:trHeight w:val="81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MOSLAVINA d.o.o. za javnu vodoopskrbu i javnu odvodnju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98526328089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1, 44320 Kutina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1.825,40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1.825,40</w:t>
            </w:r>
          </w:p>
        </w:tc>
      </w:tr>
      <w:tr w:rsidTr="00D65EDA" w:rsidR="00D65EDA" w:rsidRPr="00DE0623">
        <w:trPr>
          <w:trHeight w:val="923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MRAMOR -Društvo za unutarnju i vanjsku trgovinu i usluge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32198858247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Jablanova 19a,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83.654,88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88.459,16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83.654,88</w:t>
            </w:r>
          </w:p>
        </w:tc>
      </w:tr>
      <w:tr w:rsidTr="00D65EDA" w:rsidR="00D65EDA" w:rsidRPr="00DE0623">
        <w:trPr>
          <w:trHeight w:val="154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Nabla</w:t>
            </w:r>
            <w:proofErr w:type="spellEnd"/>
            <w:r w:rsidRPr="00DE0623">
              <w:rPr>
                <w:sz w:val="16"/>
                <w:szCs w:val="16"/>
              </w:rPr>
              <w:t xml:space="preserve"> Slavonija društvo s ograničenom odgovornošću za proizvodnju i trgovinu elektroničkim proizvodima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35323750230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Josipa Runjanina 7, 31220 Višnjevac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150.000,00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155.839,36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155.839,36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NARCOR društvo s ograničenom odgovornošću za proizvodnju, promet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66265865685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Bošnjačka 7, 32270 Županja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6.990,00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6.990,00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NAŠICECEMENT Tvornica cementa,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62612424147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Tajnovac</w:t>
            </w:r>
            <w:proofErr w:type="spellEnd"/>
            <w:r w:rsidRPr="00DE0623">
              <w:rPr>
                <w:sz w:val="16"/>
                <w:szCs w:val="16"/>
              </w:rPr>
              <w:t xml:space="preserve"> 1, 31500 Našice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3.145.972,74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5.074.899,99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3.723.122,22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NAŠIČKI VODOVOD društvo s ograničenom odgovornošću za obavljanje komunalnih djelatnosti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89523454310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Braće Radića 188, 31500 Našice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71.844,26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34.584,26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34.584,26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NIVEX 22 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32290840977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jablanova 23,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1.158,90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1.158,90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238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ZDENKO OCELIĆ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12298213542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ALOJZIJA STEPINCA 68, 31500 VELIMIROVAC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12.857,96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12.857,96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ODIVO INTERIJERI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72964983835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A.T</w:t>
            </w:r>
            <w:proofErr w:type="spellEnd"/>
            <w:r w:rsidRPr="00DE0623">
              <w:rPr>
                <w:sz w:val="16"/>
                <w:szCs w:val="16"/>
              </w:rPr>
              <w:t>. Mimare 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26.828,88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26.828,88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ODVODNJA dioničko društvo za vodno gospodarstvo i graditeljstvo Darda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22880061995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Sv.Ivana</w:t>
            </w:r>
            <w:proofErr w:type="spellEnd"/>
            <w:r w:rsidRPr="00DE0623">
              <w:rPr>
                <w:sz w:val="16"/>
                <w:szCs w:val="16"/>
              </w:rPr>
              <w:t xml:space="preserve"> Krstitelja 115, 31326 Darda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17.362,50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17.362,50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17.362,50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OGRADE HL d.o.o. proizvodnja, trgovina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32827849892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Bolokan</w:t>
            </w:r>
            <w:proofErr w:type="spellEnd"/>
            <w:r w:rsidRPr="00DE0623">
              <w:rPr>
                <w:sz w:val="16"/>
                <w:szCs w:val="16"/>
              </w:rPr>
              <w:t xml:space="preserve"> 6, 31422 Gorjani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63.577,59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63.577,59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Oprema pod tlakom d.o.o. za pregled i ispitivanje opreme pod tlakom visoke razine opasnosti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07435417708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237,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3.650,00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3.650,00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OPĆINA PETRIJEVCI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94156491645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Republika 114, 31208 </w:t>
            </w:r>
            <w:proofErr w:type="spellStart"/>
            <w:r w:rsidRPr="00DE0623">
              <w:rPr>
                <w:sz w:val="16"/>
                <w:szCs w:val="16"/>
              </w:rPr>
              <w:t>Petrijevci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5.024,94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5.024,94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OPTIMA-COMMERCE d. o. o. za trgovinu i zanatstvo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21701583312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Nas. </w:t>
            </w:r>
            <w:proofErr w:type="spellStart"/>
            <w:r w:rsidRPr="00DE0623">
              <w:rPr>
                <w:sz w:val="16"/>
                <w:szCs w:val="16"/>
              </w:rPr>
              <w:t>A.Hebranga</w:t>
            </w:r>
            <w:proofErr w:type="spellEnd"/>
            <w:r w:rsidRPr="00DE0623">
              <w:rPr>
                <w:sz w:val="16"/>
                <w:szCs w:val="16"/>
              </w:rPr>
              <w:t>,</w:t>
            </w:r>
            <w:proofErr w:type="spellStart"/>
            <w:r w:rsidRPr="00DE0623">
              <w:rPr>
                <w:sz w:val="16"/>
                <w:szCs w:val="16"/>
              </w:rPr>
              <w:t>bl</w:t>
            </w:r>
            <w:proofErr w:type="spellEnd"/>
            <w:r w:rsidRPr="00DE0623">
              <w:rPr>
                <w:sz w:val="16"/>
                <w:szCs w:val="16"/>
              </w:rPr>
              <w:t xml:space="preserve">. 6 </w:t>
            </w:r>
            <w:proofErr w:type="spellStart"/>
            <w:r w:rsidRPr="00DE0623">
              <w:rPr>
                <w:sz w:val="16"/>
                <w:szCs w:val="16"/>
              </w:rPr>
              <w:t>obj</w:t>
            </w:r>
            <w:proofErr w:type="spellEnd"/>
            <w:r w:rsidRPr="00DE0623">
              <w:rPr>
                <w:sz w:val="16"/>
                <w:szCs w:val="16"/>
              </w:rPr>
              <w:t>. D2, 35000 Slavonski Brod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1.250,00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1.250,00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ORA-FORM ZAGREB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23247341338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Oporovečki</w:t>
            </w:r>
            <w:proofErr w:type="spellEnd"/>
            <w:r w:rsidRPr="00DE0623">
              <w:rPr>
                <w:sz w:val="16"/>
                <w:szCs w:val="16"/>
              </w:rPr>
              <w:t xml:space="preserve"> vinogradi 12 C,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15.670,33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15.670,33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ORIOBETON, d. o. o. za izvođenje radova u građevinarstvu i izrada betonske galanterije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00080381210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52, 35250 Oriovac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7.797,97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7.797,97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ORIS d.o.o. za izdavačku djelatnost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64557654408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Prilaz </w:t>
            </w:r>
            <w:proofErr w:type="spellStart"/>
            <w:r w:rsidRPr="00DE0623">
              <w:rPr>
                <w:sz w:val="16"/>
                <w:szCs w:val="16"/>
              </w:rPr>
              <w:t>Gjure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Deželića</w:t>
            </w:r>
            <w:proofErr w:type="spellEnd"/>
            <w:r w:rsidRPr="00DE0623">
              <w:rPr>
                <w:sz w:val="16"/>
                <w:szCs w:val="16"/>
              </w:rPr>
              <w:t xml:space="preserve"> 61,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9.875,00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9.875,00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ORT d.o.o. za građevinarstvo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64972469783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Sv.L.B.Mandića 231a,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486.361,11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10.487,51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ORTUS LUX d.o.o. gradnja i energetika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02855526085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Varaždinska 3, 23000 Zadar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19.505,00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19.505,00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OS METAL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19038312479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Braće Radić 39, 31550 </w:t>
            </w:r>
            <w:proofErr w:type="spellStart"/>
            <w:r w:rsidRPr="00DE0623">
              <w:rPr>
                <w:sz w:val="16"/>
                <w:szCs w:val="16"/>
              </w:rPr>
              <w:t>Ladimirevci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166.644,12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223.969,76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204.701,62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OSJEČKA TRGOVINA PAPIROM </w:t>
            </w:r>
            <w:proofErr w:type="spellStart"/>
            <w:r w:rsidRPr="00DE0623">
              <w:rPr>
                <w:sz w:val="16"/>
                <w:szCs w:val="16"/>
              </w:rPr>
              <w:t>export</w:t>
            </w:r>
            <w:proofErr w:type="spellEnd"/>
            <w:r w:rsidRPr="00DE0623">
              <w:rPr>
                <w:sz w:val="16"/>
                <w:szCs w:val="16"/>
              </w:rPr>
              <w:t>-import,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90649953509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Kneza Trpimira 4,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16.897,96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17.569,04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17.569,04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OTP banka Hrvatska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52508873833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Domovinskog rata 3, 23000 Zadar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 T M G d.o.o. za trgovinu i marketing u građevinarstvu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50617926250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Gornjostupnička</w:t>
            </w:r>
            <w:proofErr w:type="spellEnd"/>
            <w:r w:rsidRPr="00DE0623">
              <w:rPr>
                <w:sz w:val="16"/>
                <w:szCs w:val="16"/>
              </w:rPr>
              <w:t xml:space="preserve"> 18, 10255 Gornji </w:t>
            </w:r>
            <w:proofErr w:type="spellStart"/>
            <w:r w:rsidRPr="00DE0623">
              <w:rPr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44.589,16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48.852,88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44.589,16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P.K.S. društvo s ograničenom odgovornošću za proizvodnju </w:t>
            </w:r>
            <w:proofErr w:type="spellStart"/>
            <w:r w:rsidRPr="00DE0623">
              <w:rPr>
                <w:sz w:val="16"/>
                <w:szCs w:val="16"/>
              </w:rPr>
              <w:t>kolosječnih</w:t>
            </w:r>
            <w:proofErr w:type="spellEnd"/>
            <w:r w:rsidRPr="00DE0623">
              <w:rPr>
                <w:sz w:val="16"/>
                <w:szCs w:val="16"/>
              </w:rPr>
              <w:t xml:space="preserve"> sklopova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63571660744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Majcenov</w:t>
            </w:r>
            <w:proofErr w:type="spellEnd"/>
            <w:r w:rsidRPr="00DE0623">
              <w:rPr>
                <w:sz w:val="16"/>
                <w:szCs w:val="16"/>
              </w:rPr>
              <w:t xml:space="preserve"> put 30,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37.427,61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37.427,61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PARTNER BANKA d.d. ZAGREB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71221608291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Vončinina</w:t>
            </w:r>
            <w:proofErr w:type="spellEnd"/>
            <w:r w:rsidRPr="00DE0623">
              <w:rPr>
                <w:sz w:val="16"/>
                <w:szCs w:val="16"/>
              </w:rPr>
              <w:t xml:space="preserve"> 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104,00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104,00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PASTOR - TVORNICA VATROGASNIH APARATA -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17140959007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Novačka 2, 10431 Rakitje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1.782,50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1.782,50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PAVOŠEVIĆ obrt za prijevoz i usluge,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 xml:space="preserve">. Zvonimir </w:t>
            </w:r>
            <w:proofErr w:type="spellStart"/>
            <w:r w:rsidRPr="00DE0623">
              <w:rPr>
                <w:sz w:val="16"/>
                <w:szCs w:val="16"/>
              </w:rPr>
              <w:t>Pavošević</w:t>
            </w:r>
            <w:proofErr w:type="spellEnd"/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53245343621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VLADIMIRA NAZORA 19, 31431 ČEPIN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38.655,80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38.655,80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258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PERI oplate i skele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31650405172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Banjavčićeva</w:t>
            </w:r>
            <w:proofErr w:type="spellEnd"/>
            <w:r w:rsidRPr="00DE0623">
              <w:rPr>
                <w:sz w:val="16"/>
                <w:szCs w:val="16"/>
              </w:rPr>
              <w:t xml:space="preserve"> 13,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12.272,26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13.421,10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13.421,10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LIDIJA PERIĆ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34606856519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ŠET.KARDINALA</w:t>
            </w:r>
            <w:proofErr w:type="spellEnd"/>
            <w:r w:rsidRPr="00DE0623">
              <w:rPr>
                <w:sz w:val="16"/>
                <w:szCs w:val="16"/>
              </w:rPr>
              <w:t xml:space="preserve"> FRANJE ŠEPERA 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90.400,25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90.400,25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90.400,25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PETROMAX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94876386855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Hvarska 11, 42000 Varaždin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12.250,00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12.250,00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PGM d.o.o. za proizvodnju građevnog materijala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42356453923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Zagorske brigade 42B, 49221 </w:t>
            </w:r>
            <w:proofErr w:type="spellStart"/>
            <w:r w:rsidRPr="00DE0623">
              <w:rPr>
                <w:sz w:val="16"/>
                <w:szCs w:val="16"/>
              </w:rPr>
              <w:t>Poznanovec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103.674,99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103.674,99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103.674,99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PIEL d.o.o. za usluge, građevinarstvo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76120956111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Junija</w:t>
            </w:r>
            <w:proofErr w:type="spellEnd"/>
            <w:r w:rsidRPr="00DE0623">
              <w:rPr>
                <w:sz w:val="16"/>
                <w:szCs w:val="16"/>
              </w:rPr>
              <w:t xml:space="preserve"> Palmotića 6, 21000 Split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100.969,14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180.468,63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180.468,63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PIPELIFE-HRVATSKA Cijevni sustavi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12257815953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Prosinačka 7, 10431 </w:t>
            </w:r>
            <w:proofErr w:type="spellStart"/>
            <w:r w:rsidRPr="00DE0623">
              <w:rPr>
                <w:sz w:val="16"/>
                <w:szCs w:val="16"/>
              </w:rPr>
              <w:t>Kerestinec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328.192,85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346.878,30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341.639,36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PIRAEX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77854439886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Matije </w:t>
            </w:r>
            <w:proofErr w:type="spellStart"/>
            <w:r w:rsidRPr="00DE0623">
              <w:rPr>
                <w:sz w:val="16"/>
                <w:szCs w:val="16"/>
              </w:rPr>
              <w:t>Divkovića</w:t>
            </w:r>
            <w:proofErr w:type="spellEnd"/>
            <w:r w:rsidRPr="00DE0623">
              <w:rPr>
                <w:sz w:val="16"/>
                <w:szCs w:val="16"/>
              </w:rPr>
              <w:t xml:space="preserve"> 18,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3.453,08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3.453,08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PLASTFORM društvo s ograničenom odgovornošću za preradu plastičnih masa, vanjsku i unutarnju trgovinu i zastupanje stranih tvrtki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80863890192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Ivana </w:t>
            </w:r>
            <w:proofErr w:type="spellStart"/>
            <w:r w:rsidRPr="00DE0623">
              <w:rPr>
                <w:sz w:val="16"/>
                <w:szCs w:val="16"/>
              </w:rPr>
              <w:t>Granđe</w:t>
            </w:r>
            <w:proofErr w:type="spellEnd"/>
            <w:r w:rsidRPr="00DE0623">
              <w:rPr>
                <w:sz w:val="16"/>
                <w:szCs w:val="16"/>
              </w:rPr>
              <w:t xml:space="preserve"> 25, 10360 Sesvete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399.543,16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399.543,16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PNEU-REMIX d.o.o. za trgovinu, ugostiteljstvo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28147991975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ARIŠA 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59.680,65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59.680,65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PNEUMATIK društvo s ograničenom odgovornošću za trgovinu, zastupanje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68256909072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Karažnik</w:t>
            </w:r>
            <w:proofErr w:type="spellEnd"/>
            <w:r w:rsidRPr="00DE0623">
              <w:rPr>
                <w:sz w:val="16"/>
                <w:szCs w:val="16"/>
              </w:rPr>
              <w:t xml:space="preserve"> 2A,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38.260,35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48.959,64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38.485,64</w:t>
            </w:r>
          </w:p>
        </w:tc>
      </w:tr>
      <w:tr w:rsidTr="00D65EDA" w:rsidR="00D65EDA" w:rsidRPr="00DE0623">
        <w:trPr>
          <w:trHeight w:val="1011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POSSUM društvo s ograničenom odgovornošću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26047630059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Šestinski prilaz 26d,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47.602,18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48.930,44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(575.170,68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48.930,44</w:t>
            </w:r>
          </w:p>
        </w:tc>
      </w:tr>
      <w:tr w:rsidTr="00D65EDA" w:rsidR="00D65EDA" w:rsidRPr="00DE0623">
        <w:trPr>
          <w:trHeight w:val="70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Proenergy</w:t>
            </w:r>
            <w:proofErr w:type="spellEnd"/>
            <w:r w:rsidRPr="00DE0623">
              <w:rPr>
                <w:sz w:val="16"/>
                <w:szCs w:val="16"/>
              </w:rPr>
              <w:t xml:space="preserve"> d.o.o. za proizvodnju električne energije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63962176928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J. </w:t>
            </w:r>
            <w:proofErr w:type="spellStart"/>
            <w:r w:rsidRPr="00DE0623">
              <w:rPr>
                <w:sz w:val="16"/>
                <w:szCs w:val="16"/>
              </w:rPr>
              <w:t>Marohnića</w:t>
            </w:r>
            <w:proofErr w:type="spellEnd"/>
            <w:r w:rsidRPr="00DE0623">
              <w:rPr>
                <w:sz w:val="16"/>
                <w:szCs w:val="16"/>
              </w:rPr>
              <w:t xml:space="preserve"> 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101.974,77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22.624,02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(100.000,00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22.624,02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ARMIRANJE I BETONIRANJE "ESTRICH",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Željko Pranjić, Požega, Zrinska 68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87327225101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ZRINSKA 68, 34000 POŽEGA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24.268,10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24.268,10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VESNA PREKOMOREC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95265888291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N.Š.ZRINSKOG 201, 31224 KOŠKA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2.848,37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2.848,37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PRESOFLEX GRADNJA d.o.o. za trgovinu, proizvodnju i graditeljstvo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66952197279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Industrijska 30, 34000 Požega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367.414,92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367.414,92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PRIMAT-LOGISTIKA društvo s ograničenom odgovornošću za projektiranje, razvoj i proizvodnju logističkih i informatičkih sustava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64645054565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Hrvatski Leskovac,Zastavnice 11,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44.933,52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44.933,52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44.933,52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PRIVREDNA BANKA ZAGREB - </w:t>
            </w:r>
            <w:r w:rsidRPr="00DE0623">
              <w:rPr>
                <w:sz w:val="16"/>
                <w:szCs w:val="16"/>
              </w:rPr>
              <w:lastRenderedPageBreak/>
              <w:t>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02535697732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Radnička cesta 50, 10000 </w:t>
            </w:r>
            <w:r w:rsidRPr="00DE0623">
              <w:rPr>
                <w:sz w:val="16"/>
                <w:szCs w:val="16"/>
              </w:rPr>
              <w:lastRenderedPageBreak/>
              <w:t>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901.514,57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921.897,54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(908.172,</w:t>
            </w:r>
            <w:r w:rsidRPr="00DE0623">
              <w:rPr>
                <w:sz w:val="16"/>
                <w:szCs w:val="16"/>
              </w:rPr>
              <w:lastRenderedPageBreak/>
              <w:t>52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921.897,54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275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PROMET GRAĐENJE d.o.o. za gradnju, prijevoz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37123159229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Industrijska 28, 34000 Požega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4.421,73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7.858,92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7.858,92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PRVO PLINARSKO DRUŠTVO - OPSKRBA POSLOVNIH KORISNIKA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56292881789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K.A.Stepinca 27,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769,50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PUMPA SERVIS d.o.o. servis, unutarnja i vanjska trgovina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27740284011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Josipa Andrića 4,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2.797,85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2.797,85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PUP d.o.o. za proizvodnju razne građe, trgovinu na veliko i malo, uvoz-izvoz i usluge skladištenja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60118744494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Brezovička cesta 103, 10257 Brezovica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52.800,00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53.739,25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53.739,25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RADLOVAC industrija građevinskog materijala,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19862947689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Trg Plemenitih </w:t>
            </w:r>
            <w:proofErr w:type="spellStart"/>
            <w:r w:rsidRPr="00DE0623">
              <w:rPr>
                <w:sz w:val="16"/>
                <w:szCs w:val="16"/>
              </w:rPr>
              <w:t>Mihalovića</w:t>
            </w:r>
            <w:proofErr w:type="spellEnd"/>
            <w:r w:rsidRPr="00DE0623">
              <w:rPr>
                <w:sz w:val="16"/>
                <w:szCs w:val="16"/>
              </w:rPr>
              <w:t xml:space="preserve"> 12, 33515 Orahovica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103.585,67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104.072,22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104.072,22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RAMTECH d.o.o. za ispitivanje, istraživanje i konzalting iz područja asfaltne tehnologije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81530800732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Sachsova</w:t>
            </w:r>
            <w:proofErr w:type="spellEnd"/>
            <w:r w:rsidRPr="00DE0623">
              <w:rPr>
                <w:sz w:val="16"/>
                <w:szCs w:val="16"/>
              </w:rPr>
              <w:t xml:space="preserve"> 6/VIII,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188.077,28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188.077,28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RATAR d.o.o. za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65385344256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Vinogradska 140,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109.880,73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109.880,73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REKLAMART d.o.o. za izradu reklamnih natpisa Osijek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73375558703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Sv.L.B.Mandića 111D,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27.437,75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27.437,75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RENCON d.o.o. za izvođenje, projektiranje i nadzor u građevinarstvu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28712783384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Vijenac </w:t>
            </w:r>
            <w:proofErr w:type="spellStart"/>
            <w:r w:rsidRPr="00DE0623">
              <w:rPr>
                <w:sz w:val="16"/>
                <w:szCs w:val="16"/>
              </w:rPr>
              <w:t>I.Mažuranića</w:t>
            </w:r>
            <w:proofErr w:type="spellEnd"/>
            <w:r w:rsidRPr="00DE0623">
              <w:rPr>
                <w:sz w:val="16"/>
                <w:szCs w:val="16"/>
              </w:rPr>
              <w:t xml:space="preserve"> 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9.000,00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RENEA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05061536099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Ružina ulica 41,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9.995,00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9.995,00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RETA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01201898816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37, 47000 Karlovac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2.992,50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2.992,50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RO - tehnologija društvo s ograničenom odgovornošću za inženjering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94757004774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Nova Cesta 86, 51410 Opatija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103.276,87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103.276,87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103.276,87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R2 obrt za vještačenje u građevinarstvu,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Zvonimir Rogač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62402223153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VATROGASNA 73,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28.380,00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28.380,00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ROMOS-COMMERCE d.o.o. za ugostiteljstvo, turizam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23988915754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F.Livadića</w:t>
            </w:r>
            <w:proofErr w:type="spellEnd"/>
            <w:r w:rsidRPr="00DE0623">
              <w:rPr>
                <w:sz w:val="16"/>
                <w:szCs w:val="16"/>
              </w:rPr>
              <w:t xml:space="preserve"> 9,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1.813,00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1.813,00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S&amp;T HRVATSKA d.o.o. za informacijska rješenja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55648908488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Borongajska</w:t>
            </w:r>
            <w:proofErr w:type="spellEnd"/>
            <w:r w:rsidRPr="00DE0623">
              <w:rPr>
                <w:sz w:val="16"/>
                <w:szCs w:val="16"/>
              </w:rPr>
              <w:t xml:space="preserve"> cesta 81a,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96.793,31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99.350,55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99.350,55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Santini društvo s ograničenom odgovornošću za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55614719992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Starčević Ante 79,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22.627,41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22.627,41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SANITACIJA OSIJEK dioničko društvo za dezinfekciju, dezinsekciju i deratizaciju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98661816049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Jarak 3, 31208 </w:t>
            </w:r>
            <w:proofErr w:type="spellStart"/>
            <w:r w:rsidRPr="00DE0623">
              <w:rPr>
                <w:sz w:val="16"/>
                <w:szCs w:val="16"/>
              </w:rPr>
              <w:t>Petrijevci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2.812,50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2.812,50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Sberbank</w:t>
            </w:r>
            <w:proofErr w:type="spellEnd"/>
            <w:r w:rsidRPr="00DE0623">
              <w:rPr>
                <w:sz w:val="16"/>
                <w:szCs w:val="16"/>
              </w:rPr>
              <w:t xml:space="preserve">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78427478595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Varšavska 9,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293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ANTUN SCHMIDT</w:t>
            </w:r>
            <w:r>
              <w:rPr>
                <w:sz w:val="16"/>
                <w:szCs w:val="16"/>
              </w:rPr>
              <w:t xml:space="preserve"> odvjetnik iz ZOU iz Osijeka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66009370452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ŠKOLSKA 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81.160,88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322.731,51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322.731,51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SGS ADRIATICA društvo za ugovornu kontrolu robe, d. o. 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69359376226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Karlovačka cesta 4i,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37.276,54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38.491,27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38.491,27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SIGNALINEA društvo s ograničenom odgovornošću za završne radove u građevinarstvu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73552747419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Kukuljanovo</w:t>
            </w:r>
            <w:proofErr w:type="spellEnd"/>
            <w:r w:rsidRPr="00DE0623">
              <w:rPr>
                <w:sz w:val="16"/>
                <w:szCs w:val="16"/>
              </w:rPr>
              <w:t xml:space="preserve"> 344C, 51223 </w:t>
            </w:r>
            <w:proofErr w:type="spellStart"/>
            <w:r w:rsidRPr="00DE0623">
              <w:rPr>
                <w:sz w:val="16"/>
                <w:szCs w:val="16"/>
              </w:rPr>
              <w:t>Kukuljanovo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5.023,00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5.023,00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SIGNUM d.o.o. za vizualne komunikacije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60570415958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Kralja Zvonimira 47, 31431 Čepin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26.065,93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26.065,93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84218628128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Ruđera Boškovića 10,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2.052,12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2.052,12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SITE PROJECT društvo s ograničenom odgovornošću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47268311203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Drage Ivaniševića 10 B,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14.999,98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14.999,98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SLP D.O.O. LJUBLJANA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GRADNIKOVE BRIGADE 004, 1000 LJUBLJANA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69.413,10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69.413,10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SMARTIVO TEHNOLOGIJE društvo s ograničenom odgovornošću za računalne sustave, usluge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00550564283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Jankomir 25,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4.125,00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4.125,00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SOFRA d.o.o. za ugostiteljstvo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62812054185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50,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552,00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KARLA SOMER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33236883843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ĐAKOVAČKA 8, 31400 IVANOVCI GORJANSKI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6.960,86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6.960,86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SPECIJALNI PROJEKTI d.o.o. za projektiranje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32268129681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Avenija Većeslava Holjevca 27,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165.664,59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169.263,93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169.263,93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SPEKTRA d.o.o. za upravljanje nekretninama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66404733183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Županijska 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465.283,10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385.442,90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Strukovna škola Sisak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89902090243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Lađarska 1, 44000 Sisak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17.304,01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17.304,01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STAN - SERVIS društvo s ograničenom odgovornošću za usluge i građevinu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14885003231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Brdovita 92, 44320 Kutina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2.049,52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2.049,52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STOLARIJA GOOOD d.o.o. za proizvodnju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12196520068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Martina </w:t>
            </w:r>
            <w:proofErr w:type="spellStart"/>
            <w:r w:rsidRPr="00DE0623">
              <w:rPr>
                <w:sz w:val="16"/>
                <w:szCs w:val="16"/>
              </w:rPr>
              <w:t>Divalta</w:t>
            </w:r>
            <w:proofErr w:type="spellEnd"/>
            <w:r w:rsidRPr="00DE0623">
              <w:rPr>
                <w:sz w:val="16"/>
                <w:szCs w:val="16"/>
              </w:rPr>
              <w:t xml:space="preserve"> 195,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515.016,48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515.016,48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515.016,48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STROJARSKA TEHNIČKA RADIONICA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57341319888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Istarska 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1.910,12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1.910,12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STROJOPROMET-ZAGREB servis, trgovina i dorada robe,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97994010225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Zagrebačka 6, 10292 </w:t>
            </w:r>
            <w:proofErr w:type="spellStart"/>
            <w:r w:rsidRPr="00DE0623">
              <w:rPr>
                <w:sz w:val="16"/>
                <w:szCs w:val="16"/>
              </w:rPr>
              <w:t>Šenkovec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4.871.665,85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5.290.641,41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5.290.641,41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310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STRUJIĆ &amp; </w:t>
            </w:r>
            <w:proofErr w:type="spellStart"/>
            <w:r w:rsidRPr="00DE0623">
              <w:rPr>
                <w:sz w:val="16"/>
                <w:szCs w:val="16"/>
              </w:rPr>
              <w:t>Co</w:t>
            </w:r>
            <w:proofErr w:type="spellEnd"/>
            <w:r w:rsidRPr="00DE0623">
              <w:rPr>
                <w:sz w:val="16"/>
                <w:szCs w:val="16"/>
              </w:rPr>
              <w:t xml:space="preserve"> d.o.o. za unutrašnju i vanjsku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97053122371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Fruškogorska</w:t>
            </w:r>
            <w:proofErr w:type="spellEnd"/>
            <w:r w:rsidRPr="00DE0623">
              <w:rPr>
                <w:sz w:val="16"/>
                <w:szCs w:val="16"/>
              </w:rPr>
              <w:t xml:space="preserve"> 26b,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12.877,33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9.945,17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9.945,17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SUEZ </w:t>
            </w:r>
            <w:proofErr w:type="spellStart"/>
            <w:r w:rsidRPr="00DE0623">
              <w:rPr>
                <w:sz w:val="16"/>
                <w:szCs w:val="16"/>
              </w:rPr>
              <w:t>International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sa sjedištem u Parizu zastupani po Lovro Gašparac odvjetnik u OD u Zagrebu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36848101882</w:t>
            </w:r>
          </w:p>
        </w:tc>
        <w:tc>
          <w:tcPr>
            <w:tcW w:type="dxa" w:w="1302"/>
            <w:shd w:fill="auto" w:color="auto" w:val="clear"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4.232.751,35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4.232.751,35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592.200,00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SVIJET TONERA društvo s ograničenom odgovornošću za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57185316373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S.Radića</w:t>
            </w:r>
            <w:proofErr w:type="spellEnd"/>
            <w:r w:rsidRPr="00DE0623">
              <w:rPr>
                <w:sz w:val="16"/>
                <w:szCs w:val="16"/>
              </w:rPr>
              <w:t xml:space="preserve"> 22,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6.849,75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6.849,75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ŠAJN STROJOBRAVARSKI OBRT, ĐAKOVO, </w:t>
            </w:r>
            <w:proofErr w:type="spellStart"/>
            <w:r w:rsidRPr="00DE0623">
              <w:rPr>
                <w:sz w:val="16"/>
                <w:szCs w:val="16"/>
              </w:rPr>
              <w:t>A.HEBRANGA</w:t>
            </w:r>
            <w:proofErr w:type="spellEnd"/>
            <w:r w:rsidRPr="00DE0623">
              <w:rPr>
                <w:sz w:val="16"/>
                <w:szCs w:val="16"/>
              </w:rPr>
              <w:t xml:space="preserve"> 130,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ANTO ŠAJINOVIĆ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05225073265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ANDRIJE HEBRANGA 130, 31400 ĐAKOVO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EURO - SISTEM, KERAMIČARSKI OBRT,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TOMISLAV ŠARČEVIĆ, CRET BIZOVAČKI, BRAĆE RADIĆ 5A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78465489499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BRAĆE RADIĆ 5A, 31222 CRET BIZOVAČKI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8.120,00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8.120,00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ŠKOJO d.o.o.za proizvodnju,trgovinu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22553687465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Borova 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22.974,02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21.141,03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LAHORKA ŠTEFANČIĆ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30782113325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OSJEČKA 65A, 31431 ČOKADINCI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3.675,00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3.675,00</w:t>
            </w:r>
          </w:p>
        </w:tc>
      </w:tr>
      <w:tr w:rsidTr="00D65EDA" w:rsidR="00D65EDA" w:rsidRPr="00DE0623">
        <w:trPr>
          <w:trHeight w:val="1169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ŠTIBRIĆ društvo s ograničenom odgovornošću za trgovinu, usluge i građenje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44600362115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Kolodvorska 91, 44317 </w:t>
            </w:r>
            <w:proofErr w:type="spellStart"/>
            <w:r w:rsidRPr="00DE0623">
              <w:rPr>
                <w:sz w:val="16"/>
                <w:szCs w:val="16"/>
              </w:rPr>
              <w:t>Popovača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42.024,30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89.112,87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(46.190,65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42.024,30</w:t>
            </w:r>
          </w:p>
        </w:tc>
      </w:tr>
      <w:tr w:rsidTr="00D65EDA" w:rsidR="00D65EDA" w:rsidRPr="00DE0623">
        <w:trPr>
          <w:trHeight w:val="1027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ŠTIT d.o.o.za građevinarstvo, unutarnju i vanjsku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19026635850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Požeška 52,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214.079,20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173.190,07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173.190,07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ŽELJKO ŠVEDL</w:t>
            </w:r>
            <w:r>
              <w:rPr>
                <w:sz w:val="16"/>
                <w:szCs w:val="16"/>
              </w:rPr>
              <w:t xml:space="preserve"> odvjetnik iz ZOU Željko </w:t>
            </w:r>
            <w:proofErr w:type="spellStart"/>
            <w:r>
              <w:rPr>
                <w:sz w:val="16"/>
                <w:szCs w:val="16"/>
              </w:rPr>
              <w:t>Švedl</w:t>
            </w:r>
            <w:proofErr w:type="spellEnd"/>
            <w:r>
              <w:rPr>
                <w:sz w:val="16"/>
                <w:szCs w:val="16"/>
              </w:rPr>
              <w:t xml:space="preserve"> i Vedrana </w:t>
            </w:r>
            <w:proofErr w:type="spellStart"/>
            <w:r>
              <w:rPr>
                <w:sz w:val="16"/>
                <w:szCs w:val="16"/>
              </w:rPr>
              <w:t>Švedl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Blažeka</w:t>
            </w:r>
            <w:proofErr w:type="spellEnd"/>
            <w:r>
              <w:rPr>
                <w:sz w:val="16"/>
                <w:szCs w:val="16"/>
              </w:rPr>
              <w:t xml:space="preserve"> iz Osijeka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37197045776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Trg A. Starčevića 10</w:t>
            </w:r>
            <w:r w:rsidRPr="00DE0623">
              <w:rPr>
                <w:sz w:val="16"/>
                <w:szCs w:val="16"/>
              </w:rPr>
              <w:t>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343.408,38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389.181,57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389.181,57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Thyssenkrupp</w:t>
            </w:r>
            <w:proofErr w:type="spellEnd"/>
            <w:r w:rsidRPr="00DE0623">
              <w:rPr>
                <w:sz w:val="16"/>
                <w:szCs w:val="16"/>
              </w:rPr>
              <w:t xml:space="preserve"> Dizala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03861531654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Fallerovo</w:t>
            </w:r>
            <w:proofErr w:type="spellEnd"/>
            <w:r w:rsidRPr="00DE0623">
              <w:rPr>
                <w:sz w:val="16"/>
                <w:szCs w:val="16"/>
              </w:rPr>
              <w:t xml:space="preserve"> šetalište 22,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4.150,48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4.150,48</w:t>
            </w:r>
          </w:p>
        </w:tc>
      </w:tr>
      <w:tr w:rsidTr="00D65EDA" w:rsidR="00D65EDA" w:rsidRPr="00DE0623">
        <w:trPr>
          <w:trHeight w:val="899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TASMAN NEKRETNINE d.o.o. za promet nekretninama,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42155389423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 slobode 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6.372,07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6.372,07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TBG BETON društvo s ograničenom odgovornošću za proizvodnju i distribuciju proizvoda od betona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13818779193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Ivana Lučića 2A,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637.670,31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637.670,31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(600.000,00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637.670,31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Termo-</w:t>
            </w:r>
            <w:proofErr w:type="spellStart"/>
            <w:r w:rsidRPr="00DE0623">
              <w:rPr>
                <w:sz w:val="16"/>
                <w:szCs w:val="16"/>
              </w:rPr>
              <w:t>line</w:t>
            </w:r>
            <w:proofErr w:type="spellEnd"/>
            <w:r w:rsidRPr="00DE0623">
              <w:rPr>
                <w:sz w:val="16"/>
                <w:szCs w:val="16"/>
              </w:rPr>
              <w:t xml:space="preserve">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10204728548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Obrtnička 6,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32.985,00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33.530,95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33.530,95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TECHNO SPIN,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81538666662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Ulica grada </w:t>
            </w:r>
            <w:proofErr w:type="spellStart"/>
            <w:r w:rsidRPr="00DE0623">
              <w:rPr>
                <w:sz w:val="16"/>
                <w:szCs w:val="16"/>
              </w:rPr>
              <w:t>Wirgesa</w:t>
            </w:r>
            <w:proofErr w:type="spellEnd"/>
            <w:r w:rsidRPr="00DE0623">
              <w:rPr>
                <w:sz w:val="16"/>
                <w:szCs w:val="16"/>
              </w:rPr>
              <w:t xml:space="preserve"> 2, 10430 Samobor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5.743,75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5.743,75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TEHNIX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78013846555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Ulica Braće Radića 35, 40320 Donji </w:t>
            </w:r>
            <w:proofErr w:type="spellStart"/>
            <w:r w:rsidRPr="00DE0623">
              <w:rPr>
                <w:sz w:val="16"/>
                <w:szCs w:val="16"/>
              </w:rPr>
              <w:t>Kraljevec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57.813,20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115.626,40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57.813,20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326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TEHNOZAVOD-MARUŠIĆ društvo s ograničenom odgovornošću za proizvodnju sustava tehničke zaštite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21926472791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XIII </w:t>
            </w:r>
            <w:proofErr w:type="spellStart"/>
            <w:r w:rsidRPr="00DE0623">
              <w:rPr>
                <w:sz w:val="16"/>
                <w:szCs w:val="16"/>
              </w:rPr>
              <w:t>Podbrežje</w:t>
            </w:r>
            <w:proofErr w:type="spellEnd"/>
            <w:r w:rsidRPr="00DE0623">
              <w:rPr>
                <w:sz w:val="16"/>
                <w:szCs w:val="16"/>
              </w:rPr>
              <w:t xml:space="preserve"> 26,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107.368,92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107.368,92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TELECOR ZAGREB društvo s ograničenom odgovornošću za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37813240940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Horvaćanska</w:t>
            </w:r>
            <w:proofErr w:type="spellEnd"/>
            <w:r w:rsidRPr="00DE0623">
              <w:rPr>
                <w:sz w:val="16"/>
                <w:szCs w:val="16"/>
              </w:rPr>
              <w:t xml:space="preserve"> 39,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17.109,90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17.109,90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17.109,90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TEMBO d.o.o. za unutarnju i vanjsku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09060628765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Dragutina Novaka 1d, 10255 Gornji </w:t>
            </w:r>
            <w:proofErr w:type="spellStart"/>
            <w:r w:rsidRPr="00DE0623">
              <w:rPr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2.931,25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2.931,25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329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TEPIH-CENTAR, društvo s ograničenom odgovornošću za trgovinu i usluge uvoz-izvoz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82118227192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Avenija Dubrovnik 15,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276.320,42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276.320,42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TEUTA COMMERCE d.o.o. za unutarnju i vanjsku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56557900254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Martina </w:t>
            </w:r>
            <w:proofErr w:type="spellStart"/>
            <w:r w:rsidRPr="00DE0623">
              <w:rPr>
                <w:sz w:val="16"/>
                <w:szCs w:val="16"/>
              </w:rPr>
              <w:t>Divalta</w:t>
            </w:r>
            <w:proofErr w:type="spellEnd"/>
            <w:r w:rsidRPr="00DE0623">
              <w:rPr>
                <w:sz w:val="16"/>
                <w:szCs w:val="16"/>
              </w:rPr>
              <w:t xml:space="preserve"> 46,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4.500,50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4.500,50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TEŽIŠTE-PROJEKT d.o.o. za graditeljstvo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78998058983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Duga ulica 53, 31216 </w:t>
            </w:r>
            <w:proofErr w:type="spellStart"/>
            <w:r w:rsidRPr="00DE0623">
              <w:rPr>
                <w:sz w:val="16"/>
                <w:szCs w:val="16"/>
              </w:rPr>
              <w:t>Ivanovac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10.759,01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11.234,81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10.759,01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DUĆAN, CRKVARI 4a.,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Dražen Tikvan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03157586356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CRKVARI 4A, 33515 CRKVARI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30.154,00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30.154,00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TIP BAZENI d.o.o. za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31989249478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Svetog Leopolda Bogdana Mandića 239,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4.618,91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4.618,91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TLOCRT d.o.o. za završne radove u </w:t>
            </w:r>
            <w:proofErr w:type="spellStart"/>
            <w:r w:rsidRPr="00DE0623">
              <w:rPr>
                <w:sz w:val="16"/>
                <w:szCs w:val="16"/>
              </w:rPr>
              <w:t>građevinasrtvu</w:t>
            </w:r>
            <w:proofErr w:type="spellEnd"/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79512129297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Ružina ulica 103,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84.112,00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84.112,00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TOBRAL d.o.o. za obradu i montažu metalnih konstrukcija, instalacija, limariju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21737245998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Bana Jelačića 65, 31400 Đakovo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2.502,29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2.502,29</w:t>
            </w:r>
          </w:p>
        </w:tc>
      </w:tr>
      <w:tr w:rsidTr="00D65EDA" w:rsidR="00D65EDA" w:rsidRPr="00DE0623">
        <w:trPr>
          <w:trHeight w:val="62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TOI </w:t>
            </w:r>
            <w:proofErr w:type="spellStart"/>
            <w:r w:rsidRPr="00DE0623">
              <w:rPr>
                <w:sz w:val="16"/>
                <w:szCs w:val="16"/>
              </w:rPr>
              <w:t>TOI</w:t>
            </w:r>
            <w:proofErr w:type="spellEnd"/>
            <w:r w:rsidRPr="00DE0623">
              <w:rPr>
                <w:sz w:val="16"/>
                <w:szCs w:val="16"/>
              </w:rPr>
              <w:t xml:space="preserve"> d.o.o. sanitarni sistemi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73497369534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Kvintička</w:t>
            </w:r>
            <w:proofErr w:type="spellEnd"/>
            <w:r w:rsidRPr="00DE0623">
              <w:rPr>
                <w:sz w:val="16"/>
                <w:szCs w:val="16"/>
              </w:rPr>
              <w:t xml:space="preserve"> 16,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175.580,23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175.580,23</w:t>
            </w:r>
          </w:p>
        </w:tc>
      </w:tr>
      <w:tr w:rsidTr="00D65EDA" w:rsidR="00D65EDA" w:rsidRPr="00DE0623">
        <w:trPr>
          <w:trHeight w:val="64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TOMIN INŽENJERING d.o.o. za projektiranje i nadzor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99673200524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Sljemenska Ulica 16a,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5.000,00</w:t>
            </w:r>
          </w:p>
        </w:tc>
      </w:tr>
      <w:tr w:rsidTr="00D65EDA" w:rsidR="00D65EDA" w:rsidRPr="00DE0623">
        <w:trPr>
          <w:trHeight w:val="762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TRGOGRAD PAVIĆ d.o.o. za trgovinu, građenje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33373130185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Stubička 176, 10290 </w:t>
            </w:r>
            <w:proofErr w:type="spellStart"/>
            <w:r w:rsidRPr="00DE0623">
              <w:rPr>
                <w:sz w:val="16"/>
                <w:szCs w:val="16"/>
              </w:rPr>
              <w:t>Jablanovec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38.068,55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38.068,55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339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TRGOVAČKI SUD U OSIJEKU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37588811552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ZAGREBAČKA 2,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55.184,00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44.858,00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UDRUGA RAČUNOVOĐA I FINANCIJSKIH DJELATNIKA OSIJEK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23832989987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Šetalište kardinala Franje </w:t>
            </w:r>
            <w:proofErr w:type="spellStart"/>
            <w:r w:rsidRPr="00DE0623">
              <w:rPr>
                <w:sz w:val="16"/>
                <w:szCs w:val="16"/>
              </w:rPr>
              <w:t>Šepera</w:t>
            </w:r>
            <w:proofErr w:type="spellEnd"/>
            <w:r w:rsidRPr="00DE0623">
              <w:rPr>
                <w:sz w:val="16"/>
                <w:szCs w:val="16"/>
              </w:rPr>
              <w:t xml:space="preserve"> 13II,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1.500,00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1.500,00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URBANIZAM d.o.o. za komunalne djelatnosti i graditeljstvo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43639618908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Matije Antuna </w:t>
            </w:r>
            <w:proofErr w:type="spellStart"/>
            <w:r w:rsidRPr="00DE0623">
              <w:rPr>
                <w:sz w:val="16"/>
                <w:szCs w:val="16"/>
              </w:rPr>
              <w:t>Reljkovića</w:t>
            </w:r>
            <w:proofErr w:type="spellEnd"/>
            <w:r w:rsidRPr="00DE0623">
              <w:rPr>
                <w:sz w:val="16"/>
                <w:szCs w:val="16"/>
              </w:rPr>
              <w:t xml:space="preserve"> 16, 31550 Valpovo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93,29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93,29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Uslužna zadruga GLANCER za čišćenje svih vrsta objekata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45060836922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Bilogorska 35,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27.470,19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27.470,19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343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Ustanova za zdravstvenu skrb za djelatnost medicine rada i sporta TURJAK-OSIJEK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43339498548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J.J</w:t>
            </w:r>
            <w:proofErr w:type="spellEnd"/>
            <w:r w:rsidRPr="00DE0623">
              <w:rPr>
                <w:sz w:val="16"/>
                <w:szCs w:val="16"/>
              </w:rPr>
              <w:t>. Strossmayera 163,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17.092,00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17.092,00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30335873024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Koledovčina</w:t>
            </w:r>
            <w:proofErr w:type="spellEnd"/>
            <w:r w:rsidRPr="00DE0623">
              <w:rPr>
                <w:sz w:val="16"/>
                <w:szCs w:val="16"/>
              </w:rPr>
              <w:t xml:space="preserve"> 2a,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76.975,04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76.975,04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VAMACO </w:t>
            </w:r>
            <w:proofErr w:type="spellStart"/>
            <w:r w:rsidRPr="00DE0623">
              <w:rPr>
                <w:sz w:val="16"/>
                <w:szCs w:val="16"/>
              </w:rPr>
              <w:t>M.V</w:t>
            </w:r>
            <w:proofErr w:type="spellEnd"/>
            <w:r w:rsidRPr="00DE0623">
              <w:rPr>
                <w:sz w:val="16"/>
                <w:szCs w:val="16"/>
              </w:rPr>
              <w:t>. društvo s ograničenom odgovornošću za unutarnju i vanjsku trgovinu, zastupanje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25840795861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Draškovićeva</w:t>
            </w:r>
            <w:proofErr w:type="spellEnd"/>
            <w:r w:rsidRPr="00DE0623">
              <w:rPr>
                <w:sz w:val="16"/>
                <w:szCs w:val="16"/>
              </w:rPr>
              <w:t xml:space="preserve"> 54,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2.175.534,50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2.175.534,50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2.175.534,50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VARGON društvo s ograničenom odgovornošću za preradu plastičnih masa i obradu metala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12345076041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Kukuljanovo</w:t>
            </w:r>
            <w:proofErr w:type="spellEnd"/>
            <w:r w:rsidRPr="00DE0623">
              <w:rPr>
                <w:sz w:val="16"/>
                <w:szCs w:val="16"/>
              </w:rPr>
              <w:t xml:space="preserve"> 352, 51227 </w:t>
            </w:r>
            <w:proofErr w:type="spellStart"/>
            <w:r w:rsidRPr="00DE0623">
              <w:rPr>
                <w:sz w:val="16"/>
                <w:szCs w:val="16"/>
              </w:rPr>
              <w:t>Kukuljanovo</w:t>
            </w:r>
            <w:proofErr w:type="spellEnd"/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21.131,98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21.953,48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(21.953,48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21.953,48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VATRO-PROMET, društvo s ograničenom odgovornošću za usluge, trgovinu i uvoz-izvoz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57189591567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Ježdovečka</w:t>
            </w:r>
            <w:proofErr w:type="spellEnd"/>
            <w:r w:rsidRPr="00DE0623">
              <w:rPr>
                <w:sz w:val="16"/>
                <w:szCs w:val="16"/>
              </w:rPr>
              <w:t xml:space="preserve"> 87,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5.345,30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5.345,30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Veterinarska stanica VETAM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65221124115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Biljska</w:t>
            </w:r>
            <w:proofErr w:type="spellEnd"/>
            <w:r w:rsidRPr="00DE0623">
              <w:rPr>
                <w:sz w:val="16"/>
                <w:szCs w:val="16"/>
              </w:rPr>
              <w:t xml:space="preserve"> cesta 7,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2.193,87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2.193,87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349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Vinkovački vodovod i kanalizacija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30638414709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Dragutina Žanića-Karle 47A, 32100 Vinkovci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55,79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294,79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294,79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DOMI-KA,obrt za prijevoz i usluge,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Davor Vidaković,</w:t>
            </w:r>
            <w:proofErr w:type="spellStart"/>
            <w:r w:rsidRPr="00DE0623">
              <w:rPr>
                <w:sz w:val="16"/>
                <w:szCs w:val="16"/>
              </w:rPr>
              <w:t>Valenovac</w:t>
            </w:r>
            <w:proofErr w:type="spellEnd"/>
            <w:r w:rsidRPr="00DE0623">
              <w:rPr>
                <w:sz w:val="16"/>
                <w:szCs w:val="16"/>
              </w:rPr>
              <w:t xml:space="preserve">, </w:t>
            </w:r>
            <w:proofErr w:type="spellStart"/>
            <w:r w:rsidRPr="00DE0623">
              <w:rPr>
                <w:sz w:val="16"/>
                <w:szCs w:val="16"/>
              </w:rPr>
              <w:t>B.Radića</w:t>
            </w:r>
            <w:proofErr w:type="spellEnd"/>
            <w:r w:rsidRPr="00DE0623">
              <w:rPr>
                <w:sz w:val="16"/>
                <w:szCs w:val="16"/>
              </w:rPr>
              <w:t xml:space="preserve"> 46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23435329607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BRAĆE RADIĆA 46, 31512 VALENOVAC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5.606,55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5.606,55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KATICA VIDAKOVIĆ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13451677981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KESTENOVA 26,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VIPnet</w:t>
            </w:r>
            <w:proofErr w:type="spellEnd"/>
            <w:r w:rsidRPr="00DE0623">
              <w:rPr>
                <w:sz w:val="16"/>
                <w:szCs w:val="16"/>
              </w:rPr>
              <w:t>, društvo s ograničenom odgovornošću za usluge javnih telekomunikacija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29524210204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Vrtni put 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97.233,34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114.276,77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114.276,77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VISIO d.o.o. za građevinarstvo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02591144262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Vinkovačka 118,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119.727,77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103.846,74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103.846,74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Vodovod grada Vukovara društvo s ograničenom odgovornošću za vodoopskrbu i odvodnju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95863787953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Jana Bate 4,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2.330,31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2.710,66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2.710,66</w:t>
            </w:r>
          </w:p>
        </w:tc>
      </w:tr>
      <w:tr w:rsidTr="00D65EDA" w:rsidR="00D65EDA" w:rsidRPr="00DE0623">
        <w:trPr>
          <w:trHeight w:val="864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VODNE USLUGE društvo s ograničenom odgovornošću za proizvodnju, distribuciju i prodaju vode, te odvodnju i pročišćavanje otpadnih voda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43307218011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Ferde Livadića 14a, 43000 Bjelovar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4.899,51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4.899,51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VODOGRADNJA OSIJEK dioničko društvo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84765164046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Petofi</w:t>
            </w:r>
            <w:proofErr w:type="spellEnd"/>
            <w:r w:rsidRPr="00DE0623">
              <w:rPr>
                <w:sz w:val="16"/>
                <w:szCs w:val="16"/>
              </w:rPr>
              <w:t xml:space="preserve"> </w:t>
            </w:r>
            <w:proofErr w:type="spellStart"/>
            <w:r w:rsidRPr="00DE0623">
              <w:rPr>
                <w:sz w:val="16"/>
                <w:szCs w:val="16"/>
              </w:rPr>
              <w:t>Sandora</w:t>
            </w:r>
            <w:proofErr w:type="spellEnd"/>
            <w:r w:rsidRPr="00DE0623">
              <w:rPr>
                <w:sz w:val="16"/>
                <w:szCs w:val="16"/>
              </w:rPr>
              <w:t xml:space="preserve"> 206a,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791.893,29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357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VODOMATERIJAL dioničko društvo za unutarnju i vanjsku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60126992663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Sajmište 174, 32000 Vukovar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313.843,82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313.843,82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VODOOPSKRBA I ODVODNJA društvo s ograničenom odgovornošću za javnu vodoopskrbu i odvodnju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83416546499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Folnegovićeva</w:t>
            </w:r>
            <w:proofErr w:type="spellEnd"/>
            <w:r w:rsidRPr="00DE0623">
              <w:rPr>
                <w:sz w:val="16"/>
                <w:szCs w:val="16"/>
              </w:rPr>
              <w:t xml:space="preserve"> 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2.105,90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6.042,82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6.042,82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VODOS d.o.o. za usluge, trgovinu i savjetovanje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13046742847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Sv.L.B.Mandića 189d,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2.296,25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2.296,25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VODOTEHNIKA - PROJEKT d.o.o. za projektiranje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93617531534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Koturaška cesta 49,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VODOTEHNIKA dioničko društvo za izgradnju </w:t>
            </w:r>
            <w:proofErr w:type="spellStart"/>
            <w:r w:rsidRPr="00DE0623">
              <w:rPr>
                <w:sz w:val="16"/>
                <w:szCs w:val="16"/>
              </w:rPr>
              <w:t>hidrograđevinskih</w:t>
            </w:r>
            <w:proofErr w:type="spellEnd"/>
            <w:r w:rsidRPr="00DE0623">
              <w:rPr>
                <w:sz w:val="16"/>
                <w:szCs w:val="16"/>
              </w:rPr>
              <w:t xml:space="preserve"> objekata, inženjering i trgovinu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17631431320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Koturaška Cesta 49,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150.000,00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150.000,00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VODOVOD - MONTAŽA d.o.o. za uvođenje instalacija i građevinske radove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06137568928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Poljski put 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1.981.000,04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2.029.439,13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2.029.439,13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VODOVOD-OSIJEK d.o.o. za vodoopskrbu i odvodnju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43654507669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Poljski Put 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1.397.971,20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7.176.565,00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1.425.227,21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VOJTEK OPREMA d.o.o. za proizvodnju proizvoda od metala,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82877321185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J.Antala</w:t>
            </w:r>
            <w:proofErr w:type="spellEnd"/>
            <w:r w:rsidRPr="00DE0623">
              <w:rPr>
                <w:sz w:val="16"/>
                <w:szCs w:val="16"/>
              </w:rPr>
              <w:t xml:space="preserve"> 9a, 31300 Beli Manastir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264.465,44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269.528,50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(270.030,00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264.465,44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NADA VOLF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37970879281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BRAĆE BOBETKO 86, 44000 CRNAC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16.860,00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16.860,00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VRAGEC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35530120053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A. Starčevića 16, 10360 Sesvete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3.138,50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3.138,50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Vuka d.d. za vodno gospodarstvo i graditeljstvo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70333556049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S.Radića</w:t>
            </w:r>
            <w:proofErr w:type="spellEnd"/>
            <w:r w:rsidRPr="00DE0623">
              <w:rPr>
                <w:sz w:val="16"/>
                <w:szCs w:val="16"/>
              </w:rPr>
              <w:t xml:space="preserve"> 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367.158,84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AUTOPRIJEVOZ VULIĆ, ORAHOVICA, RIJEČANI 49.,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Ivica Vulić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38389732375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RIJEČANI 49, 33515 ORAHOVICA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980,91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980,91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369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PRIJEVOZ VULIĆ, ORAHOVICA, F. Gavrančića 26., </w:t>
            </w:r>
            <w:proofErr w:type="spellStart"/>
            <w:r w:rsidRPr="00DE0623">
              <w:rPr>
                <w:sz w:val="16"/>
                <w:szCs w:val="16"/>
              </w:rPr>
              <w:t>vl</w:t>
            </w:r>
            <w:proofErr w:type="spellEnd"/>
            <w:r w:rsidRPr="00DE0623">
              <w:rPr>
                <w:sz w:val="16"/>
                <w:szCs w:val="16"/>
              </w:rPr>
              <w:t>. Stjepan Vulić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01945767452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FRANJE GAVRANČIĆA 26, 33515 ORAHOVICA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3.381,07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3.381,07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WÜRTH-HRVATSKA d.o.o. za trgovinu, usluge i zastupanje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52641439848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Franje Lučića 32,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14.052,53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14.052,53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ZAGREB-MONTAŽA d.o.o. za gradnju gospodarskih objekata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06588149401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134.464,48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192.716,54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183.591,54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85584865987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1.682,10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1.682,10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ZAGREBAČKI HOLDING d.o.o. - PODRUŽNICA ČISTOĆA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85584865987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Radnička cesta 82,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190,45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190,45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ZAGREBPETROL, proizvodnja, trgovina i usluge,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04289142943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Črnomerec 38,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85.759,61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85.759,61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lastRenderedPageBreak/>
              <w:t>375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ZALOG d.o.o. za nespecijaliziranu trgovinu na veliko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58828391063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Vrt Jagode </w:t>
            </w:r>
            <w:proofErr w:type="spellStart"/>
            <w:r w:rsidRPr="00DE0623">
              <w:rPr>
                <w:sz w:val="16"/>
                <w:szCs w:val="16"/>
              </w:rPr>
              <w:t>Truhelke</w:t>
            </w:r>
            <w:proofErr w:type="spellEnd"/>
            <w:r w:rsidRPr="00DE0623">
              <w:rPr>
                <w:sz w:val="16"/>
                <w:szCs w:val="16"/>
              </w:rPr>
              <w:t xml:space="preserve"> 3,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223.336,30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223.336,30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223.336,30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ZAŠTITAINSPEKT d.o.o. za zaštitu na radu, zaštitu od požara i zaštitu životnog okoliša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28737940650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Adama </w:t>
            </w:r>
            <w:proofErr w:type="spellStart"/>
            <w:r w:rsidRPr="00DE0623">
              <w:rPr>
                <w:sz w:val="16"/>
                <w:szCs w:val="16"/>
              </w:rPr>
              <w:t>Reisnera</w:t>
            </w:r>
            <w:proofErr w:type="spellEnd"/>
            <w:r w:rsidRPr="00DE0623">
              <w:rPr>
                <w:sz w:val="16"/>
                <w:szCs w:val="16"/>
              </w:rPr>
              <w:t xml:space="preserve"> 95a,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26.947,36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26.947,36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da (4.369,47 kn)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26.947,36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ZAVOD ZA JAVNO ZDRAVSTVO OSJEČKO-BARANJSKE ŽUPANIJE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46854859465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Drinska 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1.339,37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1.339,37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378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ZAVOD ZA STANOVANJE društvo s ograničenom odgovornošću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00505486048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F.Krežme</w:t>
            </w:r>
            <w:proofErr w:type="spellEnd"/>
            <w:r w:rsidRPr="00DE0623">
              <w:rPr>
                <w:sz w:val="16"/>
                <w:szCs w:val="16"/>
              </w:rPr>
              <w:t xml:space="preserve"> 18,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6.888,18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6.888,18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379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ZAVOD ZA UNAPREĐIVANJE SIGURNOSTI d.d.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83442273157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 xml:space="preserve">Trg </w:t>
            </w:r>
            <w:proofErr w:type="spellStart"/>
            <w:r w:rsidRPr="00DE0623">
              <w:rPr>
                <w:sz w:val="16"/>
                <w:szCs w:val="16"/>
              </w:rPr>
              <w:t>L.Mirskog</w:t>
            </w:r>
            <w:proofErr w:type="spellEnd"/>
            <w:r w:rsidRPr="00DE0623">
              <w:rPr>
                <w:sz w:val="16"/>
                <w:szCs w:val="16"/>
              </w:rPr>
              <w:t xml:space="preserve"> 3III,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28.470,47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28.470,47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380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BORIS ZOVKIĆ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17117434201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IVANA GUNDULIĆA 36A,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5.000,90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5.000,90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381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ZRCALO d.o.o. za proizvodnju, trgovinu i usluge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44497411779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Vukovarska Cesta 51,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45.576,63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48.960,33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48.960,33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382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ZVONKO ŽNIDAREC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05112131898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DUGA ULICA 122, 31216 IVANOVAC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147.079,22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176.776,55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ne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174.162,58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383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GRAVIA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80381365828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GUNDULIĆEVA 65,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49.745,85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49.745,85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384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INSPEKT-ING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65016422359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GUNDULIĆEVA 5,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10.228,75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10.228,75</w:t>
            </w:r>
          </w:p>
        </w:tc>
      </w:tr>
      <w:tr w:rsidTr="00D65EDA" w:rsidR="00D65EDA" w:rsidRPr="00DE0623">
        <w:trPr>
          <w:trHeight w:val="288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385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INTER OPTIMUS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53715361324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proofErr w:type="spellStart"/>
            <w:r w:rsidRPr="00DE0623">
              <w:rPr>
                <w:sz w:val="16"/>
                <w:szCs w:val="16"/>
              </w:rPr>
              <w:t>Cenkovečka</w:t>
            </w:r>
            <w:proofErr w:type="spellEnd"/>
            <w:r w:rsidRPr="00DE0623">
              <w:rPr>
                <w:sz w:val="16"/>
                <w:szCs w:val="16"/>
              </w:rPr>
              <w:t xml:space="preserve"> 9 </w:t>
            </w:r>
            <w:proofErr w:type="spellStart"/>
            <w:r w:rsidRPr="00DE0623">
              <w:rPr>
                <w:sz w:val="16"/>
                <w:szCs w:val="16"/>
              </w:rPr>
              <w:t>9</w:t>
            </w:r>
            <w:proofErr w:type="spellEnd"/>
            <w:r w:rsidRPr="00DE0623">
              <w:rPr>
                <w:sz w:val="16"/>
                <w:szCs w:val="16"/>
              </w:rPr>
              <w:t>, 10000 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26.621,69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26.621,69</w:t>
            </w:r>
          </w:p>
        </w:tc>
      </w:tr>
      <w:tr w:rsidTr="00D65EDA" w:rsidR="00D65EDA" w:rsidRPr="00DE0623">
        <w:trPr>
          <w:trHeight w:val="576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386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TRGOMETAL d.o.o. P.J.OSIJEK ZAGREB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26004523816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VINKOVAČKA /KOVUNSKA 70/4, 31000 OSIJEK/ZAGREB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253,13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253,13</w:t>
            </w:r>
          </w:p>
        </w:tc>
      </w:tr>
      <w:tr w:rsidTr="00D65EDA" w:rsidR="00D65EDA" w:rsidRPr="00DE0623">
        <w:trPr>
          <w:trHeight w:val="30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387</w:t>
            </w: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UNIKOM d.o.o.</w:t>
            </w: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07507345484</w:t>
            </w: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RUŽINA 11 A, 31000 Osijek</w:t>
            </w: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1.386,03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0,00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 </w:t>
            </w: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 w:rsidRPr="00DE0623">
              <w:rPr>
                <w:sz w:val="16"/>
                <w:szCs w:val="16"/>
              </w:rPr>
              <w:t>1.386,03</w:t>
            </w:r>
          </w:p>
        </w:tc>
      </w:tr>
      <w:tr w:rsidTr="00D65EDA" w:rsidR="00D65EDA" w:rsidRPr="00DE0623">
        <w:trPr>
          <w:trHeight w:val="300"/>
        </w:trPr>
        <w:tc>
          <w:tcPr>
            <w:tcW w:type="dxa" w:w="591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</w:p>
        </w:tc>
        <w:tc>
          <w:tcPr>
            <w:tcW w:type="dxa" w:w="1663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</w:p>
        </w:tc>
        <w:tc>
          <w:tcPr>
            <w:tcW w:type="dxa" w:w="1285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</w:p>
        </w:tc>
        <w:tc>
          <w:tcPr>
            <w:tcW w:type="dxa" w:w="1302"/>
            <w:shd w:fill="auto" w:color="auto" w:val="clear"/>
            <w:hideMark/>
          </w:tcPr>
          <w:p w:rsidRDefault="00D65EDA" w:rsidP="005F322E" w:rsidR="00D65EDA" w:rsidRPr="00DE0623">
            <w:pPr>
              <w:rPr>
                <w:sz w:val="16"/>
                <w:szCs w:val="16"/>
              </w:rPr>
            </w:pPr>
          </w:p>
        </w:tc>
        <w:tc>
          <w:tcPr>
            <w:tcW w:type="dxa" w:w="1250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62.422.525,63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66.399.982,48</w:t>
            </w:r>
          </w:p>
        </w:tc>
        <w:tc>
          <w:tcPr>
            <w:tcW w:type="dxa" w:w="907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220"/>
            <w:gridSpan w:val="2"/>
            <w:shd w:fill="auto" w:color="auto" w:val="clear"/>
            <w:hideMark/>
          </w:tcPr>
          <w:p w:rsidRDefault="00D65EDA" w:rsidP="005F322E" w:rsidR="00D65EDA" w:rsidRPr="00DE062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68.554.413,67</w:t>
            </w:r>
          </w:p>
        </w:tc>
      </w:tr>
    </w:tbl>
    <w:p w:rsidRDefault="00135D06" w:rsidP="00856469" w:rsidR="00135D06">
      <w:pPr>
        <w:jc w:val="both"/>
      </w:pPr>
    </w:p>
    <w:p w:rsidRDefault="005F322E" w:rsidP="00856469" w:rsidR="005F322E" w:rsidRPr="003D664C">
      <w:pPr>
        <w:jc w:val="both"/>
      </w:pPr>
    </w:p>
    <w:p w:rsidRDefault="005F322E" w:rsidP="003D664C" w:rsidR="005F322E" w:rsidRPr="003D664C">
      <w:pPr>
        <w:jc w:val="both"/>
      </w:pPr>
    </w:p>
    <w:p w:rsidRDefault="007B2B32" w:rsidP="003D664C" w:rsidR="005F322E" w:rsidRPr="003D664C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D664C">
        <w:rPr>
          <w:rFonts w:hAnsi="Times New Roman" w:ascii="Times New Roman"/>
          <w:sz w:val="24"/>
          <w:szCs w:val="24"/>
        </w:rPr>
        <w:t>Na temelju tablice ispitanih tražbina sud donosi Rješenje o osporenim tražbinama uz naznaku razloga osporavanja (čl. 50 st. 1 SZ</w:t>
      </w:r>
      <w:r w:rsidR="003D664C">
        <w:rPr>
          <w:rFonts w:hAnsi="Times New Roman" w:ascii="Times New Roman"/>
          <w:sz w:val="24"/>
          <w:szCs w:val="24"/>
        </w:rPr>
        <w:t>):</w:t>
      </w:r>
    </w:p>
    <w:p w:rsidRDefault="00471786" w:rsidP="00F045DE" w:rsidR="00F045DE" w:rsidRPr="003D664C">
      <w:pPr>
        <w:ind w:left="8496"/>
      </w:pPr>
      <w:r>
        <w:t xml:space="preserve">  </w:t>
      </w:r>
      <w:r w:rsidR="00F045DE">
        <w:t>u kn</w:t>
      </w:r>
    </w:p>
    <w:tbl>
      <w:tblPr>
        <w:tblpPr w:tblpY="136" w:tblpXSpec="center" w:horzAnchor="margin" w:vertAnchor="text" w:rightFromText="180" w:leftFromText="180"/>
        <w:tblW w:type="dxa" w:w="104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1"/>
        <w:gridCol w:w="1307"/>
        <w:gridCol w:w="1143"/>
        <w:gridCol w:w="1089"/>
        <w:gridCol w:w="1052"/>
        <w:gridCol w:w="1042"/>
        <w:gridCol w:w="949"/>
        <w:gridCol w:w="991"/>
        <w:gridCol w:w="1036"/>
        <w:gridCol w:w="1316"/>
      </w:tblGrid>
      <w:tr w:rsidTr="003D664C" w:rsidR="003D664C" w:rsidRPr="00DE07C7">
        <w:trPr>
          <w:trHeight w:val="804"/>
        </w:trPr>
        <w:tc>
          <w:tcPr>
            <w:tcW w:type="dxa" w:w="531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2"/>
                <w:szCs w:val="12"/>
              </w:rPr>
            </w:pPr>
            <w:r w:rsidRPr="00DE07C7">
              <w:rPr>
                <w:b/>
                <w:bCs/>
                <w:sz w:val="12"/>
                <w:szCs w:val="12"/>
              </w:rPr>
              <w:t>Redni broj</w:t>
            </w:r>
          </w:p>
        </w:tc>
        <w:tc>
          <w:tcPr>
            <w:tcW w:type="dxa" w:w="1307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Ime i prezime / Naziv vjerovnika</w:t>
            </w:r>
          </w:p>
        </w:tc>
        <w:tc>
          <w:tcPr>
            <w:tcW w:type="dxa" w:w="1143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type="dxa" w:w="1089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Adresa vjerovnika</w:t>
            </w:r>
          </w:p>
        </w:tc>
        <w:tc>
          <w:tcPr>
            <w:tcW w:type="dxa" w:w="1052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Iznos obveze prema izvješću dužnika u prijedlogu plana</w:t>
            </w:r>
          </w:p>
        </w:tc>
        <w:tc>
          <w:tcPr>
            <w:tcW w:type="dxa" w:w="1042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Iznos tražbine prema prijavi vjerovnika  - Prema tablici FINE ( Obrazac 3)</w:t>
            </w:r>
          </w:p>
        </w:tc>
        <w:tc>
          <w:tcPr>
            <w:tcW w:type="dxa" w:w="949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Ovršna isprava (da/ne)</w:t>
            </w:r>
          </w:p>
        </w:tc>
        <w:tc>
          <w:tcPr>
            <w:tcW w:type="dxa" w:w="991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Priznati iznos tražbine                        ( Obrazac 4 i 5)</w:t>
            </w:r>
          </w:p>
        </w:tc>
        <w:tc>
          <w:tcPr>
            <w:tcW w:type="dxa" w:w="1036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Osporeni iznos tražbine</w:t>
            </w: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Napomena za osporeni iznos</w:t>
            </w:r>
          </w:p>
        </w:tc>
      </w:tr>
      <w:tr w:rsidTr="003D664C" w:rsidR="003D664C" w:rsidRPr="00DE07C7">
        <w:trPr>
          <w:trHeight w:val="300"/>
        </w:trPr>
        <w:tc>
          <w:tcPr>
            <w:tcW w:type="dxa" w:w="531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type="dxa" w:w="1307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type="dxa" w:w="1143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type="dxa" w:w="1089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type="dxa" w:w="1052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type="dxa" w:w="1042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type="dxa" w:w="949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type="dxa" w:w="991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type="dxa" w:w="1036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3D664C" w:rsidP="003D664C" w:rsidR="003D664C" w:rsidRPr="00DE07C7">
            <w:pPr>
              <w:jc w:val="center"/>
              <w:rPr>
                <w:b/>
                <w:bCs/>
                <w:sz w:val="14"/>
                <w:szCs w:val="14"/>
              </w:rPr>
            </w:pPr>
            <w:r w:rsidRPr="00DE07C7">
              <w:rPr>
                <w:b/>
                <w:bCs/>
                <w:sz w:val="14"/>
                <w:szCs w:val="14"/>
              </w:rPr>
              <w:t>9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A.N</w:t>
            </w:r>
            <w:proofErr w:type="spellEnd"/>
            <w:r w:rsidRPr="00DE07C7">
              <w:rPr>
                <w:sz w:val="14"/>
                <w:szCs w:val="14"/>
              </w:rPr>
              <w:t>. VISOKOGRADNJA d.o.o. za graditeljstvo,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99159584038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J. J. Strossmayera 289,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479.806,24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132.477,18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347.329,06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>; plaćanje od strane Investitora</w:t>
            </w:r>
          </w:p>
        </w:tc>
      </w:tr>
      <w:tr w:rsidTr="003D664C" w:rsidR="003D664C" w:rsidRPr="00DE07C7">
        <w:trPr>
          <w:trHeight w:val="79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2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AKRIPOL ZAGREB d.o.o. za proizvodnju, montažu i trgovinu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68640627854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Resselova</w:t>
            </w:r>
            <w:proofErr w:type="spellEnd"/>
            <w:r w:rsidRPr="00DE07C7">
              <w:rPr>
                <w:sz w:val="14"/>
                <w:szCs w:val="14"/>
              </w:rPr>
              <w:t xml:space="preserve"> 2-4,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58.947,23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63.454,49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60.380,18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3.074,31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Rokovi obračuna kamata u </w:t>
            </w:r>
            <w:proofErr w:type="spellStart"/>
            <w:r w:rsidRPr="00DE07C7">
              <w:rPr>
                <w:sz w:val="14"/>
                <w:szCs w:val="14"/>
              </w:rPr>
              <w:t>predobračunu</w:t>
            </w:r>
            <w:proofErr w:type="spellEnd"/>
            <w:r w:rsidRPr="00DE07C7">
              <w:rPr>
                <w:sz w:val="14"/>
                <w:szCs w:val="14"/>
              </w:rPr>
              <w:t xml:space="preserve"> br. 3. u suprotnosti sa datumom zadužnice podnesene na naplatu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AUTOSLAVONIJA d.d. za trgovinu, popravak i održavanje motornih vozila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28674400422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Vukovarska 213A,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408.538,29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221.319,60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187.218,69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AUTOWILL d.o.o. za trgovinu i popravak motornih vozila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12631083049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Kudeljara</w:t>
            </w:r>
            <w:proofErr w:type="spellEnd"/>
            <w:r w:rsidRPr="00DE07C7">
              <w:rPr>
                <w:sz w:val="14"/>
                <w:szCs w:val="14"/>
              </w:rPr>
              <w:t xml:space="preserve"> 5, 32000 Vukovar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13.841,54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19.860,21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13.841,54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6.018,67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Osporeni iznos prijavljen izvan roka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BMD STIL d.o.o. za trgovinu, proizvodnju, promet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96086822394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Bedenica</w:t>
            </w:r>
            <w:proofErr w:type="spellEnd"/>
            <w:r w:rsidRPr="00DE07C7">
              <w:rPr>
                <w:sz w:val="14"/>
                <w:szCs w:val="14"/>
              </w:rPr>
              <w:t xml:space="preserve"> 45 A, 10381 </w:t>
            </w:r>
            <w:proofErr w:type="spellStart"/>
            <w:r w:rsidRPr="00DE07C7">
              <w:rPr>
                <w:sz w:val="14"/>
                <w:szCs w:val="14"/>
              </w:rPr>
              <w:t>Bedenica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48.639,01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48.639,01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Provedena </w:t>
            </w:r>
            <w:proofErr w:type="spellStart"/>
            <w:r w:rsidRPr="00DE07C7">
              <w:rPr>
                <w:sz w:val="14"/>
                <w:szCs w:val="14"/>
              </w:rPr>
              <w:t>kompenzaacija</w:t>
            </w:r>
            <w:proofErr w:type="spellEnd"/>
            <w:r w:rsidRPr="00DE07C7">
              <w:rPr>
                <w:sz w:val="14"/>
                <w:szCs w:val="14"/>
              </w:rPr>
              <w:t xml:space="preserve"> od 15.12.2017.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BRILIANT d.o.o. za proizvodnju i trgovinu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26250338198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Diljeva</w:t>
            </w:r>
            <w:proofErr w:type="spellEnd"/>
            <w:r w:rsidRPr="00DE07C7">
              <w:rPr>
                <w:sz w:val="14"/>
                <w:szCs w:val="14"/>
              </w:rPr>
              <w:t xml:space="preserve"> ulica 10, 32100 Vinkovci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1.381,50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1.381,50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međuvremenu prestala obveza; oni poslali OKU </w:t>
            </w:r>
            <w:proofErr w:type="spellStart"/>
            <w:r w:rsidRPr="00DE07C7">
              <w:rPr>
                <w:sz w:val="14"/>
                <w:szCs w:val="14"/>
              </w:rPr>
              <w:t>nataj</w:t>
            </w:r>
            <w:proofErr w:type="spellEnd"/>
            <w:r w:rsidRPr="00DE07C7">
              <w:rPr>
                <w:sz w:val="14"/>
                <w:szCs w:val="14"/>
              </w:rPr>
              <w:t xml:space="preserve"> iznos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CENTAR ZA UNAPREĐENJE STOČARSTVA d.o.o. za veterinarsku djelatnost centra za reprodukciju i umjetno </w:t>
            </w:r>
            <w:proofErr w:type="spellStart"/>
            <w:r w:rsidRPr="00DE07C7">
              <w:rPr>
                <w:sz w:val="14"/>
                <w:szCs w:val="14"/>
              </w:rPr>
              <w:t>osjemenjivanje</w:t>
            </w:r>
            <w:proofErr w:type="spellEnd"/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30795818828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Kolođvar</w:t>
            </w:r>
            <w:proofErr w:type="spellEnd"/>
            <w:r w:rsidRPr="00DE07C7">
              <w:rPr>
                <w:sz w:val="14"/>
                <w:szCs w:val="14"/>
              </w:rPr>
              <w:t xml:space="preserve"> 1, 31216 Antunovac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60.446,96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60.446,96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cijelosti ne priznajemo jer se vodi sudski postupak br. P-622/2016 kod Trgovačkog suda u Osijeku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DRŽAVNA GEODETSKA UPRAVA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84891127540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GRUŠKA 20,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5.000,00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5.000,00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DRŽAVNI HIDROMETEOROLOŠKI ZAVOD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74660437164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GRIČ 3,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400,00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400,00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921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10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DVOKORAK, d.o.o. za građenje, usluge i športske djelatnosti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65753240627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Slavonija I 6/2, 35000 Slavonski Brod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112.914,85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285.955,44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142.977,72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142.977,72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Dva puta obračunat isti iznos</w:t>
            </w:r>
          </w:p>
        </w:tc>
      </w:tr>
      <w:tr w:rsidTr="003D664C" w:rsidR="003D664C" w:rsidRPr="00DE07C7">
        <w:trPr>
          <w:trHeight w:val="1229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EKO VRELO SOKOVI društvo s ograničenom odgovornošću za trgovinu i proizvodnju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60798982257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Gramača</w:t>
            </w:r>
            <w:proofErr w:type="spellEnd"/>
            <w:r w:rsidRPr="00DE07C7">
              <w:rPr>
                <w:sz w:val="14"/>
                <w:szCs w:val="14"/>
              </w:rPr>
              <w:t xml:space="preserve"> 8A,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621.641,64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D65EDA" w:rsidP="003D664C" w:rsidR="003D664C" w:rsidRPr="00DE07C7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621.641,64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cijelosti ne priznajemo jer Presuda u prilogu nije pravomoćna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12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EMOS društvo s ograničenom odgovornošću za proizvodnju,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29021670168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Čulinečka</w:t>
            </w:r>
            <w:proofErr w:type="spellEnd"/>
            <w:r w:rsidRPr="00DE07C7">
              <w:rPr>
                <w:sz w:val="14"/>
                <w:szCs w:val="14"/>
              </w:rPr>
              <w:t xml:space="preserve"> 27,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42.557,50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44.906,41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42.557,50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2.348,91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Osporeni iznos prijavljen izvan roka</w:t>
            </w:r>
          </w:p>
        </w:tc>
      </w:tr>
      <w:tr w:rsidTr="003D664C" w:rsidR="003D664C" w:rsidRPr="00DE07C7">
        <w:trPr>
          <w:trHeight w:val="244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13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ENERGOS d.o.o. za usluge i trgovinu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85653376559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Ulica jablanova 12,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1.782.358,71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2.190.742,78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1.984.713,73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206.029,05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>; plaćanje od strane Investitora (21.094,34) i neprovedena cesija br. 140/17.(10.817,91) Te osporeni radovi (174.116,80) i depoziti zadržani sukladno Ugovorima.</w:t>
            </w:r>
          </w:p>
        </w:tc>
      </w:tr>
      <w:tr w:rsidTr="003D664C" w:rsidR="003D664C" w:rsidRPr="00DE07C7">
        <w:trPr>
          <w:trHeight w:val="79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14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FLOREO d.o.o. za trgovinu na veliko i malo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65640587592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Vukovarska 21a,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16.576,35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45.010,84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17.629,36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27.381,48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Zatvaranje kompenzacijama 265/17, 405/17, 548/17 (20.006,04), osporavanje računa ( 7.900,00); zadržan depozit sukladno Ugovoru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15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Fond za zaštitu okoliša i </w:t>
            </w:r>
            <w:r w:rsidRPr="00DE07C7">
              <w:rPr>
                <w:sz w:val="14"/>
                <w:szCs w:val="14"/>
              </w:rPr>
              <w:lastRenderedPageBreak/>
              <w:t>energetsku učinkovitost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85828625994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Radnička cesta 80, 10000 </w:t>
            </w:r>
            <w:r w:rsidRPr="00DE07C7">
              <w:rPr>
                <w:sz w:val="14"/>
                <w:szCs w:val="14"/>
              </w:rPr>
              <w:lastRenderedPageBreak/>
              <w:t>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729,33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1.458,66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da (729,33 kn)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729,33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729,33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Dva puta obračunat isti iznos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16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GIS </w:t>
            </w:r>
            <w:proofErr w:type="spellStart"/>
            <w:r w:rsidRPr="00DE07C7">
              <w:rPr>
                <w:sz w:val="14"/>
                <w:szCs w:val="14"/>
              </w:rPr>
              <w:t>Aqua</w:t>
            </w:r>
            <w:proofErr w:type="spellEnd"/>
            <w:r w:rsidRPr="00DE07C7">
              <w:rPr>
                <w:sz w:val="14"/>
                <w:szCs w:val="14"/>
              </w:rPr>
              <w:t xml:space="preserve"> </w:t>
            </w:r>
            <w:proofErr w:type="spellStart"/>
            <w:r w:rsidRPr="00DE07C7">
              <w:rPr>
                <w:sz w:val="14"/>
                <w:szCs w:val="14"/>
              </w:rPr>
              <w:t>Austria</w:t>
            </w:r>
            <w:proofErr w:type="spellEnd"/>
            <w:r w:rsidRPr="00DE07C7">
              <w:rPr>
                <w:sz w:val="14"/>
                <w:szCs w:val="14"/>
              </w:rPr>
              <w:t xml:space="preserve"> </w:t>
            </w:r>
            <w:proofErr w:type="spellStart"/>
            <w:r w:rsidRPr="00DE07C7">
              <w:rPr>
                <w:sz w:val="14"/>
                <w:szCs w:val="14"/>
              </w:rPr>
              <w:t>GmbH</w:t>
            </w:r>
            <w:proofErr w:type="spellEnd"/>
            <w:r w:rsidRPr="00DE07C7">
              <w:rPr>
                <w:sz w:val="14"/>
                <w:szCs w:val="14"/>
              </w:rPr>
              <w:t xml:space="preserve"> - Glavna Podružnica Split, za građevinsku čeličnu industriju i izgradnju postrojenja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68501597558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Put </w:t>
            </w:r>
            <w:proofErr w:type="spellStart"/>
            <w:r w:rsidRPr="00DE07C7">
              <w:rPr>
                <w:sz w:val="14"/>
                <w:szCs w:val="14"/>
              </w:rPr>
              <w:t>Supavla</w:t>
            </w:r>
            <w:proofErr w:type="spellEnd"/>
            <w:r w:rsidRPr="00DE07C7">
              <w:rPr>
                <w:sz w:val="14"/>
                <w:szCs w:val="14"/>
              </w:rPr>
              <w:t xml:space="preserve"> 1, 21000 Split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2.999.378,69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2.999.378,69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>, naplata od Investitora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17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GMK d.o.o. za proizvodnju, konstrukcije i montažu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39665653486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Jelengradska</w:t>
            </w:r>
            <w:proofErr w:type="spellEnd"/>
            <w:r w:rsidRPr="00DE07C7">
              <w:rPr>
                <w:sz w:val="14"/>
                <w:szCs w:val="14"/>
              </w:rPr>
              <w:t xml:space="preserve"> 4, 31550 </w:t>
            </w:r>
            <w:proofErr w:type="spellStart"/>
            <w:r w:rsidRPr="00DE07C7">
              <w:rPr>
                <w:sz w:val="14"/>
                <w:szCs w:val="14"/>
              </w:rPr>
              <w:t>Petrijevci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Prijedlog Plana restrukturiranja 7.6.2.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27.254.653,17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22.254.653,17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5.000.000,00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79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18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GRAD VINKOVCI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67648791479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Bana Josipa Jelačića 1, 32100 Vinkovci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2.245.807,47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2.245.807,47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cijelosti ne priznajemo jer se vodi sudski postupak br. P-252/2013 kod Trgovačkog suda u Osijeku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GRAD VUKOVAR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50041264710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Dr. Franje Tuđmana 1, 32000 Vukovar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1.322,51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195.390,24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195.390,24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Povrv</w:t>
            </w:r>
            <w:proofErr w:type="spellEnd"/>
            <w:r w:rsidRPr="00DE07C7">
              <w:rPr>
                <w:sz w:val="14"/>
                <w:szCs w:val="14"/>
              </w:rPr>
              <w:t>-517/2016 kod Općinskog suda u Osijeku</w:t>
            </w:r>
          </w:p>
        </w:tc>
      </w:tr>
      <w:tr w:rsidTr="003D664C" w:rsidR="003D664C" w:rsidRPr="00DE07C7">
        <w:trPr>
          <w:trHeight w:val="79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20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GRASA d.o.o. za građevinske sanacije i </w:t>
            </w:r>
            <w:proofErr w:type="spellStart"/>
            <w:r w:rsidRPr="00DE07C7">
              <w:rPr>
                <w:sz w:val="14"/>
                <w:szCs w:val="14"/>
              </w:rPr>
              <w:t>geotehičke</w:t>
            </w:r>
            <w:proofErr w:type="spellEnd"/>
            <w:r w:rsidRPr="00DE07C7">
              <w:rPr>
                <w:sz w:val="14"/>
                <w:szCs w:val="14"/>
              </w:rPr>
              <w:t xml:space="preserve"> radove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53804674161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Kalinovica 3,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414.416,52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414.416,52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 xml:space="preserve">; plaćanje od strane Investitora (375.877,32) te </w:t>
            </w:r>
            <w:proofErr w:type="spellStart"/>
            <w:r w:rsidRPr="00DE07C7">
              <w:rPr>
                <w:sz w:val="14"/>
                <w:szCs w:val="14"/>
              </w:rPr>
              <w:t>osporenračun</w:t>
            </w:r>
            <w:proofErr w:type="spellEnd"/>
            <w:r w:rsidRPr="00DE07C7">
              <w:rPr>
                <w:sz w:val="14"/>
                <w:szCs w:val="14"/>
              </w:rPr>
              <w:t xml:space="preserve"> u cijelosti kako visina tako i </w:t>
            </w:r>
            <w:proofErr w:type="spellStart"/>
            <w:r w:rsidRPr="00DE07C7">
              <w:rPr>
                <w:sz w:val="14"/>
                <w:szCs w:val="14"/>
              </w:rPr>
              <w:t>osnov</w:t>
            </w:r>
            <w:proofErr w:type="spellEnd"/>
            <w:r w:rsidRPr="00DE07C7">
              <w:rPr>
                <w:sz w:val="14"/>
                <w:szCs w:val="14"/>
              </w:rPr>
              <w:t xml:space="preserve"> ( 38.539,20)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HEP ELEKTRA d.o.o. za opskrbu električnom energijom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43965974818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Ulica grada Vukovara 37,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21.820,78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21.923,18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21.923,18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obveza; sve priznato HEP Osijek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22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HEP-ODS d.o.o. Elektra VALPOVO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46830600751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Osiječka</w:t>
            </w:r>
            <w:proofErr w:type="spellEnd"/>
            <w:r w:rsidRPr="00DE07C7">
              <w:rPr>
                <w:sz w:val="14"/>
                <w:szCs w:val="14"/>
              </w:rPr>
              <w:t xml:space="preserve"> 16, 31550 Valpovo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33.206,13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33.206,13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23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HIDROGRADNJA društvo s ograničenom odgovornošću za graditeljstvo,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91653866186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Hrv.Republike</w:t>
            </w:r>
            <w:proofErr w:type="spellEnd"/>
            <w:r w:rsidRPr="00DE07C7">
              <w:rPr>
                <w:sz w:val="14"/>
                <w:szCs w:val="14"/>
              </w:rPr>
              <w:t xml:space="preserve"> 43,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834.376,52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834.376,52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>; plaćanje od strane Investitora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24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HRVATSKA OSIGURAVAJUĆA KUĆA - dioničko društvo za osiguranje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00432869176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Capraška</w:t>
            </w:r>
            <w:proofErr w:type="spellEnd"/>
            <w:r w:rsidRPr="00DE07C7">
              <w:rPr>
                <w:sz w:val="14"/>
                <w:szCs w:val="14"/>
              </w:rPr>
              <w:t xml:space="preserve"> ulica 6,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251.265,38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70.101,25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181.164,13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Dio tražbine u osporenom iznosu plaćen (zatvoren)</w:t>
            </w:r>
          </w:p>
        </w:tc>
      </w:tr>
      <w:tr w:rsidTr="003D664C" w:rsidR="003D664C" w:rsidRPr="00DE07C7">
        <w:trPr>
          <w:trHeight w:val="711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25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IGMA industrija građevnog materijala, d.o.o.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43695070004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Ciglana 10, 48000 Koprivnica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768.769,15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818.614,84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792.082,83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26.532,00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Pogrešno iskazana tražbina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26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VEDRAN KULOVAC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88456562904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BARANJSKA ULICA 84,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1.620,64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1.620,64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je iznos plaćen izravnom naplatom putem FINA po Rješenju </w:t>
            </w:r>
            <w:proofErr w:type="spellStart"/>
            <w:r w:rsidRPr="00DE07C7">
              <w:rPr>
                <w:sz w:val="14"/>
                <w:szCs w:val="14"/>
              </w:rPr>
              <w:t>Ov</w:t>
            </w:r>
            <w:proofErr w:type="spellEnd"/>
            <w:r w:rsidRPr="00DE07C7">
              <w:rPr>
                <w:sz w:val="14"/>
                <w:szCs w:val="14"/>
              </w:rPr>
              <w:t>-2/17-9</w:t>
            </w:r>
          </w:p>
        </w:tc>
      </w:tr>
      <w:tr w:rsidTr="003D664C" w:rsidR="003D664C" w:rsidRPr="00DE07C7">
        <w:trPr>
          <w:trHeight w:val="52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27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MASSILIA d.o.o. za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86144563117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Lučki prilaz 2,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25.795,00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25.795,00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>; plaćanje od strane Investitora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28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MEĐIMURJE GRADITELJSTVO društvo s ograničenom odgovornošću za graditeljstvo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15921860232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Zagrebačka 42a, 40000 Čakovec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616.462,25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616.462,25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Nominirani </w:t>
            </w:r>
            <w:proofErr w:type="spellStart"/>
            <w:r w:rsidRPr="00DE07C7">
              <w:rPr>
                <w:sz w:val="14"/>
                <w:szCs w:val="14"/>
              </w:rPr>
              <w:t>podizvoditelj</w:t>
            </w:r>
            <w:proofErr w:type="spellEnd"/>
            <w:r w:rsidRPr="00DE07C7">
              <w:rPr>
                <w:sz w:val="14"/>
                <w:szCs w:val="14"/>
              </w:rPr>
              <w:t>; plaćanje od strane Investitora; Povukao prijavu 30.03.2018.</w:t>
            </w:r>
          </w:p>
        </w:tc>
      </w:tr>
      <w:tr w:rsidTr="00D65EDA" w:rsidR="003D664C" w:rsidRPr="00DE07C7">
        <w:trPr>
          <w:trHeight w:val="1320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29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SANJA MIŠEVIĆ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17448143522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REISNEROVA ULICA 83,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95.336,67</w:t>
            </w:r>
          </w:p>
        </w:tc>
        <w:tc>
          <w:tcPr>
            <w:tcW w:type="dxa" w:w="949"/>
            <w:shd w:fill="auto" w:color="auto" w:val="clear"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95.336,67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je Rješenjem Općinskog suda u Osijeku </w:t>
            </w:r>
            <w:proofErr w:type="spellStart"/>
            <w:r w:rsidRPr="00DE07C7">
              <w:rPr>
                <w:sz w:val="14"/>
                <w:szCs w:val="14"/>
              </w:rPr>
              <w:t>Ovr</w:t>
            </w:r>
            <w:proofErr w:type="spellEnd"/>
            <w:r w:rsidRPr="00DE07C7">
              <w:rPr>
                <w:sz w:val="14"/>
                <w:szCs w:val="14"/>
              </w:rPr>
              <w:t xml:space="preserve">-4093/2016 obustavljen postupak ovrhe jer </w:t>
            </w:r>
            <w:r w:rsidRPr="00DE07C7">
              <w:rPr>
                <w:sz w:val="14"/>
                <w:szCs w:val="14"/>
              </w:rPr>
              <w:lastRenderedPageBreak/>
              <w:t>je ovrhovoditeljica povukla u cijelosti prijedlog za ovrhu.</w:t>
            </w:r>
          </w:p>
        </w:tc>
      </w:tr>
      <w:tr w:rsidTr="003D664C" w:rsidR="003D664C" w:rsidRPr="00DE07C7">
        <w:trPr>
          <w:trHeight w:val="115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30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MIJO MIŠKOVIĆ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98870428337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BILJSKI SOKAK 3, 31327 BILJE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128.108,10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D65EDA" w:rsidP="003D664C" w:rsidR="003D664C" w:rsidRPr="00DE07C7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128.108,10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 xml:space="preserve">-119/12 kod Općinskog suda u Osijeku 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>-499/2016 kod Općinskog suda u Osijeku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MRAMOR -Društvo za unutarnju i vanjsku trgovinu i usluge d.o.o.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32198858247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Ulica Jablanova 19a,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83.654,88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88.459,16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83.654,88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4.804,28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Osporeni iznos u suprotnosti sa ovjerenim saldom otvorenih stavki od 08.12.2017.</w:t>
            </w:r>
          </w:p>
        </w:tc>
      </w:tr>
      <w:tr w:rsidTr="003D664C" w:rsidR="003D664C" w:rsidRPr="00DE07C7">
        <w:trPr>
          <w:trHeight w:val="115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32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NAŠICECEMENT Tvornica cementa, dioničko društvo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62612424147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Tajnovac</w:t>
            </w:r>
            <w:proofErr w:type="spellEnd"/>
            <w:r w:rsidRPr="00DE07C7">
              <w:rPr>
                <w:sz w:val="14"/>
                <w:szCs w:val="14"/>
              </w:rPr>
              <w:t xml:space="preserve"> 1, 31500 Našice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3.145.972,74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4.834.192,54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541FC4" w:rsidP="003D664C" w:rsidR="003D664C" w:rsidRPr="00DE07C7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3.723.122,22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541FC4" w:rsidP="003D664C" w:rsidR="003D664C" w:rsidRPr="00DE07C7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1.111.070,32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Nominirani iznos plaća Investitor po Ugovoru ( 859.981,17); Iznos osporenih kamata ( 561.730,28); Depoziti sukladno Ugovoru (240.707,45)</w:t>
            </w:r>
          </w:p>
        </w:tc>
      </w:tr>
      <w:tr w:rsidTr="003D664C" w:rsidR="003D664C" w:rsidRPr="00DE07C7">
        <w:trPr>
          <w:trHeight w:val="2640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33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ORT d.o.o. za građevinarstvo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64972469783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Sv.L.B.Mandića 231a,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486.361,11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10.487,51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475.873,60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Tražbina u iznosu 172.417,52 plaćena je kompenzacijom br. 640/2017 umjesto mjenice serije A-06838936 (supstitucija plaćanja). Tražbina u iznosu 250.000,00 (mjenica serija A-06836250) bila je u funkciji pribavljanja materijala za okončanu situaciju br. 187/1/10 - ukupan iznos navedene vrijednosti mjenice sadržan je u okončanoj situaciji 187/1/10, te je tako dvostruko obuhvaćena.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34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 METAL d.o.o. za proizvodnju,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19038312479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Braće Radić 39, 31550 </w:t>
            </w:r>
            <w:proofErr w:type="spellStart"/>
            <w:r w:rsidRPr="00DE07C7">
              <w:rPr>
                <w:sz w:val="14"/>
                <w:szCs w:val="14"/>
              </w:rPr>
              <w:t>Ladimirevci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166.644,12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223.969,76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204.701,62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19.268,14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Djelomično dvostruko iskazana tražbina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35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OSIMPEX - d.o.o. za unutarnju i vanjsku trgovinu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17937349035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Europske Avenije 2,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Prijedlog Plan restrukturiranja 7.6.2.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103.833.374,06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90.963.233,05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12.870.141,01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36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OTP banka Hrvatska dioničko društvo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52508873833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Ulica Domovinskog rata 3, 23000 Zadar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Naknada za vođenje računa u međuvremenu </w:t>
            </w:r>
            <w:proofErr w:type="spellStart"/>
            <w:r w:rsidRPr="00DE07C7">
              <w:rPr>
                <w:sz w:val="14"/>
                <w:szCs w:val="14"/>
              </w:rPr>
              <w:t>naplačena</w:t>
            </w:r>
            <w:proofErr w:type="spellEnd"/>
            <w:r w:rsidRPr="00DE07C7">
              <w:rPr>
                <w:sz w:val="14"/>
                <w:szCs w:val="14"/>
              </w:rPr>
              <w:t xml:space="preserve"> od strane banke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37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 T M G d.o.o. za trgovinu i marketing u građevinarstvu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50617926250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Gornjostupnička</w:t>
            </w:r>
            <w:proofErr w:type="spellEnd"/>
            <w:r w:rsidRPr="00DE07C7">
              <w:rPr>
                <w:sz w:val="14"/>
                <w:szCs w:val="14"/>
              </w:rPr>
              <w:t xml:space="preserve"> 18, 10255 Gornji </w:t>
            </w:r>
            <w:proofErr w:type="spellStart"/>
            <w:r w:rsidRPr="00DE07C7">
              <w:rPr>
                <w:sz w:val="14"/>
                <w:szCs w:val="14"/>
              </w:rPr>
              <w:t>Stupnik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44.589,16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48.852,88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44.589,16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4.263,72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Osporeni iznos prijavljen izvan roka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38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PIPELIFE-HRVATSKA Cijevni sustavi d.o.o.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12257815953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Prosinačka 7, 10431 </w:t>
            </w:r>
            <w:proofErr w:type="spellStart"/>
            <w:r w:rsidRPr="00DE07C7">
              <w:rPr>
                <w:sz w:val="14"/>
                <w:szCs w:val="14"/>
              </w:rPr>
              <w:t>Kerestinec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328.192,85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346.878,30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341.639,36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5.238,94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Nisu proveli sve dokumente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39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ILIJA POPIĆ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19112831138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DUGA ULICA 64, 31000 BRIJEŠĆE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>-258/2017 kod Općinskog suda u Osijeku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40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JOSIP POPIĆ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04527212696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DUGA ULICA 64, 31000 BRIJEŠĆE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>-258/2017 kod Općinskog suda u Osijeku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MARA POPIĆ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69876281633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KRALJA TOMISLAVA 274, 31404 VLADISLAVCI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>-258/2017 kod Općinskog suda u Osijeku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42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RADA POPIĆ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32605268487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DUGA ULICA 64, 31000 BRIJEŠĆE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1.058.365,46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>-258/2017 kod Općinskog suda u Osijeku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43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PRVO PLINARSKO DRUŠTVO - OPSKRBA POSLOVNIH KORISNIKA d.o.o.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56292881789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K.A.Stepinca 27, 32000 Vukovar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769,50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769,50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44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SEGRAD dioničko društvo za usluge i promet roba u stečaju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98837779824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Radnička cesta 63, 48350 Đurđevac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399.485,03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399.485,03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cijelosti ne priznajemo jer se vodi sudski postupak br. P-203/17 kod Trgovačkog suda u Varaždinu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45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SOFRA d.o.o. za ugostiteljstvo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62812054185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Radnička cesta 50,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552,00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552,00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 međuvremenu prestala obveza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46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>SPEKTRA d.o.o. za upravljanje nekretninama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>66404733183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>Županijska 1,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465.283,10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385.442,90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79.840,20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Pogrešno iskazana tražbina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47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>SUEZ INTERNATIONAL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 xml:space="preserve">          36848101882 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>16 place de L IRIS TOUR CB 21, 92040 LA DEFENSE CEDEX, PARIS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4.232.751,35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4.232.751,35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Osporavamo kako </w:t>
            </w:r>
            <w:proofErr w:type="spellStart"/>
            <w:r w:rsidRPr="00DE07C7">
              <w:rPr>
                <w:sz w:val="14"/>
                <w:szCs w:val="14"/>
              </w:rPr>
              <w:t>osnov</w:t>
            </w:r>
            <w:proofErr w:type="spellEnd"/>
            <w:r w:rsidRPr="00DE07C7">
              <w:rPr>
                <w:sz w:val="14"/>
                <w:szCs w:val="14"/>
              </w:rPr>
              <w:t xml:space="preserve"> tako i visinu te pravovremenost cjelokupne prijave.</w:t>
            </w:r>
            <w:r w:rsidR="00541FC4">
              <w:rPr>
                <w:sz w:val="14"/>
                <w:szCs w:val="14"/>
              </w:rPr>
              <w:t xml:space="preserve">, naime, vjerovnik je nominiran </w:t>
            </w:r>
            <w:proofErr w:type="spellStart"/>
            <w:r w:rsidR="00541FC4">
              <w:rPr>
                <w:sz w:val="14"/>
                <w:szCs w:val="14"/>
              </w:rPr>
              <w:t>podizvoditelj</w:t>
            </w:r>
            <w:proofErr w:type="spellEnd"/>
            <w:r w:rsidR="00541FC4">
              <w:rPr>
                <w:sz w:val="14"/>
                <w:szCs w:val="14"/>
              </w:rPr>
              <w:t xml:space="preserve"> i sva plaćanja iz poslovnog odnosa idu izravno od glavnog naručitelja prema tom vjerovniku</w:t>
            </w:r>
          </w:p>
        </w:tc>
      </w:tr>
      <w:tr w:rsidTr="003D664C" w:rsidR="003D664C" w:rsidRPr="00DE07C7">
        <w:trPr>
          <w:trHeight w:val="52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48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 xml:space="preserve">Sveučilište Josipa </w:t>
            </w:r>
            <w:proofErr w:type="spellStart"/>
            <w:r w:rsidRPr="00D91693">
              <w:rPr>
                <w:sz w:val="16"/>
                <w:szCs w:val="16"/>
              </w:rPr>
              <w:t>Jurja</w:t>
            </w:r>
            <w:proofErr w:type="spellEnd"/>
            <w:r w:rsidRPr="00D91693">
              <w:rPr>
                <w:sz w:val="16"/>
                <w:szCs w:val="16"/>
              </w:rPr>
              <w:t xml:space="preserve"> Strossmayera u Osijeku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>78808975734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91693">
            <w:pPr>
              <w:rPr>
                <w:sz w:val="16"/>
                <w:szCs w:val="16"/>
              </w:rPr>
            </w:pPr>
            <w:r w:rsidRPr="00D91693">
              <w:rPr>
                <w:sz w:val="16"/>
                <w:szCs w:val="16"/>
              </w:rPr>
              <w:t xml:space="preserve">Trg </w:t>
            </w:r>
            <w:proofErr w:type="spellStart"/>
            <w:r w:rsidRPr="00D91693">
              <w:rPr>
                <w:sz w:val="16"/>
                <w:szCs w:val="16"/>
              </w:rPr>
              <w:t>Sv.Trojstva</w:t>
            </w:r>
            <w:proofErr w:type="spellEnd"/>
            <w:r w:rsidRPr="00D91693">
              <w:rPr>
                <w:sz w:val="16"/>
                <w:szCs w:val="16"/>
              </w:rPr>
              <w:t xml:space="preserve"> 3,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925.000,00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da (1.000.000,00 kn)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925.000,00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Osporavamo kako </w:t>
            </w:r>
            <w:proofErr w:type="spellStart"/>
            <w:r w:rsidRPr="00DE07C7">
              <w:rPr>
                <w:sz w:val="14"/>
                <w:szCs w:val="14"/>
              </w:rPr>
              <w:t>osnov</w:t>
            </w:r>
            <w:proofErr w:type="spellEnd"/>
            <w:r w:rsidRPr="00DE07C7">
              <w:rPr>
                <w:sz w:val="14"/>
                <w:szCs w:val="14"/>
              </w:rPr>
              <w:t xml:space="preserve"> tako i visinu te pravovremenost cjelokupne prijave.</w:t>
            </w:r>
          </w:p>
        </w:tc>
      </w:tr>
      <w:tr w:rsidTr="003D664C" w:rsidR="003D664C" w:rsidRPr="00DE07C7">
        <w:trPr>
          <w:trHeight w:val="864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49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MARIO ŠIMUNOVIĆ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82131877858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NIKOLE ŠUBIĆA ZRINSKOG 62, 31403 VUKA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81.408,39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81.408,39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 cijelosti ne priznajemo jer se vodi sudski postupak br. </w:t>
            </w:r>
            <w:proofErr w:type="spellStart"/>
            <w:r w:rsidRPr="00DE07C7">
              <w:rPr>
                <w:sz w:val="14"/>
                <w:szCs w:val="14"/>
              </w:rPr>
              <w:t>Pr</w:t>
            </w:r>
            <w:proofErr w:type="spellEnd"/>
            <w:r w:rsidRPr="00DE07C7">
              <w:rPr>
                <w:sz w:val="14"/>
                <w:szCs w:val="14"/>
              </w:rPr>
              <w:t>-763/15 kod Općinskog suda u Osijeku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50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ŠKOJO d.o.o.za proizvodnju,trgovinu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22553687465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Ulica Borova 1,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22.974,02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21.141,03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1.832,99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Pogrešno iskazana tražbina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ŠTIBRIĆ društvo s ograničenom odgovornošću za trgovinu, usluge i građenje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44600362115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Kolodvorska 91, 44317 </w:t>
            </w:r>
            <w:proofErr w:type="spellStart"/>
            <w:r w:rsidRPr="00DE07C7">
              <w:rPr>
                <w:sz w:val="14"/>
                <w:szCs w:val="14"/>
              </w:rPr>
              <w:t>Popovača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42.024,30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89.112,87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da (46.190,65 kn)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42.024,30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47.088,57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Osporeni iznos prijavljen izvan roka te krivo iskazan u prijavi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52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TEHNIX društvo s ograničenom odgovornošću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78013846555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Ulica Braće Radića 35, 40320 Donji </w:t>
            </w:r>
            <w:proofErr w:type="spellStart"/>
            <w:r w:rsidRPr="00DE07C7">
              <w:rPr>
                <w:sz w:val="14"/>
                <w:szCs w:val="14"/>
              </w:rPr>
              <w:t>Kraljevec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57.813,20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115.626,40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57.813,20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57.813,20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Dva puta obračunat isti iznos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53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TEŽIŠTE-PROJEKT d.o.o. za graditeljstvo i trgovinu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78998058983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Duga ulica 53, 31216 </w:t>
            </w:r>
            <w:proofErr w:type="spellStart"/>
            <w:r w:rsidRPr="00DE07C7">
              <w:rPr>
                <w:sz w:val="14"/>
                <w:szCs w:val="14"/>
              </w:rPr>
              <w:t>Ivanovac</w:t>
            </w:r>
            <w:proofErr w:type="spellEnd"/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10.759,01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11.234,81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10.759,01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475,80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Tražbina djelomično umanjena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lastRenderedPageBreak/>
              <w:t>54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TIP - TOP SPORT društvo s ograničenom odgovornošću za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37126598823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Tizianova</w:t>
            </w:r>
            <w:proofErr w:type="spellEnd"/>
            <w:r w:rsidRPr="00DE07C7">
              <w:rPr>
                <w:sz w:val="14"/>
                <w:szCs w:val="14"/>
              </w:rPr>
              <w:t xml:space="preserve"> 10, 51000 Rijeka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55.816,75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676.009,65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da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676.009,65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Tražbina djelomično plaćena</w:t>
            </w:r>
          </w:p>
        </w:tc>
      </w:tr>
      <w:tr w:rsidTr="003D664C" w:rsidR="003D664C" w:rsidRPr="00DE07C7">
        <w:trPr>
          <w:trHeight w:val="52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55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TRGOVAČKI SUD U OSIJEKU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37588811552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ZAGREBAČKA 2,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55.184,00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da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44.858,00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10.326,00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Tražbina u osporenom iznosu plaćena (zatvorena)</w:t>
            </w:r>
          </w:p>
        </w:tc>
      </w:tr>
      <w:tr w:rsidTr="003D664C" w:rsidR="003D664C" w:rsidRPr="00DE07C7">
        <w:trPr>
          <w:trHeight w:val="52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56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VODOGRADNJA OSIJEK dioničko društvo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84765164046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Petofi</w:t>
            </w:r>
            <w:proofErr w:type="spellEnd"/>
            <w:r w:rsidRPr="00DE07C7">
              <w:rPr>
                <w:sz w:val="14"/>
                <w:szCs w:val="14"/>
              </w:rPr>
              <w:t xml:space="preserve"> </w:t>
            </w:r>
            <w:proofErr w:type="spellStart"/>
            <w:r w:rsidRPr="00DE07C7">
              <w:rPr>
                <w:sz w:val="14"/>
                <w:szCs w:val="14"/>
              </w:rPr>
              <w:t>Sandora</w:t>
            </w:r>
            <w:proofErr w:type="spellEnd"/>
            <w:r w:rsidRPr="00DE07C7">
              <w:rPr>
                <w:sz w:val="14"/>
                <w:szCs w:val="14"/>
              </w:rPr>
              <w:t xml:space="preserve"> 206a,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791.893,29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791.893,29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Višestruko obračunat isti iznos koji se odnosi na uvjetnu tražbinu</w:t>
            </w:r>
          </w:p>
        </w:tc>
      </w:tr>
      <w:tr w:rsidTr="003D664C" w:rsidR="003D664C" w:rsidRPr="00DE07C7">
        <w:trPr>
          <w:trHeight w:val="2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57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VODOVOD-OSIJEK d.o.o. za vodoopskrbu i odvodnju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43654507669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Poljski Put 1,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1.397.971,20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7.176.565,00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 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1.425.227,21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5.751.337,79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Nije provedena kompenzacija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58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VOJTEK OPREMA d.o.o. za proizvodnju proizvoda od metala, trgovinu i usluge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82877321185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J.Antala</w:t>
            </w:r>
            <w:proofErr w:type="spellEnd"/>
            <w:r w:rsidRPr="00DE07C7">
              <w:rPr>
                <w:sz w:val="14"/>
                <w:szCs w:val="14"/>
              </w:rPr>
              <w:t xml:space="preserve"> 9a, 31300 Beli Manastir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264.465,44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269.528,50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da (270.030,00 kn)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264.465,44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5.063,06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Neopravdano terećenje po Ugovoru i ranije osporeno</w:t>
            </w:r>
          </w:p>
        </w:tc>
      </w:tr>
      <w:tr w:rsidTr="003D664C" w:rsidR="003D664C" w:rsidRPr="00DE07C7">
        <w:trPr>
          <w:trHeight w:val="792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59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Vuka d.d. za vodno gospodarstvo i graditeljstvo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70333556049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proofErr w:type="spellStart"/>
            <w:r w:rsidRPr="00DE07C7">
              <w:rPr>
                <w:sz w:val="14"/>
                <w:szCs w:val="14"/>
              </w:rPr>
              <w:t>S.Radića</w:t>
            </w:r>
            <w:proofErr w:type="spellEnd"/>
            <w:r w:rsidRPr="00DE07C7">
              <w:rPr>
                <w:sz w:val="14"/>
                <w:szCs w:val="14"/>
              </w:rPr>
              <w:t xml:space="preserve"> 8, 31000 Osijek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367.158,84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0,00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367.158,84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 xml:space="preserve">Ne priznajemo iznos od 9.125,00  kn temeljem zaključene </w:t>
            </w:r>
            <w:proofErr w:type="spellStart"/>
            <w:r w:rsidRPr="00DE07C7">
              <w:rPr>
                <w:sz w:val="14"/>
                <w:szCs w:val="14"/>
              </w:rPr>
              <w:t>izvansudske</w:t>
            </w:r>
            <w:proofErr w:type="spellEnd"/>
            <w:r w:rsidRPr="00DE07C7">
              <w:rPr>
                <w:sz w:val="14"/>
                <w:szCs w:val="14"/>
              </w:rPr>
              <w:t xml:space="preserve"> nagodbe od 05.09.2017.</w:t>
            </w:r>
          </w:p>
        </w:tc>
      </w:tr>
      <w:tr w:rsidTr="003D664C" w:rsidR="003D664C" w:rsidRPr="00DE07C7">
        <w:trPr>
          <w:trHeight w:val="576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60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ZAGREB-MONTAŽA d.o.o. za gradnju gospodarskih objekata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06588149401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Roberta Frangeša Mihanovića 9, 10000 Zagreb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134.464,48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192.716,54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183.591,54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9.125,00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Osporena tražbina naplaćena.</w:t>
            </w:r>
          </w:p>
        </w:tc>
      </w:tr>
      <w:tr w:rsidTr="003D664C" w:rsidR="003D664C" w:rsidRPr="00DE07C7">
        <w:trPr>
          <w:trHeight w:val="588"/>
        </w:trPr>
        <w:tc>
          <w:tcPr>
            <w:tcW w:type="dxa" w:w="531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61</w:t>
            </w:r>
          </w:p>
        </w:tc>
        <w:tc>
          <w:tcPr>
            <w:tcW w:type="dxa" w:w="1307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ZVONKO ŽNIDAREC</w:t>
            </w:r>
          </w:p>
        </w:tc>
        <w:tc>
          <w:tcPr>
            <w:tcW w:type="dxa" w:w="1143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05112131898</w:t>
            </w:r>
          </w:p>
        </w:tc>
        <w:tc>
          <w:tcPr>
            <w:tcW w:type="dxa" w:w="1089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DUGA ULICA 122, 31216 IVANOVAC</w:t>
            </w:r>
          </w:p>
        </w:tc>
        <w:tc>
          <w:tcPr>
            <w:tcW w:type="dxa" w:w="105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147.079,22</w:t>
            </w:r>
          </w:p>
        </w:tc>
        <w:tc>
          <w:tcPr>
            <w:tcW w:type="dxa" w:w="1042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176.776,55</w:t>
            </w:r>
          </w:p>
        </w:tc>
        <w:tc>
          <w:tcPr>
            <w:tcW w:type="dxa" w:w="949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ne</w:t>
            </w:r>
          </w:p>
        </w:tc>
        <w:tc>
          <w:tcPr>
            <w:tcW w:type="dxa" w:w="991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174.162,58</w:t>
            </w:r>
          </w:p>
        </w:tc>
        <w:tc>
          <w:tcPr>
            <w:tcW w:type="dxa" w:w="1036"/>
            <w:shd w:fill="auto" w:color="auto" w:val="clear"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2.613,97</w:t>
            </w:r>
          </w:p>
        </w:tc>
        <w:tc>
          <w:tcPr>
            <w:tcW w:type="dxa" w:w="1316"/>
            <w:shd w:fill="auto" w:color="auto" w:val="clear"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  <w:r w:rsidRPr="00DE07C7">
              <w:rPr>
                <w:sz w:val="14"/>
                <w:szCs w:val="14"/>
              </w:rPr>
              <w:t>Osporeni iznos prijavljen izvan roka</w:t>
            </w:r>
          </w:p>
        </w:tc>
      </w:tr>
      <w:tr w:rsidTr="003D664C" w:rsidR="003D664C" w:rsidRPr="00DE07C7">
        <w:trPr>
          <w:trHeight w:val="300"/>
        </w:trPr>
        <w:tc>
          <w:tcPr>
            <w:tcW w:type="dxa" w:w="531"/>
            <w:shd w:fill="auto" w:color="auto" w:val="clear"/>
            <w:noWrap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</w:p>
        </w:tc>
        <w:tc>
          <w:tcPr>
            <w:tcW w:type="dxa" w:w="1307"/>
            <w:shd w:fill="auto" w:color="auto" w:val="clear"/>
            <w:noWrap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</w:p>
        </w:tc>
        <w:tc>
          <w:tcPr>
            <w:tcW w:type="dxa" w:w="1143"/>
            <w:shd w:fill="auto" w:color="auto" w:val="clear"/>
            <w:noWrap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</w:p>
        </w:tc>
        <w:tc>
          <w:tcPr>
            <w:tcW w:type="dxa" w:w="1089"/>
            <w:shd w:fill="auto" w:color="auto" w:val="clear"/>
            <w:noWrap/>
            <w:hideMark/>
          </w:tcPr>
          <w:p w:rsidRDefault="003D664C" w:rsidP="003D664C" w:rsidR="003D664C" w:rsidRPr="00DE07C7">
            <w:pPr>
              <w:rPr>
                <w:sz w:val="14"/>
                <w:szCs w:val="14"/>
              </w:rPr>
            </w:pPr>
          </w:p>
        </w:tc>
        <w:tc>
          <w:tcPr>
            <w:tcW w:type="dxa" w:w="1052"/>
            <w:shd w:fill="auto" w:color="auto" w:val="clear"/>
            <w:noWrap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type="dxa" w:w="1042"/>
            <w:shd w:fill="auto" w:color="auto" w:val="clear"/>
            <w:noWrap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type="dxa" w:w="949"/>
            <w:shd w:fill="auto" w:color="auto" w:val="clear"/>
            <w:noWrap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type="dxa" w:w="991"/>
            <w:shd w:fill="auto" w:color="auto" w:val="clear"/>
            <w:noWrap/>
            <w:hideMark/>
          </w:tcPr>
          <w:p w:rsidRDefault="003D664C" w:rsidP="003D664C" w:rsidR="003D664C" w:rsidRPr="00DE07C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type="dxa" w:w="1036"/>
            <w:shd w:fill="auto" w:color="auto" w:val="clear"/>
            <w:noWrap/>
            <w:hideMark/>
          </w:tcPr>
          <w:p w:rsidRDefault="003D664C" w:rsidP="00F045DE" w:rsidR="003D664C" w:rsidRPr="00DE07C7">
            <w:pPr>
              <w:jc w:val="right"/>
              <w:rPr>
                <w:b/>
                <w:bCs/>
                <w:sz w:val="13"/>
                <w:szCs w:val="13"/>
              </w:rPr>
            </w:pPr>
            <w:r w:rsidRPr="00DE07C7">
              <w:rPr>
                <w:b/>
                <w:bCs/>
                <w:sz w:val="13"/>
                <w:szCs w:val="13"/>
              </w:rPr>
              <w:t>46.</w:t>
            </w:r>
            <w:r w:rsidR="00F045DE">
              <w:rPr>
                <w:b/>
                <w:bCs/>
                <w:sz w:val="13"/>
                <w:szCs w:val="13"/>
              </w:rPr>
              <w:t>622.937,17</w:t>
            </w:r>
          </w:p>
        </w:tc>
        <w:tc>
          <w:tcPr>
            <w:tcW w:type="dxa" w:w="1316"/>
            <w:shd w:fill="auto" w:color="auto" w:val="clear"/>
            <w:noWrap/>
            <w:hideMark/>
          </w:tcPr>
          <w:p w:rsidRDefault="003D664C" w:rsidP="003D664C" w:rsidR="003D664C" w:rsidRPr="00DE07C7">
            <w:pPr>
              <w:rPr>
                <w:b/>
                <w:bCs/>
                <w:sz w:val="14"/>
                <w:szCs w:val="14"/>
              </w:rPr>
            </w:pPr>
          </w:p>
        </w:tc>
      </w:tr>
    </w:tbl>
    <w:p w:rsidRDefault="003D664C" w:rsidP="003D664C" w:rsidR="003D664C" w:rsidRPr="002C4E67">
      <w:pPr>
        <w:rPr>
          <w:b/>
          <w:bCs/>
          <w:color w:val="000000"/>
        </w:rPr>
      </w:pPr>
    </w:p>
    <w:p w:rsidRDefault="003C5B16" w:rsidP="003C5B16" w:rsidR="003C5B16">
      <w:pPr>
        <w:jc w:val="both"/>
      </w:pPr>
    </w:p>
    <w:p w:rsidRDefault="00390D3F" w:rsidP="00390D3F" w:rsidR="00390D3F" w:rsidRPr="00CD56CD">
      <w:pPr>
        <w:jc w:val="both"/>
      </w:pPr>
    </w:p>
    <w:p w:rsidRDefault="00727900" w:rsidP="00940CDE" w:rsidR="00940CDE" w:rsidRPr="00940CDE">
      <w:pPr>
        <w:ind w:firstLine="360"/>
        <w:jc w:val="both"/>
        <w:rPr>
          <w:b/>
        </w:rPr>
      </w:pPr>
      <w:r w:rsidRPr="00940CDE">
        <w:rPr>
          <w:b/>
        </w:rPr>
        <w:t>Vjerovnici kojima su povjerenik i dužnik osporili tražbinu, upućuju se na parnicu u roku od 8 dana od dana pravomoćnosti ovog Rješenja o upućivanju u parnicu, odnosno primitka drugostupanjske odluke</w:t>
      </w:r>
      <w:r w:rsidR="00940CDE" w:rsidRPr="00940CDE">
        <w:rPr>
          <w:b/>
        </w:rPr>
        <w:t>,</w:t>
      </w:r>
      <w:r w:rsidRPr="00940CDE">
        <w:rPr>
          <w:b/>
        </w:rPr>
        <w:t xml:space="preserve"> protiv dužnika radi utvrđivanja osporene tražbine</w:t>
      </w:r>
      <w:r w:rsidR="00940CDE" w:rsidRPr="00940CDE">
        <w:rPr>
          <w:b/>
        </w:rPr>
        <w:t xml:space="preserve"> (čl. 50 st. 3 SZ u vezi s čl. 266 SZ)</w:t>
      </w:r>
      <w:r w:rsidRPr="00940CDE">
        <w:rPr>
          <w:b/>
        </w:rPr>
        <w:t>.</w:t>
      </w:r>
    </w:p>
    <w:p w:rsidRDefault="00727900" w:rsidP="00940CDE" w:rsidR="00727900" w:rsidRPr="00940CDE">
      <w:pPr>
        <w:ind w:firstLine="360"/>
        <w:jc w:val="both"/>
        <w:rPr>
          <w:b/>
        </w:rPr>
      </w:pPr>
    </w:p>
    <w:p w:rsidRDefault="00727900" w:rsidP="00940CDE" w:rsidR="00727900">
      <w:pPr>
        <w:ind w:firstLine="403"/>
        <w:jc w:val="both"/>
        <w:rPr>
          <w:b/>
        </w:rPr>
      </w:pPr>
      <w:r w:rsidRPr="00940CDE">
        <w:rPr>
          <w:b/>
        </w:rPr>
        <w:t xml:space="preserve">Ako osoba koja je upućena na parnicu </w:t>
      </w:r>
      <w:r w:rsidR="00940CDE" w:rsidRPr="00940CDE">
        <w:rPr>
          <w:b/>
        </w:rPr>
        <w:t xml:space="preserve">ne pokrene parnicu u roku od 8 dana od dana pravomoćnosti Rješenja o upućivanju </w:t>
      </w:r>
      <w:r w:rsidR="00940CDE">
        <w:rPr>
          <w:b/>
        </w:rPr>
        <w:t>u</w:t>
      </w:r>
      <w:r w:rsidR="00940CDE" w:rsidRPr="00940CDE">
        <w:rPr>
          <w:b/>
        </w:rPr>
        <w:t xml:space="preserve"> parnicu, odnosno primitka drugostupanjske odluke, smatrat će se da je odustala od prava na vođenje parnice. (čl. 50 SZ u vezi s čl. 267 SZ)</w:t>
      </w:r>
      <w:r w:rsidR="00940CDE">
        <w:rPr>
          <w:b/>
        </w:rPr>
        <w:t>.</w:t>
      </w:r>
    </w:p>
    <w:p w:rsidRDefault="00940CDE" w:rsidP="00940CDE" w:rsidR="00940CDE">
      <w:pPr>
        <w:ind w:firstLine="403"/>
        <w:jc w:val="both"/>
        <w:rPr>
          <w:b/>
        </w:rPr>
      </w:pPr>
    </w:p>
    <w:p w:rsidRDefault="00923438" w:rsidP="00940CDE" w:rsidR="00923438">
      <w:pPr>
        <w:ind w:firstLine="403"/>
        <w:jc w:val="both"/>
        <w:rPr>
          <w:b/>
        </w:rPr>
      </w:pPr>
    </w:p>
    <w:p w:rsidRDefault="00390D3F" w:rsidP="00471786" w:rsidR="00390D3F">
      <w:pPr>
        <w:jc w:val="both"/>
      </w:pPr>
    </w:p>
    <w:p w:rsidRDefault="00390D3F" w:rsidP="00390D3F" w:rsidR="00390D3F">
      <w:pPr>
        <w:ind w:firstLine="708"/>
        <w:jc w:val="center"/>
      </w:pPr>
      <w:r>
        <w:t>Obrazloženje</w:t>
      </w:r>
    </w:p>
    <w:p w:rsidRDefault="00390D3F" w:rsidP="00390D3F" w:rsidR="00390D3F">
      <w:pPr>
        <w:ind w:firstLine="708"/>
        <w:jc w:val="center"/>
      </w:pPr>
    </w:p>
    <w:p w:rsidRDefault="00390D3F" w:rsidP="00390D3F" w:rsidR="00390D3F">
      <w:pPr>
        <w:ind w:firstLine="708"/>
        <w:jc w:val="center"/>
      </w:pPr>
    </w:p>
    <w:p w:rsidRDefault="00390D3F" w:rsidP="00390D3F" w:rsidR="00390D3F">
      <w:pPr>
        <w:ind w:firstLine="708"/>
        <w:jc w:val="both"/>
      </w:pPr>
      <w:r>
        <w:t xml:space="preserve">Nakon održanog ročišta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="00923438">
        <w:rPr>
          <w:b/>
        </w:rPr>
        <w:t xml:space="preserve">GRADNJA d.o.o. Osijek, Ribarska 1, OIB: 77971360833, MBS: 030018618 </w:t>
      </w:r>
      <w:r>
        <w:t>sud je utvrdio tablice ispitanih tražbina kao u izreci</w:t>
      </w:r>
      <w:r w:rsidR="00923438">
        <w:t xml:space="preserve"> kao pod točkom 1 te tablice osporenih tražbina s naznakom razloga osporavanja kao u izreci pod točkom 2</w:t>
      </w:r>
      <w:r>
        <w:t>.</w:t>
      </w:r>
    </w:p>
    <w:p w:rsidRDefault="00940CDE" w:rsidP="00390D3F" w:rsidR="00940CDE">
      <w:pPr>
        <w:ind w:firstLine="708"/>
        <w:jc w:val="both"/>
      </w:pPr>
    </w:p>
    <w:p w:rsidRDefault="00940CDE" w:rsidP="00940CDE" w:rsidR="00390D3F">
      <w:pPr>
        <w:ind w:firstLine="708"/>
        <w:jc w:val="both"/>
      </w:pPr>
      <w:r>
        <w:t xml:space="preserve">Ujedno sukladno čl. 50 st. 1 Stečajnog zakona (NN br. 71/15 </w:t>
      </w:r>
      <w:r w:rsidR="00923438">
        <w:t xml:space="preserve">i 104/17 </w:t>
      </w:r>
      <w:r>
        <w:t>u daljnjem tekstu SZ) sud je uz tablicu ispitanih tražbina naveo i naznaku razloga osporavanja tražbina vjerovnika a koju se osporili dužnik i povjerenik, kao u izreci ovog Rješenja</w:t>
      </w:r>
      <w:r w:rsidR="00923438">
        <w:t xml:space="preserve"> pod točkom 2</w:t>
      </w:r>
      <w:r>
        <w:t xml:space="preserve">. </w:t>
      </w:r>
    </w:p>
    <w:p w:rsidRDefault="00940CDE" w:rsidP="00940CDE" w:rsidR="00940CDE">
      <w:pPr>
        <w:ind w:firstLine="708"/>
        <w:jc w:val="both"/>
      </w:pPr>
    </w:p>
    <w:p w:rsidRDefault="00940CDE" w:rsidP="00923438" w:rsidR="00923438">
      <w:pPr>
        <w:ind w:firstLine="708"/>
        <w:jc w:val="both"/>
      </w:pPr>
      <w:r>
        <w:t>Sukladno čl. 48 st. 1 SZ u vezi s čl. 50 st. 3 SZ i 266 SZ i 267 SZ  sud je vjerovnike osporenih tražbina uputio na parnicu protiv dužnika radi utvrđivanja osporene tražbine.</w:t>
      </w:r>
    </w:p>
    <w:p w:rsidRDefault="00940CDE" w:rsidP="00940CDE" w:rsidR="00940CDE">
      <w:pPr>
        <w:ind w:firstLine="708"/>
        <w:jc w:val="both"/>
      </w:pPr>
    </w:p>
    <w:p w:rsidRDefault="00390D3F" w:rsidP="00390D3F" w:rsidR="00390D3F">
      <w:pPr>
        <w:ind w:firstLine="708"/>
        <w:jc w:val="both"/>
      </w:pPr>
      <w:r>
        <w:t>Slijedom navedenog valjalo je sukladno čl. 50 SZ odlučiti kao u izreci.</w:t>
      </w:r>
    </w:p>
    <w:p w:rsidRDefault="00D00AF5" w:rsidP="0075584D" w:rsidR="0075584D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</w:p>
    <w:p w:rsidRDefault="00C31CAA" w:rsidP="0075584D" w:rsidR="00C31CAA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Default="0075584D" w:rsidP="00357DED" w:rsidR="0075584D">
      <w:pPr>
        <w:ind w:firstLine="708"/>
        <w:jc w:val="both"/>
      </w:pPr>
    </w:p>
    <w:p w:rsidRDefault="009946DC" w:rsidP="009946DC" w:rsidR="009946DC">
      <w:pPr>
        <w:ind w:firstLine="708"/>
        <w:jc w:val="center"/>
      </w:pPr>
      <w:r>
        <w:t xml:space="preserve">U Osijeku </w:t>
      </w:r>
      <w:r w:rsidR="00923438">
        <w:t>29. svibnja</w:t>
      </w:r>
      <w:r w:rsidR="0001509A">
        <w:t xml:space="preserve"> 2018. g.</w:t>
      </w: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923438" w:rsidP="009946DC" w:rsidR="00923438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5C656B" w:rsidP="0045558E" w:rsidR="005C656B">
      <w:pPr>
        <w:jc w:val="both"/>
      </w:pPr>
    </w:p>
    <w:p w:rsidRDefault="009946DC" w:rsidP="009946DC" w:rsidR="009946DC" w:rsidRPr="00173728">
      <w:r w:rsidRPr="00173728">
        <w:t xml:space="preserve">Zapisničar:                                                                                  </w:t>
      </w:r>
      <w:r w:rsidR="00940CDE">
        <w:t xml:space="preserve">           </w:t>
      </w:r>
      <w:r w:rsidRPr="00173728">
        <w:t>STEČAJNA SUTKINJA</w:t>
      </w:r>
    </w:p>
    <w:p w:rsidRDefault="009946DC" w:rsidP="009946DC" w:rsidR="009946DC">
      <w:r w:rsidRPr="00173728">
        <w:t xml:space="preserve">Danijela Sekulić                                                                                      </w:t>
      </w:r>
      <w:r w:rsidR="00940CDE">
        <w:t xml:space="preserve">          </w:t>
      </w:r>
      <w:r w:rsidRPr="00173728">
        <w:t>Nada Roso</w:t>
      </w:r>
    </w:p>
    <w:p w:rsidRDefault="00923438" w:rsidP="009946DC" w:rsidR="00923438"/>
    <w:p w:rsidRDefault="009946DC" w:rsidP="009946DC" w:rsidR="009946DC" w:rsidRPr="00173728"/>
    <w:p w:rsidRDefault="009946DC" w:rsidP="009946DC" w:rsidR="009946DC" w:rsidRPr="00173728"/>
    <w:p w:rsidRDefault="009946DC" w:rsidP="009946DC" w:rsidR="009946DC" w:rsidRPr="00173728">
      <w:r w:rsidRPr="00173728">
        <w:t>POUKA O PRAVNOM LIJEKU:</w:t>
      </w:r>
    </w:p>
    <w:p w:rsidRDefault="009946DC" w:rsidP="00923438" w:rsidR="009946DC">
      <w:pPr>
        <w:jc w:val="both"/>
      </w:pPr>
      <w:r w:rsidRPr="00173728">
        <w:t>Protiv ovog rješenja nezadovoljna stranka može izjaviti žalbu Visokom trgovačkom sudu Republike Hrvatske u Zagrebu u roku od 8 dana</w:t>
      </w:r>
      <w:r w:rsidR="00C31CAA">
        <w:t xml:space="preserve"> u 3 primjerka putem ovog suda.</w:t>
      </w:r>
    </w:p>
    <w:p w:rsidRDefault="00923438" w:rsidP="00923438" w:rsidR="00923438">
      <w:pPr>
        <w:jc w:val="both"/>
      </w:pPr>
      <w:r>
        <w:t>Pravo na žalbu protiv Rješenja o utvrđenim i osporenim tražbinama ima dužnik i svaki vjerovnik u dijelu koji se odnosi na njegovu prijavljenu tražbinu i tražbinu koju je osporio. (čl. 51 st. 1 SZ)</w:t>
      </w:r>
    </w:p>
    <w:p w:rsidRDefault="00C31CAA" w:rsidP="00C31CAA" w:rsidR="00C31CAA">
      <w:pPr>
        <w:pStyle w:val="Bezproreda"/>
        <w:rPr>
          <w:rFonts w:hAnsi="Times New Roman" w:ascii="Times New Roman"/>
          <w:sz w:val="24"/>
          <w:szCs w:val="24"/>
        </w:rPr>
      </w:pPr>
    </w:p>
    <w:p w:rsidRDefault="00923438" w:rsidP="00C31CAA" w:rsidR="00923438">
      <w:pPr>
        <w:pStyle w:val="Bezproreda"/>
        <w:rPr>
          <w:rFonts w:hAnsi="Times New Roman" w:ascii="Times New Roman"/>
          <w:sz w:val="24"/>
          <w:szCs w:val="24"/>
        </w:rPr>
      </w:pPr>
    </w:p>
    <w:p w:rsidRDefault="00923438" w:rsidP="00C31CAA" w:rsidR="00923438" w:rsidRPr="00C31CAA">
      <w:pPr>
        <w:pStyle w:val="Bezproreda"/>
        <w:rPr>
          <w:rFonts w:hAnsi="Times New Roman" w:ascii="Times New Roman"/>
          <w:sz w:val="24"/>
          <w:szCs w:val="24"/>
        </w:rPr>
      </w:pPr>
    </w:p>
    <w:p w:rsidRDefault="009946DC" w:rsidP="00C348BA" w:rsidR="009946DC" w:rsidRPr="00C31CAA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DNA:</w:t>
      </w:r>
    </w:p>
    <w:p w:rsidRDefault="00383FF0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9946DC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k-</w:t>
      </w:r>
      <w:r w:rsidR="00923438">
        <w:rPr>
          <w:rFonts w:hAnsi="Times New Roman" w:ascii="Times New Roman"/>
          <w:sz w:val="24"/>
          <w:szCs w:val="24"/>
        </w:rPr>
        <w:t>29.6.</w:t>
      </w:r>
    </w:p>
    <w:p w:rsidRDefault="009946DC" w:rsidP="00C348BA" w:rsidR="009946DC"/>
    <w:p w:rsidRDefault="009946DC" w:rsidP="009946DC" w:rsidR="009946DC"/>
    <w:p w:rsidRDefault="009946DC" w:rsidP="009946DC" w:rsidR="009946DC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 w:rsidRPr="00173728"/>
    <w:p w:rsidRDefault="009946DC" w:rsidP="009946DC" w:rsidR="009946DC" w:rsidRPr="00173728">
      <w:pPr>
        <w:jc w:val="center"/>
      </w:pPr>
    </w:p>
    <w:p w:rsidRDefault="009946DC" w:rsidP="009946DC" w:rsidR="009946DC" w:rsidRPr="00173728"/>
    <w:p w:rsidRDefault="00B72803" w:rsidP="00B72803" w:rsidR="00B72803" w:rsidRPr="005C74BE">
      <w:bookmarkStart w:name="_GoBack" w:id="1"/>
      <w:bookmarkEnd w:id="1"/>
    </w:p>
    <w:sectPr w:rsidR="00B72803" w:rsidRPr="005C74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921" w:rsidP="00F57AB4" w:rsidR="009C6921">
      <w:r>
        <w:separator/>
      </w:r>
    </w:p>
  </w:endnote>
  <w:endnote w:id="0" w:type="continuationSeparator">
    <w:p w:rsidRDefault="009C6921" w:rsidP="00F57AB4" w:rsidR="009C6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921" w:rsidP="00F57AB4" w:rsidR="009C6921">
      <w:r>
        <w:separator/>
      </w:r>
    </w:p>
  </w:footnote>
  <w:footnote w:id="0" w:type="continuationSeparator">
    <w:p w:rsidRDefault="009C6921" w:rsidP="00F57AB4" w:rsidR="009C6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3D664C" w:rsidP="00C348BA" w:rsidR="003D664C">
        <w:pPr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012A">
          <w:rPr>
            <w:noProof/>
          </w:rPr>
          <w:t>28</w:t>
        </w:r>
        <w:r>
          <w:fldChar w:fldCharType="end"/>
        </w:r>
        <w:r>
          <w:tab/>
        </w:r>
        <w:r>
          <w:tab/>
        </w:r>
        <w:r>
          <w:tab/>
          <w:t xml:space="preserve">                6 St-1703/17-109</w:t>
        </w:r>
      </w:p>
      <w:p w:rsidRDefault="009C6921" w:rsidR="003D664C">
        <w:pPr>
          <w:pStyle w:val="Zaglavlje"/>
          <w:jc w:val="center"/>
        </w:pPr>
      </w:p>
    </w:sdtContent>
  </w:sdt>
  <w:p w:rsidRDefault="003D664C" w:rsidR="003D66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531CF"/>
    <w:multiLevelType w:val="hybridMultilevel"/>
    <w:tmpl w:val="3286C58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5C7C1E"/>
    <w:multiLevelType w:val="hybridMultilevel"/>
    <w:tmpl w:val="E4728648"/>
    <w:lvl w:tplc="CC0473B8" w:ilvl="0">
      <w:start w:val="68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2B676A"/>
    <w:multiLevelType w:val="hybridMultilevel"/>
    <w:tmpl w:val="7FAAFB06"/>
    <w:lvl w:tplc="66265468" w:ilvl="0">
      <w:start w:val="1"/>
      <w:numFmt w:val="decimal"/>
      <w:lvlText w:val="%1."/>
      <w:lvlJc w:val="left"/>
      <w:pPr>
        <w:ind w:hanging="360" w:left="9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7"/>
      </w:pPr>
    </w:lvl>
    <w:lvl w:tentative="true" w:tplc="041A001B" w:ilvl="2">
      <w:start w:val="1"/>
      <w:numFmt w:val="lowerRoman"/>
      <w:lvlText w:val="%3."/>
      <w:lvlJc w:val="right"/>
      <w:pPr>
        <w:ind w:hanging="180" w:left="2347"/>
      </w:pPr>
    </w:lvl>
    <w:lvl w:tentative="true" w:tplc="041A000F" w:ilvl="3">
      <w:start w:val="1"/>
      <w:numFmt w:val="decimal"/>
      <w:lvlText w:val="%4."/>
      <w:lvlJc w:val="left"/>
      <w:pPr>
        <w:ind w:hanging="360" w:left="3067"/>
      </w:pPr>
    </w:lvl>
    <w:lvl w:tentative="true" w:tplc="041A0019" w:ilvl="4">
      <w:start w:val="1"/>
      <w:numFmt w:val="lowerLetter"/>
      <w:lvlText w:val="%5."/>
      <w:lvlJc w:val="left"/>
      <w:pPr>
        <w:ind w:hanging="360" w:left="3787"/>
      </w:pPr>
    </w:lvl>
    <w:lvl w:tentative="true" w:tplc="041A001B" w:ilvl="5">
      <w:start w:val="1"/>
      <w:numFmt w:val="lowerRoman"/>
      <w:lvlText w:val="%6."/>
      <w:lvlJc w:val="right"/>
      <w:pPr>
        <w:ind w:hanging="180" w:left="4507"/>
      </w:pPr>
    </w:lvl>
    <w:lvl w:tentative="true" w:tplc="041A000F" w:ilvl="6">
      <w:start w:val="1"/>
      <w:numFmt w:val="decimal"/>
      <w:lvlText w:val="%7."/>
      <w:lvlJc w:val="left"/>
      <w:pPr>
        <w:ind w:hanging="360" w:left="5227"/>
      </w:pPr>
    </w:lvl>
    <w:lvl w:tentative="true" w:tplc="041A0019" w:ilvl="7">
      <w:start w:val="1"/>
      <w:numFmt w:val="lowerLetter"/>
      <w:lvlText w:val="%8."/>
      <w:lvlJc w:val="left"/>
      <w:pPr>
        <w:ind w:hanging="360" w:left="5947"/>
      </w:pPr>
    </w:lvl>
    <w:lvl w:tentative="true" w:tplc="041A001B" w:ilvl="8">
      <w:start w:val="1"/>
      <w:numFmt w:val="lowerRoman"/>
      <w:lvlText w:val="%9."/>
      <w:lvlJc w:val="right"/>
      <w:pPr>
        <w:ind w:hanging="180" w:left="6667"/>
      </w:pPr>
    </w:lvl>
  </w:abstractNum>
  <w:abstractNum w:abstractNumId="5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6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574BA4"/>
    <w:multiLevelType w:val="hybridMultilevel"/>
    <w:tmpl w:val="0FEAE1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8844CE"/>
    <w:multiLevelType w:val="hybridMultilevel"/>
    <w:tmpl w:val="B47694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684FFE"/>
    <w:multiLevelType w:val="hybridMultilevel"/>
    <w:tmpl w:val="E26CF184"/>
    <w:lvl w:tplc="F5D4602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C0C2B17"/>
    <w:multiLevelType w:val="hybridMultilevel"/>
    <w:tmpl w:val="90F238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A06505"/>
    <w:multiLevelType w:val="hybridMultilevel"/>
    <w:tmpl w:val="E9A03E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10"/>
  </w:num>
  <w:num w:numId="8">
    <w:abstractNumId w:val="11"/>
  </w:num>
  <w:num w:numId="9">
    <w:abstractNumId w:val="12"/>
  </w:num>
  <w:num w:numId="10">
    <w:abstractNumId w:val="0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1509A"/>
    <w:rsid w:val="00042ADB"/>
    <w:rsid w:val="000470A8"/>
    <w:rsid w:val="00082B5D"/>
    <w:rsid w:val="000B127F"/>
    <w:rsid w:val="000B407C"/>
    <w:rsid w:val="000B66B4"/>
    <w:rsid w:val="000D16CF"/>
    <w:rsid w:val="0010684D"/>
    <w:rsid w:val="00135D06"/>
    <w:rsid w:val="001371AD"/>
    <w:rsid w:val="001553DA"/>
    <w:rsid w:val="00165E4E"/>
    <w:rsid w:val="00165F30"/>
    <w:rsid w:val="00170F92"/>
    <w:rsid w:val="00193CDF"/>
    <w:rsid w:val="001D7EAF"/>
    <w:rsid w:val="001F32AA"/>
    <w:rsid w:val="001F615D"/>
    <w:rsid w:val="002129B7"/>
    <w:rsid w:val="00226F8B"/>
    <w:rsid w:val="002628D7"/>
    <w:rsid w:val="00273C7F"/>
    <w:rsid w:val="002B36DD"/>
    <w:rsid w:val="002D1625"/>
    <w:rsid w:val="002D4530"/>
    <w:rsid w:val="002E0AFA"/>
    <w:rsid w:val="002E392D"/>
    <w:rsid w:val="002E5F65"/>
    <w:rsid w:val="00313A3B"/>
    <w:rsid w:val="003224AF"/>
    <w:rsid w:val="00342CA8"/>
    <w:rsid w:val="00357DED"/>
    <w:rsid w:val="003728D9"/>
    <w:rsid w:val="00383FF0"/>
    <w:rsid w:val="00390D3F"/>
    <w:rsid w:val="00395B7C"/>
    <w:rsid w:val="003B6E67"/>
    <w:rsid w:val="003C5B16"/>
    <w:rsid w:val="003D664C"/>
    <w:rsid w:val="003E762F"/>
    <w:rsid w:val="004046E0"/>
    <w:rsid w:val="004071AA"/>
    <w:rsid w:val="0042012A"/>
    <w:rsid w:val="0045558E"/>
    <w:rsid w:val="004571B5"/>
    <w:rsid w:val="00471786"/>
    <w:rsid w:val="00474AFC"/>
    <w:rsid w:val="00484F19"/>
    <w:rsid w:val="00487E33"/>
    <w:rsid w:val="004F7D15"/>
    <w:rsid w:val="00523EB8"/>
    <w:rsid w:val="00533068"/>
    <w:rsid w:val="00533489"/>
    <w:rsid w:val="00541FC4"/>
    <w:rsid w:val="00561230"/>
    <w:rsid w:val="005C4EE6"/>
    <w:rsid w:val="005C656B"/>
    <w:rsid w:val="005C74BE"/>
    <w:rsid w:val="005D0C32"/>
    <w:rsid w:val="005F322E"/>
    <w:rsid w:val="0064158A"/>
    <w:rsid w:val="006503E9"/>
    <w:rsid w:val="006618B5"/>
    <w:rsid w:val="006A05D0"/>
    <w:rsid w:val="006D245D"/>
    <w:rsid w:val="006D5BAB"/>
    <w:rsid w:val="006F2277"/>
    <w:rsid w:val="00727900"/>
    <w:rsid w:val="00735880"/>
    <w:rsid w:val="0074701F"/>
    <w:rsid w:val="0075584D"/>
    <w:rsid w:val="00755AEB"/>
    <w:rsid w:val="00756F2C"/>
    <w:rsid w:val="007615DA"/>
    <w:rsid w:val="00781205"/>
    <w:rsid w:val="00787AF4"/>
    <w:rsid w:val="00793B3B"/>
    <w:rsid w:val="007A48E2"/>
    <w:rsid w:val="007B21BF"/>
    <w:rsid w:val="007B2B32"/>
    <w:rsid w:val="007F60F2"/>
    <w:rsid w:val="007F6F52"/>
    <w:rsid w:val="008214D8"/>
    <w:rsid w:val="0084173F"/>
    <w:rsid w:val="00856469"/>
    <w:rsid w:val="00892557"/>
    <w:rsid w:val="008A371A"/>
    <w:rsid w:val="008C31DC"/>
    <w:rsid w:val="008C436D"/>
    <w:rsid w:val="008C6BBF"/>
    <w:rsid w:val="00904146"/>
    <w:rsid w:val="0091103C"/>
    <w:rsid w:val="00923438"/>
    <w:rsid w:val="00924F04"/>
    <w:rsid w:val="00940CDE"/>
    <w:rsid w:val="0094474F"/>
    <w:rsid w:val="009618D3"/>
    <w:rsid w:val="00973B7D"/>
    <w:rsid w:val="009946DC"/>
    <w:rsid w:val="009C6921"/>
    <w:rsid w:val="00A12E21"/>
    <w:rsid w:val="00A17FA0"/>
    <w:rsid w:val="00A217EC"/>
    <w:rsid w:val="00A235CF"/>
    <w:rsid w:val="00A61FBC"/>
    <w:rsid w:val="00A77BA9"/>
    <w:rsid w:val="00AA3F70"/>
    <w:rsid w:val="00AA54B4"/>
    <w:rsid w:val="00AB4B33"/>
    <w:rsid w:val="00AB5069"/>
    <w:rsid w:val="00AE7380"/>
    <w:rsid w:val="00AF72ED"/>
    <w:rsid w:val="00B31AF0"/>
    <w:rsid w:val="00B322CE"/>
    <w:rsid w:val="00B44EB9"/>
    <w:rsid w:val="00B60CDF"/>
    <w:rsid w:val="00B72803"/>
    <w:rsid w:val="00B9699D"/>
    <w:rsid w:val="00BE3585"/>
    <w:rsid w:val="00C04736"/>
    <w:rsid w:val="00C06C57"/>
    <w:rsid w:val="00C27ED6"/>
    <w:rsid w:val="00C31CAA"/>
    <w:rsid w:val="00C348BA"/>
    <w:rsid w:val="00C468BB"/>
    <w:rsid w:val="00C46C90"/>
    <w:rsid w:val="00C476C9"/>
    <w:rsid w:val="00C6339E"/>
    <w:rsid w:val="00CA38CE"/>
    <w:rsid w:val="00CB571E"/>
    <w:rsid w:val="00CC10CF"/>
    <w:rsid w:val="00CD56CD"/>
    <w:rsid w:val="00D00AF5"/>
    <w:rsid w:val="00D04E03"/>
    <w:rsid w:val="00D16061"/>
    <w:rsid w:val="00D65EDA"/>
    <w:rsid w:val="00D72E97"/>
    <w:rsid w:val="00DB052E"/>
    <w:rsid w:val="00DC1E42"/>
    <w:rsid w:val="00DC2184"/>
    <w:rsid w:val="00DD0DA3"/>
    <w:rsid w:val="00DE3C0B"/>
    <w:rsid w:val="00DF6734"/>
    <w:rsid w:val="00E001C2"/>
    <w:rsid w:val="00E07376"/>
    <w:rsid w:val="00E10FCA"/>
    <w:rsid w:val="00E45EB0"/>
    <w:rsid w:val="00E5143C"/>
    <w:rsid w:val="00E90AAA"/>
    <w:rsid w:val="00E97308"/>
    <w:rsid w:val="00EB667E"/>
    <w:rsid w:val="00EB6F9F"/>
    <w:rsid w:val="00ED3A20"/>
    <w:rsid w:val="00EF6379"/>
    <w:rsid w:val="00F045DE"/>
    <w:rsid w:val="00F168F0"/>
    <w:rsid w:val="00F32276"/>
    <w:rsid w:val="00F57AB4"/>
    <w:rsid w:val="00F6389B"/>
    <w:rsid w:val="00F9155C"/>
    <w:rsid w:val="00FE1335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01509A"/>
    <w:pPr>
      <w:widowControl w:val="false"/>
      <w:suppressLineNumbers/>
      <w:suppressAutoHyphens/>
    </w:pPr>
    <w:rPr>
      <w:rFonts w:cs="Lucida Sans" w:eastAsia="SimSun"/>
      <w:kern w:val="2"/>
      <w:lang w:bidi="hi-IN" w:eastAsia="hi-IN"/>
    </w:rPr>
  </w:style>
  <w:style w:customStyle="true" w:styleId="Standard" w:type="paragraph">
    <w:name w:val="Standard"/>
    <w:rsid w:val="0001509A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50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09A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01509A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09A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09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xl65" w:type="paragraph">
    <w:name w:val="xl65"/>
    <w:basedOn w:val="Normal"/>
    <w:rsid w:val="00135D06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67" w:type="paragraph">
    <w:name w:val="xl67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68" w:type="paragraph">
    <w:name w:val="xl68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0"/>
      <w:szCs w:val="20"/>
    </w:rPr>
  </w:style>
  <w:style w:customStyle="true" w:styleId="xl69" w:type="paragraph">
    <w:name w:val="xl69"/>
    <w:basedOn w:val="Normal"/>
    <w:rsid w:val="00135D06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0" w:type="paragraph">
    <w:name w:val="xl70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</w:style>
  <w:style w:customStyle="true" w:styleId="xl71" w:type="paragraph">
    <w:name w:val="xl71"/>
    <w:basedOn w:val="Normal"/>
    <w:rsid w:val="00135D06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0"/>
      <w:szCs w:val="20"/>
    </w:rPr>
  </w:style>
  <w:style w:customStyle="true" w:styleId="xl72" w:type="paragraph">
    <w:name w:val="xl72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0"/>
      <w:szCs w:val="20"/>
    </w:rPr>
  </w:style>
  <w:style w:customStyle="true" w:styleId="xl73" w:type="paragraph">
    <w:name w:val="xl73"/>
    <w:basedOn w:val="Normal"/>
    <w:rsid w:val="00135D06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4" w:type="paragraph">
    <w:name w:val="xl74"/>
    <w:basedOn w:val="Normal"/>
    <w:rsid w:val="00135D06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5" w:type="paragraph">
    <w:name w:val="xl75"/>
    <w:basedOn w:val="Normal"/>
    <w:rsid w:val="00135D06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</w:style>
  <w:style w:customStyle="true" w:styleId="xl76" w:type="paragraph">
    <w:name w:val="xl76"/>
    <w:basedOn w:val="Normal"/>
    <w:rsid w:val="00135D06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7" w:type="paragraph">
    <w:name w:val="xl77"/>
    <w:basedOn w:val="Normal"/>
    <w:rsid w:val="00135D06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8" w:type="paragraph">
    <w:name w:val="xl78"/>
    <w:basedOn w:val="Normal"/>
    <w:rsid w:val="00135D06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</w:style>
  <w:style w:customStyle="true" w:styleId="xl79" w:type="paragraph">
    <w:name w:val="xl79"/>
    <w:basedOn w:val="Normal"/>
    <w:rsid w:val="00135D0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00CCF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0"/>
      <w:szCs w:val="20"/>
    </w:rPr>
  </w:style>
  <w:style w:customStyle="true" w:styleId="xl80" w:type="paragraph">
    <w:name w:val="xl80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1" w:type="paragraph">
    <w:name w:val="xl81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0"/>
      <w:szCs w:val="20"/>
    </w:rPr>
  </w:style>
  <w:style w:customStyle="true" w:styleId="xl82" w:type="paragraph">
    <w:name w:val="xl82"/>
    <w:basedOn w:val="Normal"/>
    <w:rsid w:val="00135D06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3" w:type="paragraph">
    <w:name w:val="xl83"/>
    <w:basedOn w:val="Normal"/>
    <w:rsid w:val="00135D06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4" w:type="paragraph">
    <w:name w:val="xl84"/>
    <w:basedOn w:val="Normal"/>
    <w:rsid w:val="00135D06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5" w:type="paragraph">
    <w:name w:val="xl85"/>
    <w:basedOn w:val="Normal"/>
    <w:rsid w:val="00135D06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6" w:type="paragraph">
    <w:name w:val="xl86"/>
    <w:basedOn w:val="Normal"/>
    <w:rsid w:val="00135D06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7" w:type="paragraph">
    <w:name w:val="xl87"/>
    <w:basedOn w:val="Normal"/>
    <w:rsid w:val="00135D06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8" w:type="paragraph">
    <w:name w:val="xl88"/>
    <w:basedOn w:val="Normal"/>
    <w:rsid w:val="00135D06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9" w:type="paragraph">
    <w:name w:val="xl89"/>
    <w:basedOn w:val="Normal"/>
    <w:rsid w:val="00135D06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</w:style>
  <w:style w:customStyle="true" w:styleId="xl91" w:type="paragraph">
    <w:name w:val="xl91"/>
    <w:basedOn w:val="Normal"/>
    <w:rsid w:val="00135D06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135D06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01509A"/>
    <w:pPr>
      <w:widowControl w:val="0"/>
      <w:suppressLineNumbers/>
      <w:suppressAutoHyphens/>
    </w:pPr>
    <w:rPr>
      <w:rFonts w:cs="Lucida Sans" w:eastAsia="SimSun"/>
      <w:kern w:val="2"/>
      <w:lang w:bidi="hi-IN" w:eastAsia="hi-IN"/>
    </w:rPr>
  </w:style>
  <w:style w:customStyle="1" w:styleId="Standard" w:type="paragraph">
    <w:name w:val="Standard"/>
    <w:rsid w:val="0001509A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50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09A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01509A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09A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09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xl65" w:type="paragraph">
    <w:name w:val="xl65"/>
    <w:basedOn w:val="Normal"/>
    <w:rsid w:val="00135D06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67" w:type="paragraph">
    <w:name w:val="xl67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68" w:type="paragraph">
    <w:name w:val="xl68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0"/>
      <w:szCs w:val="20"/>
    </w:rPr>
  </w:style>
  <w:style w:customStyle="1" w:styleId="xl69" w:type="paragraph">
    <w:name w:val="xl69"/>
    <w:basedOn w:val="Normal"/>
    <w:rsid w:val="00135D06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0" w:type="paragraph">
    <w:name w:val="xl70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</w:style>
  <w:style w:customStyle="1" w:styleId="xl71" w:type="paragraph">
    <w:name w:val="xl71"/>
    <w:basedOn w:val="Normal"/>
    <w:rsid w:val="00135D06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0"/>
      <w:szCs w:val="20"/>
    </w:rPr>
  </w:style>
  <w:style w:customStyle="1" w:styleId="xl72" w:type="paragraph">
    <w:name w:val="xl72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Arial" w:cs="Arial" w:hAnsi="Arial"/>
      <w:sz w:val="20"/>
      <w:szCs w:val="20"/>
    </w:rPr>
  </w:style>
  <w:style w:customStyle="1" w:styleId="xl73" w:type="paragraph">
    <w:name w:val="xl73"/>
    <w:basedOn w:val="Normal"/>
    <w:rsid w:val="00135D06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4" w:type="paragraph">
    <w:name w:val="xl74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5" w:type="paragraph">
    <w:name w:val="xl75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</w:style>
  <w:style w:customStyle="1" w:styleId="xl76" w:type="paragraph">
    <w:name w:val="xl76"/>
    <w:basedOn w:val="Normal"/>
    <w:rsid w:val="00135D06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7" w:type="paragraph">
    <w:name w:val="xl77"/>
    <w:basedOn w:val="Normal"/>
    <w:rsid w:val="00135D06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8" w:type="paragraph">
    <w:name w:val="xl78"/>
    <w:basedOn w:val="Normal"/>
    <w:rsid w:val="00135D06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</w:style>
  <w:style w:customStyle="1" w:styleId="xl79" w:type="paragraph">
    <w:name w:val="xl79"/>
    <w:basedOn w:val="Normal"/>
    <w:rsid w:val="00135D0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00CCF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0"/>
      <w:szCs w:val="20"/>
    </w:rPr>
  </w:style>
  <w:style w:customStyle="1" w:styleId="xl80" w:type="paragraph">
    <w:name w:val="xl80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1" w:type="paragraph">
    <w:name w:val="xl81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0"/>
      <w:szCs w:val="20"/>
    </w:rPr>
  </w:style>
  <w:style w:customStyle="1" w:styleId="xl82" w:type="paragraph">
    <w:name w:val="xl82"/>
    <w:basedOn w:val="Normal"/>
    <w:rsid w:val="00135D06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3" w:type="paragraph">
    <w:name w:val="xl83"/>
    <w:basedOn w:val="Normal"/>
    <w:rsid w:val="00135D06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4" w:type="paragraph">
    <w:name w:val="xl84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5" w:type="paragraph">
    <w:name w:val="xl85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6" w:type="paragraph">
    <w:name w:val="xl86"/>
    <w:basedOn w:val="Normal"/>
    <w:rsid w:val="00135D06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7" w:type="paragraph">
    <w:name w:val="xl87"/>
    <w:basedOn w:val="Normal"/>
    <w:rsid w:val="00135D06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8" w:type="paragraph">
    <w:name w:val="xl88"/>
    <w:basedOn w:val="Normal"/>
    <w:rsid w:val="00135D06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9" w:type="paragraph">
    <w:name w:val="xl89"/>
    <w:basedOn w:val="Normal"/>
    <w:rsid w:val="00135D06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</w:style>
  <w:style w:customStyle="1" w:styleId="xl91" w:type="paragraph">
    <w:name w:val="xl91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135D06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34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26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7A802-79FD-43E4-A5E9-9E73F41B6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30</properties:Pages>
  <properties:Words>9357</properties:Words>
  <properties:Characters>57911</properties:Characters>
  <properties:Lines>6246</properties:Lines>
  <properties:Paragraphs>3709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2018-05-29T10:42:00Z</dcterms:created>
  <dc:creator>wsadmin</dc:creator>
  <cp:lastModifiedBy>Danijela Sekulić</cp:lastModifiedBy>
  <cp:lastPrinted>2018-01-12T11:15:00Z</cp:lastPrinted>
  <dcterms:modified xmlns:xsi="http://www.w3.org/2001/XMLSchema-instance" xsi:type="dcterms:W3CDTF">2018-05-29T11:38:00Z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30</vt:i4>
  </prop:property>
</prop:Properties>
</file>