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6f62" w14:paraId="56d6f62" w:rsidRDefault="00EB0E6A" w:rsidP="00E377A8" w:rsidR="0000544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7A8" w:rsidP="00E377A8" w:rsidR="00E377A8" w:rsidRPr="00005447">
      <w:r w:rsidRPr="00005447">
        <w:t>REPUBLIKA  HRVATSKA</w:t>
      </w:r>
    </w:p>
    <w:p w:rsidRDefault="00E377A8" w:rsidP="00E377A8" w:rsidR="00E377A8" w:rsidRPr="00005447">
      <w:pPr>
        <w:rPr>
          <w:bCs/>
        </w:rPr>
      </w:pPr>
      <w:r w:rsidRPr="00005447">
        <w:rPr>
          <w:bCs/>
        </w:rPr>
        <w:t>TRGOVAČKI SUD U ZAGREBU</w:t>
      </w:r>
    </w:p>
    <w:p w:rsidRDefault="00E377A8" w:rsidP="00E377A8" w:rsidR="007102B3" w:rsidRPr="00005447">
      <w:r w:rsidRPr="00005447">
        <w:rPr>
          <w:bCs/>
        </w:rPr>
        <w:t xml:space="preserve">ZAGREB, </w:t>
      </w:r>
      <w:proofErr w:type="spellStart"/>
      <w:r w:rsidRPr="00005447">
        <w:rPr>
          <w:bCs/>
        </w:rPr>
        <w:t>Amruševa</w:t>
      </w:r>
      <w:proofErr w:type="spellEnd"/>
      <w:r w:rsidRPr="00005447">
        <w:rPr>
          <w:bCs/>
        </w:rPr>
        <w:t xml:space="preserve"> 2/II</w:t>
      </w:r>
      <w:r w:rsidR="00944F51">
        <w:rPr>
          <w:bCs/>
        </w:rPr>
        <w:tab/>
      </w:r>
      <w:r w:rsidR="00944F51">
        <w:rPr>
          <w:bCs/>
        </w:rPr>
        <w:tab/>
      </w:r>
      <w:r w:rsidR="00944F51">
        <w:rPr>
          <w:bCs/>
        </w:rPr>
        <w:tab/>
      </w:r>
      <w:r w:rsidR="00944F51">
        <w:rPr>
          <w:bCs/>
        </w:rPr>
        <w:tab/>
      </w:r>
      <w:r w:rsidR="00944F51">
        <w:rPr>
          <w:bCs/>
        </w:rPr>
        <w:tab/>
      </w:r>
      <w:r w:rsidR="00944F51">
        <w:rPr>
          <w:bCs/>
        </w:rPr>
        <w:tab/>
      </w:r>
      <w:r w:rsidR="00944F51">
        <w:rPr>
          <w:bCs/>
        </w:rPr>
        <w:tab/>
        <w:t xml:space="preserve">  48. St-8152/15</w:t>
      </w:r>
      <w:r w:rsidRPr="00005447">
        <w:rPr>
          <w:bCs/>
        </w:rPr>
        <w:tab/>
      </w:r>
    </w:p>
    <w:p w:rsidRDefault="008310BE" w:rsidP="00EB0E6A" w:rsidR="008310BE" w:rsidRPr="00005447">
      <w:pPr>
        <w:ind w:firstLine="708" w:left="6372"/>
        <w:jc w:val="center"/>
      </w:pPr>
    </w:p>
    <w:p w:rsidRDefault="00005447" w:rsidP="00005447" w:rsidR="00EB0E6A">
      <w:pPr>
        <w:jc w:val="center"/>
      </w:pPr>
      <w:r>
        <w:t>R</w:t>
      </w:r>
      <w:r w:rsidR="00693990">
        <w:t xml:space="preserve"> </w:t>
      </w:r>
      <w:r>
        <w:t>E</w:t>
      </w:r>
      <w:r w:rsidR="00693990">
        <w:t xml:space="preserve"> </w:t>
      </w:r>
      <w:r>
        <w:t>P</w:t>
      </w:r>
      <w:r w:rsidR="00693990">
        <w:t xml:space="preserve"> </w:t>
      </w:r>
      <w:r>
        <w:t>U</w:t>
      </w:r>
      <w:r w:rsidR="00693990">
        <w:t xml:space="preserve"> </w:t>
      </w:r>
      <w:r>
        <w:t>B</w:t>
      </w:r>
      <w:r w:rsidR="00693990">
        <w:t xml:space="preserve"> </w:t>
      </w:r>
      <w:r>
        <w:t>L</w:t>
      </w:r>
      <w:r w:rsidR="00693990">
        <w:t xml:space="preserve"> </w:t>
      </w:r>
      <w:r>
        <w:t>I</w:t>
      </w:r>
      <w:r w:rsidR="00693990">
        <w:t xml:space="preserve"> </w:t>
      </w:r>
      <w:r>
        <w:t>K</w:t>
      </w:r>
      <w:r w:rsidR="00693990">
        <w:t xml:space="preserve"> </w:t>
      </w:r>
      <w:r>
        <w:t xml:space="preserve">A </w:t>
      </w:r>
      <w:r w:rsidR="00693990">
        <w:t xml:space="preserve">  </w:t>
      </w:r>
      <w:r>
        <w:t>H</w:t>
      </w:r>
      <w:r w:rsidR="00693990">
        <w:t xml:space="preserve"> </w:t>
      </w:r>
      <w:r>
        <w:t>R</w:t>
      </w:r>
      <w:r w:rsidR="00693990">
        <w:t xml:space="preserve"> </w:t>
      </w:r>
      <w:r>
        <w:t>V</w:t>
      </w:r>
      <w:r w:rsidR="00693990">
        <w:t xml:space="preserve"> </w:t>
      </w:r>
      <w:r>
        <w:t>A</w:t>
      </w:r>
      <w:r w:rsidR="00693990">
        <w:t xml:space="preserve"> </w:t>
      </w:r>
      <w:r>
        <w:t>T</w:t>
      </w:r>
      <w:r w:rsidR="00693990">
        <w:t xml:space="preserve"> </w:t>
      </w:r>
      <w:r>
        <w:t>S</w:t>
      </w:r>
      <w:r w:rsidR="00693990">
        <w:t xml:space="preserve"> </w:t>
      </w:r>
      <w:r>
        <w:t>K</w:t>
      </w:r>
      <w:r w:rsidR="00693990">
        <w:t xml:space="preserve"> </w:t>
      </w:r>
      <w:r>
        <w:t>A</w:t>
      </w:r>
    </w:p>
    <w:p w:rsidRDefault="00005447" w:rsidP="00005447" w:rsidR="00182D49" w:rsidRPr="00005447">
      <w:pPr>
        <w:jc w:val="center"/>
      </w:pPr>
      <w:r>
        <w:t xml:space="preserve"> </w:t>
      </w:r>
    </w:p>
    <w:p w:rsidRDefault="00182D49" w:rsidP="00182D49" w:rsidR="008E2683" w:rsidRPr="00005447">
      <w:pPr>
        <w:jc w:val="center"/>
      </w:pPr>
      <w:r w:rsidRPr="00005447">
        <w:t xml:space="preserve">R J E Š E NJ E </w:t>
      </w:r>
    </w:p>
    <w:p w:rsidRDefault="00C75808" w:rsidP="001B6432" w:rsidR="001B6432" w:rsidRPr="00005447">
      <w:pPr>
        <w:pStyle w:val="Uvuenotijeloteksta"/>
        <w:jc w:val="both"/>
      </w:pPr>
      <w:r w:rsidRPr="00005447">
        <w:tab/>
      </w:r>
      <w:r w:rsidRPr="00005447">
        <w:tab/>
      </w:r>
    </w:p>
    <w:p w:rsidRDefault="001B6432" w:rsidP="001B6432" w:rsidR="002323C4">
      <w:pPr>
        <w:pStyle w:val="Uvuenotijeloteksta"/>
        <w:ind w:left="0"/>
        <w:jc w:val="both"/>
      </w:pPr>
      <w:r w:rsidRPr="00005447">
        <w:tab/>
        <w:t>Trgovački sud u Zagrebu, po sucu</w:t>
      </w:r>
      <w:r w:rsidR="00EB0E6A">
        <w:t xml:space="preserve"> toga suda</w:t>
      </w:r>
      <w:r w:rsidRPr="00005447">
        <w:t xml:space="preserve"> Vesni Sremac Šoštar, u stečajnom predmetu u povodu zahtjeva FINANCIJSKE AGENCIJE,</w:t>
      </w:r>
      <w:r w:rsidR="00EB0E6A">
        <w:t xml:space="preserve"> Podružnica Zagreb, Trg svibanjskih žrtava 1995. 1., </w:t>
      </w:r>
      <w:r w:rsidRPr="00005447">
        <w:t>za provedbu skraćenog stečajnog postupka nad dužnikom BU-DA d.o.o. iz Zagreba, Selska cesta 45, OIB: 67707842101, MBS: 080368751, dana 2</w:t>
      </w:r>
      <w:r w:rsidR="00A87649">
        <w:t>8</w:t>
      </w:r>
      <w:r w:rsidRPr="00005447">
        <w:t>. rujna 2016.</w:t>
      </w:r>
    </w:p>
    <w:p w:rsidRDefault="00EB0E6A" w:rsidP="001B6432" w:rsidR="00EB0E6A" w:rsidRPr="00005447">
      <w:pPr>
        <w:pStyle w:val="Uvuenotijeloteksta"/>
        <w:ind w:left="0"/>
        <w:jc w:val="both"/>
      </w:pPr>
    </w:p>
    <w:p w:rsidRDefault="006F0FFA" w:rsidR="006F0FFA" w:rsidRPr="00EB0E6A">
      <w:pPr>
        <w:jc w:val="center"/>
        <w:rPr>
          <w:bCs/>
        </w:rPr>
      </w:pPr>
      <w:r w:rsidRPr="00EB0E6A">
        <w:rPr>
          <w:bCs/>
        </w:rPr>
        <w:t>r i j</w:t>
      </w:r>
      <w:r w:rsidR="003F2CEF" w:rsidRPr="00EB0E6A">
        <w:rPr>
          <w:bCs/>
        </w:rPr>
        <w:t xml:space="preserve"> </w:t>
      </w:r>
      <w:r w:rsidR="00EB0E6A">
        <w:rPr>
          <w:bCs/>
        </w:rPr>
        <w:t xml:space="preserve">e š i o    </w:t>
      </w:r>
      <w:r w:rsidRPr="00EB0E6A">
        <w:rPr>
          <w:bCs/>
        </w:rPr>
        <w:t xml:space="preserve"> j e </w:t>
      </w:r>
    </w:p>
    <w:p w:rsidRDefault="008E2683" w:rsidR="008E2683" w:rsidRPr="00005447"/>
    <w:p w:rsidRDefault="006F0FFA" w:rsidP="00091DBF" w:rsidR="00D74A4F" w:rsidRPr="00005447">
      <w:pPr>
        <w:jc w:val="center"/>
      </w:pPr>
      <w:r w:rsidRPr="00005447">
        <w:t xml:space="preserve">Utvrđuje se prekid postupka </w:t>
      </w:r>
      <w:r w:rsidR="008E2683" w:rsidRPr="00005447">
        <w:t>u ovoj pravnoj stvari</w:t>
      </w:r>
      <w:r w:rsidR="00D74A4F" w:rsidRPr="00005447">
        <w:t>.</w:t>
      </w:r>
    </w:p>
    <w:p w:rsidRDefault="009C77C5" w:rsidR="009C77C5" w:rsidRPr="00005447"/>
    <w:p w:rsidRDefault="008E2683" w:rsidR="006F0FFA" w:rsidRPr="00EB0E6A">
      <w:pPr>
        <w:jc w:val="center"/>
        <w:rPr>
          <w:bCs/>
        </w:rPr>
      </w:pPr>
      <w:r w:rsidRPr="00EB0E6A">
        <w:rPr>
          <w:bCs/>
        </w:rPr>
        <w:t xml:space="preserve">Obrazloženje </w:t>
      </w:r>
    </w:p>
    <w:p w:rsidRDefault="006F0FFA" w:rsidR="006F0FFA" w:rsidRPr="00005447"/>
    <w:p w:rsidRDefault="00730B0B" w:rsidP="00EB0E6A" w:rsidR="00730B0B" w:rsidRPr="00005447">
      <w:pPr>
        <w:ind w:firstLine="708"/>
        <w:jc w:val="both"/>
      </w:pPr>
      <w:r w:rsidRPr="00005447">
        <w:t>Imajući u vidu činjenicu da je</w:t>
      </w:r>
      <w:r w:rsidR="001B6432" w:rsidRPr="00005447">
        <w:t xml:space="preserve"> zakonski zastupnik stranke, odnosno odgovorna osoba dužnika umro, sukladno članku 212 točka 3</w:t>
      </w:r>
      <w:r w:rsidRPr="00005447">
        <w:t xml:space="preserve"> ZID ZPP-a</w:t>
      </w:r>
      <w:r w:rsidR="001B6432" w:rsidRPr="00005447">
        <w:t>,</w:t>
      </w:r>
      <w:r w:rsidRPr="00005447">
        <w:t xml:space="preserve"> valjalo je riješiti kao u izreci.</w:t>
      </w:r>
    </w:p>
    <w:p w:rsidRDefault="006F0FFA" w:rsidR="006F0FFA" w:rsidRPr="00005447"/>
    <w:p w:rsidRDefault="006F0FFA" w:rsidP="006F0FFA" w:rsidR="006F0FFA" w:rsidRPr="00EB0E6A">
      <w:pPr>
        <w:jc w:val="center"/>
      </w:pPr>
      <w:r w:rsidRPr="00EB0E6A">
        <w:t xml:space="preserve">U Zagrebu, </w:t>
      </w:r>
      <w:r w:rsidR="00A87649">
        <w:t>28</w:t>
      </w:r>
      <w:r w:rsidR="001B6432" w:rsidRPr="00EB0E6A">
        <w:t>. rujna 2016</w:t>
      </w:r>
      <w:r w:rsidRPr="00EB0E6A">
        <w:t>. g.</w:t>
      </w:r>
    </w:p>
    <w:p w:rsidRDefault="006F0FFA" w:rsidR="006F0FFA" w:rsidRPr="00EB0E6A"/>
    <w:p w:rsidRDefault="006F0FFA" w:rsidR="006F0FFA" w:rsidRPr="00EB0E6A"/>
    <w:p w:rsidRDefault="00EB0E6A" w:rsidP="00EB0E6A" w:rsidR="006F0FFA" w:rsidRPr="00EB0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867E58" w:rsidP="00EB0E6A" w:rsidR="00182D49" w:rsidRPr="00EB0E6A">
      <w:pPr>
        <w:jc w:val="right"/>
      </w:pPr>
      <w:r w:rsidRPr="00EB0E6A">
        <w:tab/>
      </w:r>
      <w:r w:rsidRPr="00EB0E6A">
        <w:tab/>
      </w:r>
      <w:r w:rsidRPr="00EB0E6A">
        <w:tab/>
      </w:r>
      <w:r w:rsidRPr="00EB0E6A">
        <w:tab/>
      </w:r>
      <w:r w:rsidRPr="00EB0E6A">
        <w:tab/>
      </w:r>
      <w:r w:rsidRPr="00EB0E6A">
        <w:tab/>
      </w:r>
      <w:r w:rsidRPr="00EB0E6A">
        <w:tab/>
      </w:r>
      <w:r w:rsidRPr="00EB0E6A">
        <w:tab/>
      </w:r>
      <w:r w:rsidR="00EB0E6A">
        <w:t>Vesna Sremac Šoštar</w:t>
      </w:r>
      <w:r w:rsidR="00944F51">
        <w:t>, v.r.</w:t>
      </w:r>
      <w:r w:rsidR="00EB0E6A">
        <w:t xml:space="preserve"> </w:t>
      </w:r>
    </w:p>
    <w:p w:rsidRDefault="00AD3339" w:rsidP="00EB0E6A" w:rsidR="00AD3339" w:rsidRPr="00EB0E6A">
      <w:pPr>
        <w:jc w:val="right"/>
      </w:pPr>
    </w:p>
    <w:p w:rsidRDefault="00182D49" w:rsidP="00182D49" w:rsidR="00182D49" w:rsidRPr="00005447">
      <w:pPr>
        <w:jc w:val="both"/>
      </w:pPr>
      <w:r w:rsidRPr="00005447">
        <w:t>POUKA O PRAVNOM LIJEKU:</w:t>
      </w:r>
    </w:p>
    <w:p w:rsidRDefault="00182D49" w:rsidP="00182D49" w:rsidR="00182D49" w:rsidRPr="00005447">
      <w:pPr>
        <w:jc w:val="both"/>
      </w:pPr>
      <w:r w:rsidRPr="00005447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182D49" w:rsidP="009C77C5" w:rsidR="00182D49" w:rsidRPr="00005447"/>
    <w:p w:rsidRDefault="00944F51" w:rsidP="00944F51" w:rsidR="0000544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44F51" w:rsidP="00944F51" w:rsidR="00944F51" w:rsidRPr="00005447">
      <w:pPr>
        <w:jc w:val="right"/>
      </w:pPr>
      <w:r>
        <w:t>Zlatka Plivelić</w:t>
      </w:r>
    </w:p>
    <w:sectPr w:rsidSect="00EB0E6A" w:rsidR="00944F51" w:rsidRPr="00005447">
      <w:headerReference w:type="default" r:id="rId10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E6A" w:rsidP="00EB0E6A" w:rsidR="00EB0E6A">
      <w:r>
        <w:separator/>
      </w:r>
    </w:p>
  </w:endnote>
  <w:endnote w:id="0" w:type="continuationSeparator">
    <w:p w:rsidRDefault="00EB0E6A" w:rsidP="00EB0E6A" w:rsidR="00EB0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E6A" w:rsidP="00EB0E6A" w:rsidR="00EB0E6A">
      <w:r>
        <w:separator/>
      </w:r>
    </w:p>
  </w:footnote>
  <w:footnote w:id="0" w:type="continuationSeparator">
    <w:p w:rsidRDefault="00EB0E6A" w:rsidP="00EB0E6A" w:rsidR="00EB0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E6A" w:rsidP="00EB0E6A" w:rsidR="00EB0E6A">
    <w:pPr>
      <w:pStyle w:val="Zaglavlje"/>
      <w:tabs>
        <w:tab w:pos="9072" w:val="clear"/>
        <w:tab w:pos="9180" w:val="right"/>
      </w:tabs>
    </w:pPr>
    <w:r>
      <w:tab/>
      <w:t>2</w:t>
    </w:r>
    <w:r>
      <w:tab/>
      <w:t>48. St-8152/15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05447"/>
    <w:rsid w:val="00037E03"/>
    <w:rsid w:val="00091DBF"/>
    <w:rsid w:val="00107AFF"/>
    <w:rsid w:val="00182D49"/>
    <w:rsid w:val="001856D0"/>
    <w:rsid w:val="001B6432"/>
    <w:rsid w:val="002323C4"/>
    <w:rsid w:val="00286B13"/>
    <w:rsid w:val="00362206"/>
    <w:rsid w:val="003D050F"/>
    <w:rsid w:val="003F2CEF"/>
    <w:rsid w:val="004971DA"/>
    <w:rsid w:val="00524DC8"/>
    <w:rsid w:val="0052523A"/>
    <w:rsid w:val="005A417E"/>
    <w:rsid w:val="00693990"/>
    <w:rsid w:val="006B2401"/>
    <w:rsid w:val="006F0FFA"/>
    <w:rsid w:val="007102B3"/>
    <w:rsid w:val="00730B0B"/>
    <w:rsid w:val="00811C70"/>
    <w:rsid w:val="008310BE"/>
    <w:rsid w:val="00867E58"/>
    <w:rsid w:val="008E03C9"/>
    <w:rsid w:val="008E2683"/>
    <w:rsid w:val="00923131"/>
    <w:rsid w:val="00944F51"/>
    <w:rsid w:val="009B486E"/>
    <w:rsid w:val="009C77C5"/>
    <w:rsid w:val="00A87649"/>
    <w:rsid w:val="00AD3339"/>
    <w:rsid w:val="00C75808"/>
    <w:rsid w:val="00CC6A3E"/>
    <w:rsid w:val="00D74A4F"/>
    <w:rsid w:val="00DC1A61"/>
    <w:rsid w:val="00E377A8"/>
    <w:rsid w:val="00EB0E6A"/>
    <w:rsid w:val="00EF5889"/>
    <w:rsid w:val="00F2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EB0E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0E6A"/>
    <w:rPr>
      <w:sz w:val="24"/>
      <w:szCs w:val="24"/>
    </w:rPr>
  </w:style>
  <w:style w:styleId="Podnoje" w:type="paragraph">
    <w:name w:val="footer"/>
    <w:basedOn w:val="Normal"/>
    <w:link w:val="PodnojeChar"/>
    <w:rsid w:val="00EB0E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B0E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8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8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8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8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EB0E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0E6A"/>
    <w:rPr>
      <w:sz w:val="24"/>
      <w:szCs w:val="24"/>
    </w:rPr>
  </w:style>
  <w:style w:styleId="Podnoje" w:type="paragraph">
    <w:name w:val="footer"/>
    <w:basedOn w:val="Normal"/>
    <w:link w:val="PodnojeChar"/>
    <w:rsid w:val="00EB0E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B0E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8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8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8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8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8152</izvorni_sadrzaj>
    <derivirana_varijabla naziv="DomainObject.Predmet.Broj_1">8152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St-8152/2015</izvorni_sadrzaj>
    <derivirana_varijabla naziv="DomainObject.Predmet.OznakaBroj_1">St-8152/2015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BU-DA d.o.o. zastupanog po punomoćniku DAMIR BUČAN</izvorni_sadrzaj>
    <derivirana_varijabla naziv="DomainObject.Predmet.ProtustrankaFormated_1">  BU-DA d.o.o. zastupanog po punomoćniku DAMIR BUČAN</derivirana_varijabla>
  </DomainObject.Predmet.ProtustrankaFormated>
  <DomainObject.Predmet.ProtustrankaFormatedOIB>
    <izvorni_sadrzaj>  BU-DA d.o.o., OIB 67707842101 zastupanog po punomoćniku DAMIR BUČAN</izvorni_sadrzaj>
    <derivirana_varijabla naziv="DomainObject.Predmet.ProtustrankaFormatedOIB_1">  BU-DA d.o.o., OIB 67707842101 zastupanog po punomoćniku DAMIR BUČAN</derivirana_varijabla>
  </DomainObject.Predmet.ProtustrankaFormatedOIB>
  <DomainObject.Predmet.ProtustrankaFormatedWithAdress>
    <izvorni_sadrzaj> BU-DA d.o.o., Selska Cesta 45, 10000 Zagreb zastupanog po punomoćniku DAMIR BUČAN</izvorni_sadrzaj>
    <derivirana_varijabla naziv="DomainObject.Predmet.ProtustrankaFormatedWithAdress_1"> BU-DA d.o.o., Selska Cesta 45, 10000 Zagreb zastupanog po punomoćniku DAMIR BUČAN</derivirana_varijabla>
  </DomainObject.Predmet.ProtustrankaFormatedWithAdress>
  <DomainObject.Predmet.ProtustrankaFormatedWithAdressOIB>
    <izvorni_sadrzaj> BU-DA d.o.o., OIB 67707842101, Selska Cesta 45, 10000 Zagreb zastupanog po punomoćniku DAMIR BUČAN</izvorni_sadrzaj>
    <derivirana_varijabla naziv="DomainObject.Predmet.ProtustrankaFormatedWithAdressOIB_1"> BU-DA d.o.o., OIB 67707842101, Selska Cesta 45, 10000 Zagreb zastupanog po punomoćniku DAMIR BUČAN</derivirana_varijabla>
  </DomainObject.Predmet.ProtustrankaFormatedWithAdressOIB>
  <DomainObject.Predmet.ProtustrankaWithAdress>
    <izvorni_sadrzaj>BU-DA d.o.o. Selska Cesta 45, 10000 Zagreb</izvorni_sadrzaj>
    <derivirana_varijabla naziv="DomainObject.Predmet.ProtustrankaWithAdress_1">BU-DA d.o.o. Selska Cesta 45, 10000 Zagreb</derivirana_varijabla>
  </DomainObject.Predmet.ProtustrankaWithAdress>
  <DomainObject.Predmet.ProtustrankaWithAdressOIB>
    <izvorni_sadrzaj>BU-DA d.o.o., OIB 67707842101, Selska Cesta 45, 10000 Zagreb</izvorni_sadrzaj>
    <derivirana_varijabla naziv="DomainObject.Predmet.ProtustrankaWithAdressOIB_1">BU-DA d.o.o., OIB 67707842101, Selska Cesta 45, 10000 Zagreb</derivirana_varijabla>
  </DomainObject.Predmet.ProtustrankaWithAdressOIB>
  <DomainObject.Predmet.ProtustrankaNazivFormated>
    <izvorni_sadrzaj>BU-DA d.o.o.</izvorni_sadrzaj>
    <derivirana_varijabla naziv="DomainObject.Predmet.ProtustrankaNazivFormated_1">BU-DA d.o.o.</derivirana_varijabla>
  </DomainObject.Predmet.ProtustrankaNazivFormated>
  <DomainObject.Predmet.ProtustrankaNazivFormatedOIB>
    <izvorni_sadrzaj>BU-DA d.o.o., OIB 67707842101</izvorni_sadrzaj>
    <derivirana_varijabla naziv="DomainObject.Predmet.ProtustrankaNazivFormatedOIB_1">BU-DA d.o.o., OIB 67707842101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BU-DA d.o.o. zastupanog po punomoćniku DAMIR BUČAN</item>
    </izvorni_sadrzaj>
    <derivirana_varijabla naziv="DomainObject.Predmet.ProtuStrankaListFormated_1">
      <item>BU-DA d.o.o. zastupanog po punomoćniku DAMIR BUČAN</item>
    </derivirana_varijabla>
  </DomainObject.Predmet.ProtuStrankaListFormated>
  <DomainObject.Predmet.ProtuStrankaListFormatedOIB>
    <izvorni_sadrzaj>
      <item>BU-DA d.o.o., OIB 67707842101 zastupanog po punomoćniku DAMIR BUČAN</item>
    </izvorni_sadrzaj>
    <derivirana_varijabla naziv="DomainObject.Predmet.ProtuStrankaListFormatedOIB_1">
      <item>BU-DA d.o.o., OIB 67707842101 zastupanog po punomoćniku DAMIR BUČAN</item>
    </derivirana_varijabla>
  </DomainObject.Predmet.ProtuStrankaListFormatedOIB>
  <DomainObject.Predmet.ProtuStrankaListFormatedWithAdress>
    <izvorni_sadrzaj>
      <item>BU-DA d.o.o., Selska Cesta 45, 10000 Zagreb zastupanog po punomoćniku DAMIR BUČAN</item>
    </izvorni_sadrzaj>
    <derivirana_varijabla naziv="DomainObject.Predmet.ProtuStrankaListFormatedWithAdress_1">
      <item>BU-DA d.o.o., Selska Cesta 45, 10000 Zagreb zastupanog po punomoćniku DAMIR BUČAN</item>
    </derivirana_varijabla>
  </DomainObject.Predmet.ProtuStrankaListFormatedWithAdress>
  <DomainObject.Predmet.ProtuStrankaListFormatedWithAdressOIB>
    <izvorni_sadrzaj>
      <item>BU-DA d.o.o., OIB 67707842101, Selska Cesta 45, 10000 Zagreb zastupanog po punomoćniku DAMIR BUČAN</item>
    </izvorni_sadrzaj>
    <derivirana_varijabla naziv="DomainObject.Predmet.ProtuStrankaListFormatedWithAdressOIB_1">
      <item>BU-DA d.o.o., OIB 67707842101, Selska Cesta 45, 10000 Zagreb zastupanog po punomoćniku DAMIR BUČAN</item>
    </derivirana_varijabla>
  </DomainObject.Predmet.ProtuStrankaListFormatedWithAdressOIB>
  <DomainObject.Predmet.ProtuStrankaListNazivFormated>
    <izvorni_sadrzaj>
      <item>BU-DA d.o.o.</item>
    </izvorni_sadrzaj>
    <derivirana_varijabla naziv="DomainObject.Predmet.ProtuStrankaListNazivFormated_1">
      <item>BU-DA d.o.o.</item>
    </derivirana_varijabla>
  </DomainObject.Predmet.ProtuStrankaListNazivFormated>
  <DomainObject.Predmet.ProtuStrankaListNazivFormatedOIB>
    <izvorni_sadrzaj>
      <item>BU-DA d.o.o., OIB 67707842101</item>
    </izvorni_sadrzaj>
    <derivirana_varijabla naziv="DomainObject.Predmet.ProtuStrankaListNazivFormatedOIB_1">
      <item>BU-DA d.o.o., OIB 67707842101</item>
    </derivirana_varijabla>
  </DomainObject.Predmet.ProtuStrankaListNazivFormatedOIB>
  <DomainObject.Predmet.OstaliListFormated>
    <izvorni_sadrzaj>
      <item>DAMIR BUČAN punomoćnik sudionika u postupku BU-DA d.o.o.</item>
    </izvorni_sadrzaj>
    <derivirana_varijabla naziv="DomainObject.Predmet.OstaliListFormated_1">
      <item>DAMIR BUČAN punomoćnik sudionika u postupku BU-DA d.o.o.</item>
    </derivirana_varijabla>
  </DomainObject.Predmet.OstaliListFormated>
  <DomainObject.Predmet.OstaliListFormatedOIB>
    <izvorni_sadrzaj>
      <item>DAMIR BUČAN, OIB 45525421734 punomoćnik sudionika u postupku BU-DA d.o.o.</item>
    </izvorni_sadrzaj>
    <derivirana_varijabla naziv="DomainObject.Predmet.OstaliListFormatedOIB_1">
      <item>DAMIR BUČAN, OIB 45525421734 punomoćnik sudionika u postupku BU-DA d.o.o.</item>
    </derivirana_varijabla>
  </DomainObject.Predmet.OstaliListFormatedOIB>
  <DomainObject.Predmet.OstaliListFormatedWithAdress>
    <izvorni_sadrzaj>
      <item>DAMIR BUČAN, Selska cesta 45, 10000 Zagreb punomoćnik sudionika u postupku BU-DA d.o.o.</item>
    </izvorni_sadrzaj>
    <derivirana_varijabla naziv="DomainObject.Predmet.OstaliListFormatedWithAdress_1">
      <item>DAMIR BUČAN, Selska cesta 45, 10000 Zagreb punomoćnik sudionika u postupku BU-DA d.o.o.</item>
    </derivirana_varijabla>
  </DomainObject.Predmet.OstaliListFormatedWithAdress>
  <DomainObject.Predmet.OstaliListFormatedWithAdressOIB>
    <izvorni_sadrzaj>
      <item>DAMIR BUČAN, OIB 45525421734, Selska cesta 45, 10000 Zagreb punomoćnik sudionika u postupku BU-DA d.o.o.</item>
    </izvorni_sadrzaj>
    <derivirana_varijabla naziv="DomainObject.Predmet.OstaliListFormatedWithAdressOIB_1">
      <item>DAMIR BUČAN, OIB 45525421734, Selska cesta 45, 10000 Zagreb punomoćnik sudionika u postupku BU-DA d.o.o.</item>
    </derivirana_varijabla>
  </DomainObject.Predmet.OstaliListFormatedWithAdressOIB>
  <DomainObject.Predmet.OstaliListNazivFormated>
    <izvorni_sadrzaj>
      <item>DAMIR BUČAN</item>
    </izvorni_sadrzaj>
    <derivirana_varijabla naziv="DomainObject.Predmet.OstaliListNazivFormated_1">
      <item>DAMIR BUČAN</item>
    </derivirana_varijabla>
  </DomainObject.Predmet.OstaliListNazivFormated>
  <DomainObject.Predmet.OstaliListNazivFormatedOIB>
    <izvorni_sadrzaj>
      <item>DAMIR BUČAN, OIB 45525421734</item>
    </izvorni_sadrzaj>
    <derivirana_varijabla naziv="DomainObject.Predmet.OstaliListNazivFormatedOIB_1">
      <item>DAMIR BUČAN, OIB 45525421734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BU-DA d.o.o.</izvorni_sadrzaj>
    <derivirana_varijabla naziv="DomainObject.Predmet.ProtustrankaIDrugi_1">BU-DA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BU-DA d.o.o., OIB 67707842101, Selska Cesta 45, 10000 Zagreb</izvorni_sadrzaj>
    <derivirana_varijabla naziv="DomainObject.Predmet.ProtustrankaIDrugiAdressOIB_1">BU-DA d.o.o., OIB 67707842101, Selska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BU-DA d.o.o.</item>
      <item>DAMIR BUČAN</item>
    </izvorni_sadrzaj>
    <derivirana_varijabla naziv="DomainObject.Predmet.SudioniciListNaziv_1">
      <item>FINA Regionalni centar Zagreb</item>
      <item>BU-DA d.o.o.</item>
      <item>DAMIR BUČAN</item>
    </derivirana_varijabla>
  </DomainObject.Predmet.SudioniciListNaziv>
  <DomainObject.Predmet.SudioniciListAdressOIB>
    <izvorni_sadrzaj>
      <item>FINA Regionalni centar Zagreb, OIB 85821130368, Trg svibanjskih žrtava 1995. 1,10000 Zagreb</item>
      <item>BU-DA d.o.o., OIB 67707842101, Selska Cesta 45,10000 Zagreb</item>
      <item>DAMIR BUČAN, OIB 45525421734, Selska cesta 45,10000 Zagreb</item>
    </izvorni_sadrzaj>
    <derivirana_varijabla naziv="DomainObject.Predmet.SudioniciListAdressOIB_1">
      <item>FINA Regionalni centar Zagreb, OIB 85821130368, Trg svibanjskih žrtava 1995. 1,10000 Zagreb</item>
      <item>BU-DA d.o.o., OIB 67707842101, Selska Cesta 45,10000 Zagreb</item>
      <item>DAMIR BUČAN, OIB 45525421734, Selska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67707842101</item>
      <item>, OIB 45525421734</item>
    </izvorni_sadrzaj>
    <derivirana_varijabla naziv="DomainObject.Predmet.SudioniciListNazivOIB_1">
      <item>, OIB 85821130368</item>
      <item>, OIB 67707842101</item>
      <item>, OIB 45525421734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190</properties:Words>
  <properties:Characters>879</properties:Characters>
  <properties:Lines>37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2016-09-28T11:11:00Z</dcterms:created>
  <dc:creator>VESNA SREMAC-ŠOŠTAR</dc:creator>
  <cp:lastModifiedBy>Zlatka Plivelić</cp:lastModifiedBy>
  <cp:lastPrinted>2016-09-28T11:23:00Z</cp:lastPrinted>
  <dcterms:modified xmlns:xsi="http://www.w3.org/2001/XMLSchema-instance" xsi:type="dcterms:W3CDTF">2016-09-28T11:25:00Z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